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0048640A" w:rsidP="0048640A" w:rsidRDefault="0048640A" w14:paraId="1F9F5C78" w14:textId="77777777">
      <w:pPr>
        <w:widowControl/>
        <w:autoSpaceDE/>
        <w:autoSpaceDN/>
        <w:adjustRightInd/>
        <w:spacing w:before="0" w:after="0" w:line="240" w:lineRule="auto"/>
      </w:pPr>
      <w:r>
        <w:rPr>
          <w:noProof/>
          <w:lang w:eastAsia="en-GB"/>
        </w:rPr>
        <mc:AlternateContent>
          <mc:Choice Requires="wpg">
            <w:drawing>
              <wp:anchor distT="0" distB="0" distL="114300" distR="114300" simplePos="0" relativeHeight="251658243" behindDoc="1" locked="0" layoutInCell="1" allowOverlap="1" wp14:anchorId="6C17B9D7" wp14:editId="65E00FE5">
                <wp:simplePos x="0" y="0"/>
                <wp:positionH relativeFrom="page">
                  <wp:posOffset>-79569</wp:posOffset>
                </wp:positionH>
                <wp:positionV relativeFrom="page">
                  <wp:align>top</wp:align>
                </wp:positionV>
                <wp:extent cx="7559040" cy="6334760"/>
                <wp:effectExtent l="0" t="0" r="3810" b="8890"/>
                <wp:wrapNone/>
                <wp:docPr id="266" name="Group 2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67" name="Picture 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8" name="Pictur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69" name="Group 30"/>
                        <wpg:cNvGrpSpPr>
                          <a:grpSpLocks/>
                        </wpg:cNvGrpSpPr>
                        <wpg:grpSpPr bwMode="auto">
                          <a:xfrm>
                            <a:off x="1281" y="853"/>
                            <a:ext cx="171" cy="171"/>
                            <a:chOff x="1281" y="853"/>
                            <a:chExt cx="171" cy="171"/>
                          </a:xfrm>
                        </wpg:grpSpPr>
                        <wps:wsp>
                          <wps:cNvPr id="271" name="Freeform 31"/>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32"/>
                        <wpg:cNvGrpSpPr>
                          <a:grpSpLocks/>
                        </wpg:cNvGrpSpPr>
                        <wpg:grpSpPr bwMode="auto">
                          <a:xfrm>
                            <a:off x="1281" y="1069"/>
                            <a:ext cx="171" cy="171"/>
                            <a:chOff x="1281" y="1069"/>
                            <a:chExt cx="171" cy="171"/>
                          </a:xfrm>
                        </wpg:grpSpPr>
                        <wps:wsp>
                          <wps:cNvPr id="273" name="Freeform 33"/>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34"/>
                        <wpg:cNvGrpSpPr>
                          <a:grpSpLocks/>
                        </wpg:cNvGrpSpPr>
                        <wpg:grpSpPr bwMode="auto">
                          <a:xfrm>
                            <a:off x="1281" y="1285"/>
                            <a:ext cx="171" cy="171"/>
                            <a:chOff x="1281" y="1285"/>
                            <a:chExt cx="171" cy="171"/>
                          </a:xfrm>
                        </wpg:grpSpPr>
                        <wps:wsp>
                          <wps:cNvPr id="275" name="Freeform 35"/>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6" name="Group 36"/>
                        <wpg:cNvGrpSpPr>
                          <a:grpSpLocks/>
                        </wpg:cNvGrpSpPr>
                        <wpg:grpSpPr bwMode="auto">
                          <a:xfrm>
                            <a:off x="1066" y="1069"/>
                            <a:ext cx="171" cy="171"/>
                            <a:chOff x="1066" y="1069"/>
                            <a:chExt cx="171" cy="171"/>
                          </a:xfrm>
                        </wpg:grpSpPr>
                        <wps:wsp>
                          <wps:cNvPr id="277" name="Freeform 37"/>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38"/>
                        <wpg:cNvGrpSpPr>
                          <a:grpSpLocks/>
                        </wpg:cNvGrpSpPr>
                        <wpg:grpSpPr bwMode="auto">
                          <a:xfrm>
                            <a:off x="1066" y="1285"/>
                            <a:ext cx="171" cy="171"/>
                            <a:chOff x="1066" y="1285"/>
                            <a:chExt cx="171" cy="171"/>
                          </a:xfrm>
                        </wpg:grpSpPr>
                        <wps:wsp>
                          <wps:cNvPr id="279" name="Freeform 39"/>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0" name="Group 40"/>
                        <wpg:cNvGrpSpPr>
                          <a:grpSpLocks/>
                        </wpg:cNvGrpSpPr>
                        <wpg:grpSpPr bwMode="auto">
                          <a:xfrm>
                            <a:off x="850" y="1285"/>
                            <a:ext cx="171" cy="171"/>
                            <a:chOff x="850" y="1285"/>
                            <a:chExt cx="171" cy="171"/>
                          </a:xfrm>
                        </wpg:grpSpPr>
                        <wps:wsp>
                          <wps:cNvPr id="281" name="Freeform 41"/>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2" name="Group 42"/>
                        <wpg:cNvGrpSpPr>
                          <a:grpSpLocks/>
                        </wpg:cNvGrpSpPr>
                        <wpg:grpSpPr bwMode="auto">
                          <a:xfrm>
                            <a:off x="1553" y="853"/>
                            <a:ext cx="378" cy="603"/>
                            <a:chOff x="1553" y="853"/>
                            <a:chExt cx="378" cy="603"/>
                          </a:xfrm>
                        </wpg:grpSpPr>
                        <wps:wsp>
                          <wps:cNvPr id="283" name="Freeform 43"/>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4" name="Group 44"/>
                        <wpg:cNvGrpSpPr>
                          <a:grpSpLocks/>
                        </wpg:cNvGrpSpPr>
                        <wpg:grpSpPr bwMode="auto">
                          <a:xfrm>
                            <a:off x="1628" y="923"/>
                            <a:ext cx="337" cy="220"/>
                            <a:chOff x="1628" y="923"/>
                            <a:chExt cx="337" cy="220"/>
                          </a:xfrm>
                        </wpg:grpSpPr>
                        <wps:wsp>
                          <wps:cNvPr id="285" name="Freeform 45"/>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6" name="Group 46"/>
                        <wpg:cNvGrpSpPr>
                          <a:grpSpLocks/>
                        </wpg:cNvGrpSpPr>
                        <wpg:grpSpPr bwMode="auto">
                          <a:xfrm>
                            <a:off x="2025" y="853"/>
                            <a:ext cx="425" cy="603"/>
                            <a:chOff x="2025" y="853"/>
                            <a:chExt cx="425" cy="603"/>
                          </a:xfrm>
                        </wpg:grpSpPr>
                        <wps:wsp>
                          <wps:cNvPr id="287" name="Freeform 47"/>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48"/>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49"/>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0" name="Group 50"/>
                        <wpg:cNvGrpSpPr>
                          <a:grpSpLocks/>
                        </wpg:cNvGrpSpPr>
                        <wpg:grpSpPr bwMode="auto">
                          <a:xfrm>
                            <a:off x="2565" y="853"/>
                            <a:ext cx="2" cy="603"/>
                            <a:chOff x="2565" y="853"/>
                            <a:chExt cx="2" cy="603"/>
                          </a:xfrm>
                        </wpg:grpSpPr>
                        <wps:wsp>
                          <wps:cNvPr id="291" name="Freeform 51"/>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w14:anchorId="5C69FE37">
              <v:group id="Group 266" style="position:absolute;margin-left:-6.25pt;margin-top:0;width:595.2pt;height:498.8pt;z-index:-251658237;mso-position-horizontal-relative:page;mso-position-vertical:top;mso-position-vertical-relative:page" coordsize="11904,9976" coordorigin=",1" o:spid="_x0000_s1026" w14:anchorId="2747999E"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1T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TPNNd9mB1JoAfRWZq&#10;XiGw0nb9rvIbfJwA55z9KKjniupm6kIuzZp0UUVZo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28" style="position:absolute;top:1;width:11904;height:997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">
                  <v:imagedata o:title="" r:id="rId13"/>
                </v:shape>
                <v:shape id="Picture 29" style="position:absolute;left:2701;top:842;width:1390;height:62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">
                  <v:imagedata o:title="" r:id="rId14"/>
                </v:shape>
                <v:group id="Group 30" style="position:absolute;left:1281;top:853;width:171;height:171" coordsize="171,171" coordorigin="1281,853"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">
                  <v:shape id="Freeform 31" style="position:absolute;left:1281;top:853;width:171;height:171;visibility:visible;mso-wrap-style:square;v-text-anchor:top" coordsize="171,171" o:spid="_x0000_s1030" fillcolor="#00aeef"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">
                    <v:path arrowok="t" o:connecttype="custom" o:connectlocs="0,1024;172,1024;172,853;0,853;0,1024" o:connectangles="0,0,0,0,0"/>
                  </v:shape>
                </v:group>
                <v:group id="Group 32" style="position:absolute;left:1281;top:1069;width:171;height:171" coordsize="171,171" coordorigin="1281,1069"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33" style="position:absolute;left:1281;top:1069;width:171;height:171;visibility:visible;mso-wrap-style:square;v-text-anchor:top" coordsize="171,171" o:spid="_x0000_s1032" fillcolor="#0087cd"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">
                    <v:path arrowok="t" o:connecttype="custom" o:connectlocs="0,1240;172,1240;172,1069;0,1069;0,1240" o:connectangles="0,0,0,0,0"/>
                  </v:shape>
                </v:group>
                <v:group id="Group 34" style="position:absolute;left:1281;top:1285;width:171;height:171" coordsize="171,171" coordorigin="1281,1285" o:spid="_x0000_s1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35" style="position:absolute;left:1281;top:1285;width:171;height:171;visibility:visible;mso-wrap-style:square;v-text-anchor:top" coordsize="171,171" o:spid="_x0000_s1034" fillcolor="#0054a6"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">
                    <v:path arrowok="t" o:connecttype="custom" o:connectlocs="0,1456;172,1456;172,1285;0,1285;0,1456" o:connectangles="0,0,0,0,0"/>
                  </v:shape>
                </v:group>
                <v:group id="Group 36" style="position:absolute;left:1066;top:1069;width:171;height:171" coordsize="171,171" coordorigin="1066,1069"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Wy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8pvB7JhwBuf4BAAD//wMAUEsBAi0AFAAGAAgAAAAhANvh9svuAAAAhQEAABMAAAAAAAAA&#10;AAAAAAAAAAAAAFtDb250ZW50X1R5cGVzXS54bWxQSwECLQAUAAYACAAAACEAWvQsW78AAAAVAQAA&#10;CwAAAAAAAAAAAAAAAAAfAQAAX3JlbHMvLnJlbHNQSwECLQAUAAYACAAAACEAKEK1ssYAAADcAAAA&#10;DwAAAAAAAAAAAAAAAAAHAgAAZHJzL2Rvd25yZXYueG1sUEsFBgAAAAADAAMAtwAAAPoCAAAAAA==&#10;">
                  <v:shape id="Freeform 37" style="position:absolute;left:1066;top:1069;width:171;height:171;visibility:visible;mso-wrap-style:square;v-text-anchor:top" coordsize="171,171" o:spid="_x0000_s1036"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">
                    <v:path arrowok="t" o:connecttype="custom" o:connectlocs="0,1240;171,1240;171,1069;0,1069;0,1240" o:connectangles="0,0,0,0,0"/>
                  </v:shape>
                </v:group>
                <v:group id="Group 38" style="position:absolute;left:1066;top:1285;width:171;height:171" coordsize="171,171" coordorigin="1066,1285"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39" style="position:absolute;left:1066;top:1285;width:171;height:171;visibility:visible;mso-wrap-style:square;v-text-anchor:top" coordsize="171,171" o:spid="_x0000_s1038" fillcolor="#0087cd"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">
                    <v:path arrowok="t" o:connecttype="custom" o:connectlocs="0,1456;171,1456;171,1285;0,1285;0,1456" o:connectangles="0,0,0,0,0"/>
                  </v:shape>
                </v:group>
                <v:group id="Group 40" style="position:absolute;left:850;top:1285;width:171;height:171" coordsize="171,171" coordorigin="850,1285" o:spid="_x0000_s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">
                  <v:shape id="Freeform 41" style="position:absolute;left:850;top:1285;width:171;height:171;visibility:visible;mso-wrap-style:square;v-text-anchor:top" coordsize="171,171" o:spid="_x0000_s1040"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">
                    <v:path arrowok="t" o:connecttype="custom" o:connectlocs="0,1456;171,1456;171,1285;0,1285;0,1456" o:connectangles="0,0,0,0,0"/>
                  </v:shape>
                </v:group>
                <v:group id="Group 42" style="position:absolute;left:1553;top:853;width:378;height:603" coordsize="378,603" coordorigin="1553,853"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">
                  <v:shape id="Freeform 43" style="position:absolute;left:1553;top:853;width:378;height:603;visibility:visible;mso-wrap-style:square;v-text-anchor:top" coordsize="378,603" o:spid="_x0000_s1042" fillcolor="#231f20" stroked="f" path="m216,l,,,603r75,l75,360r165,l309,344r53,-38l375,290r-300,l75,70r303,l377,70,331,28,256,2,237,1,21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">
                    <v:path arrowok="t" o:connecttype="custom" o:connectlocs="216,853;0,853;0,1456;75,1456;75,1213;240,1213;309,1197;362,1159;375,1143;75,1143;75,923;378,923;377,923;331,881;256,855;237,854;216,853" o:connectangles="0,0,0,0,0,0,0,0,0,0,0,0,0,0,0,0,0"/>
                  </v:shape>
                </v:group>
                <v:group id="Group 44" style="position:absolute;left:1628;top:923;width:337;height:220" coordsize="337,220" coordorigin="1628,923" o:spid="_x0000_s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">
                  <v:shape id="Freeform 45"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">
                    <v:path arrowok="t" o:connecttype="custom" o:connectlocs="303,923;0,923;155,923;172,925;232,952;261,1024;262,1052;256,1072;219,1122;150,1143;300,1143;329,1085;338,1019;335,998;330,977;323,958;313,939;303,923" o:connectangles="0,0,0,0,0,0,0,0,0,0,0,0,0,0,0,0,0,0"/>
                  </v:shape>
                </v:group>
                <v:group id="Group 46" style="position:absolute;left:2025;top:853;width:425;height:603" coordsize="425,603" coordorigin="2025,853"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">
                  <v:shape id="Freeform 47"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">
                    <v:path arrowok="t" o:connecttype="custom" o:connectlocs="234,853;0,853;0,1456;76,1456;76,1191;292,1191;288,1184;301,1180;322,1171;340,1160;356,1148;371,1133;377,1126;76,1126;76,918;378,918;366,903;299,862;257,854;234,853" o:connectangles="0,0,0,0,0,0,0,0,0,0,0,0,0,0,0,0,0,0,0,0"/>
                  </v:shape>
                  <v:shape id="Freeform 48" style="position:absolute;left:2025;top:853;width:425;height:603;visibility:visible;mso-wrap-style:square;v-text-anchor:top" coordsize="425,603" o:spid="_x0000_s1047" fillcolor="#231f20" stroked="f" path="m292,338r-80,l340,603r86,l292,33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">
                    <v:path arrowok="t" o:connecttype="custom" o:connectlocs="292,1191;212,1191;340,1456;426,1456;292,1191" o:connectangles="0,0,0,0,0"/>
                  </v:shape>
                  <v:shape id="Freeform 49"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">
                    <v:path arrowok="t" o:connecttype="custom" o:connectlocs="378,918;76,918;233,918;256,919;321,952;341,1036;337,1056;300,1105;228,1126;377,1126;408,1059;413,1013;411,993;407,974;400,955;391,937;380,920;378,918" o:connectangles="0,0,0,0,0,0,0,0,0,0,0,0,0,0,0,0,0,0"/>
                  </v:shape>
                </v:group>
                <v:group id="Group 50" style="position:absolute;left:2565;top:853;width:2;height:603" coordsize="2,603" coordorigin="2565,853" o:spid="_x0000_s1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">
                  <v:shape id="Freeform 51" style="position:absolute;left:2565;top:853;width:2;height:603;visibility:visible;mso-wrap-style:square;v-text-anchor:top" coordsize="2,603" o:spid="_x0000_s1050" filled="f" strokecolor="#231f20" strokeweight="1.36325mm" path="m,l,6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">
                    <v:path arrowok="t" o:connecttype="custom" o:connectlocs="0,853;0,1456" o:connectangles="0,0"/>
                  </v:shape>
                </v:group>
                <w10:wrap anchorx="page" anchory="page"/>
              </v:group>
            </w:pict>
          </mc:Fallback>
        </mc:AlternateContent>
      </w:r>
      <w:r>
        <w:rPr>
          <w:noProof/>
          <w:lang w:eastAsia="en-GB"/>
        </w:rPr>
        <mc:AlternateContent>
          <mc:Choice Requires="wpg">
            <w:drawing>
              <wp:anchor distT="0" distB="0" distL="114300" distR="114300" simplePos="0" relativeHeight="251658241" behindDoc="1" locked="0" layoutInCell="1" allowOverlap="1" wp14:anchorId="18DD6F1A" wp14:editId="01FC0421">
                <wp:simplePos x="0" y="0"/>
                <wp:positionH relativeFrom="page">
                  <wp:posOffset>0</wp:posOffset>
                </wp:positionH>
                <wp:positionV relativeFrom="page">
                  <wp:posOffset>635</wp:posOffset>
                </wp:positionV>
                <wp:extent cx="7559040" cy="6334760"/>
                <wp:effectExtent l="0" t="635" r="3810" b="0"/>
                <wp:wrapNone/>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31"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34" name="Group 5"/>
                        <wpg:cNvGrpSpPr>
                          <a:grpSpLocks/>
                        </wpg:cNvGrpSpPr>
                        <wpg:grpSpPr bwMode="auto">
                          <a:xfrm>
                            <a:off x="1281" y="853"/>
                            <a:ext cx="171" cy="171"/>
                            <a:chOff x="1281" y="853"/>
                            <a:chExt cx="171" cy="171"/>
                          </a:xfrm>
                        </wpg:grpSpPr>
                        <wps:wsp>
                          <wps:cNvPr id="23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0" name="Group 7"/>
                        <wpg:cNvGrpSpPr>
                          <a:grpSpLocks/>
                        </wpg:cNvGrpSpPr>
                        <wpg:grpSpPr bwMode="auto">
                          <a:xfrm>
                            <a:off x="1281" y="1069"/>
                            <a:ext cx="171" cy="171"/>
                            <a:chOff x="1281" y="1069"/>
                            <a:chExt cx="171" cy="171"/>
                          </a:xfrm>
                        </wpg:grpSpPr>
                        <wps:wsp>
                          <wps:cNvPr id="24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2" name="Group 9"/>
                        <wpg:cNvGrpSpPr>
                          <a:grpSpLocks/>
                        </wpg:cNvGrpSpPr>
                        <wpg:grpSpPr bwMode="auto">
                          <a:xfrm>
                            <a:off x="1281" y="1285"/>
                            <a:ext cx="171" cy="171"/>
                            <a:chOff x="1281" y="1285"/>
                            <a:chExt cx="171" cy="171"/>
                          </a:xfrm>
                        </wpg:grpSpPr>
                        <wps:wsp>
                          <wps:cNvPr id="24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0" name="Group 11"/>
                        <wpg:cNvGrpSpPr>
                          <a:grpSpLocks/>
                        </wpg:cNvGrpSpPr>
                        <wpg:grpSpPr bwMode="auto">
                          <a:xfrm>
                            <a:off x="1066" y="1069"/>
                            <a:ext cx="171" cy="171"/>
                            <a:chOff x="1066" y="1069"/>
                            <a:chExt cx="171" cy="171"/>
                          </a:xfrm>
                        </wpg:grpSpPr>
                        <wps:wsp>
                          <wps:cNvPr id="251"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 name="Group 13"/>
                        <wpg:cNvGrpSpPr>
                          <a:grpSpLocks/>
                        </wpg:cNvGrpSpPr>
                        <wpg:grpSpPr bwMode="auto">
                          <a:xfrm>
                            <a:off x="1066" y="1285"/>
                            <a:ext cx="171" cy="171"/>
                            <a:chOff x="1066" y="1285"/>
                            <a:chExt cx="171" cy="171"/>
                          </a:xfrm>
                        </wpg:grpSpPr>
                        <wps:wsp>
                          <wps:cNvPr id="253"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4" name="Group 15"/>
                        <wpg:cNvGrpSpPr>
                          <a:grpSpLocks/>
                        </wpg:cNvGrpSpPr>
                        <wpg:grpSpPr bwMode="auto">
                          <a:xfrm>
                            <a:off x="850" y="1285"/>
                            <a:ext cx="171" cy="171"/>
                            <a:chOff x="850" y="1285"/>
                            <a:chExt cx="171" cy="171"/>
                          </a:xfrm>
                        </wpg:grpSpPr>
                        <wps:wsp>
                          <wps:cNvPr id="255"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6" name="Group 17"/>
                        <wpg:cNvGrpSpPr>
                          <a:grpSpLocks/>
                        </wpg:cNvGrpSpPr>
                        <wpg:grpSpPr bwMode="auto">
                          <a:xfrm>
                            <a:off x="1553" y="853"/>
                            <a:ext cx="378" cy="603"/>
                            <a:chOff x="1553" y="853"/>
                            <a:chExt cx="378" cy="603"/>
                          </a:xfrm>
                        </wpg:grpSpPr>
                        <wps:wsp>
                          <wps:cNvPr id="257"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8" name="Group 19"/>
                        <wpg:cNvGrpSpPr>
                          <a:grpSpLocks/>
                        </wpg:cNvGrpSpPr>
                        <wpg:grpSpPr bwMode="auto">
                          <a:xfrm>
                            <a:off x="1628" y="923"/>
                            <a:ext cx="337" cy="220"/>
                            <a:chOff x="1628" y="923"/>
                            <a:chExt cx="337" cy="220"/>
                          </a:xfrm>
                        </wpg:grpSpPr>
                        <wps:wsp>
                          <wps:cNvPr id="259"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21"/>
                        <wpg:cNvGrpSpPr>
                          <a:grpSpLocks/>
                        </wpg:cNvGrpSpPr>
                        <wpg:grpSpPr bwMode="auto">
                          <a:xfrm>
                            <a:off x="2025" y="853"/>
                            <a:ext cx="425" cy="603"/>
                            <a:chOff x="2025" y="853"/>
                            <a:chExt cx="425" cy="603"/>
                          </a:xfrm>
                        </wpg:grpSpPr>
                        <wps:wsp>
                          <wps:cNvPr id="261"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25"/>
                        <wpg:cNvGrpSpPr>
                          <a:grpSpLocks/>
                        </wpg:cNvGrpSpPr>
                        <wpg:grpSpPr bwMode="auto">
                          <a:xfrm>
                            <a:off x="2565" y="853"/>
                            <a:ext cx="2" cy="603"/>
                            <a:chOff x="2565" y="853"/>
                            <a:chExt cx="2" cy="603"/>
                          </a:xfrm>
                        </wpg:grpSpPr>
                        <wps:wsp>
                          <wps:cNvPr id="265"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w14:anchorId="2227194F">
              <v:group id="Group 14" style="position:absolute;margin-left:0;margin-top:.05pt;width:595.2pt;height:498.8pt;z-index:-251658239;mso-position-horizontal-relative:page;mso-position-vertical-relative:page" coordsize="11904,9976" coordorigin=",1" o:spid="_x0000_s1026" w14:anchorId="632B5BBA"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O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pM80132YHUmgB9FZmpeIbDSdv2u8ht8nADnnP0o&#10;qOeK6mbqQi7NmnRRRVmg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Md9rKOOc1&#10;BPepawtLLJHHGBks5wB+NAbE7sVI9Kb5uASxCqO5rz7xJ8aNE0l3it5RdXKA4A4WvJ/EHxd1fX2Z&#10;YJCsR6BMhB+PeuSeJhHbU8uvmNChpe78j37VvG2m6SG8y4R3H8CHmvMPF3xjuJEkisGEQPGYzz+J&#10;7V5jHPe3g3zTMFPVtxC/z5/zxV2Oz/diRiIl6CWckD/gK9TXnzxFWpotEeTVzGrWjaGhi6nd6trE&#10;xllkfJOckk5/E0V0Y0zCLIY0iiPCzXhKBvZVH8/aiubkZ47w8pO7bPqeiiivpD9C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&#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&#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">
                <v:shape id="Picture 3" style="position:absolute;top:1;width:11904;height:997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">
                  <v:imagedata o:title="" r:id="rId13"/>
                </v:shape>
                <v:shape id="Picture 4" style="position:absolute;left:2701;top:842;width:1390;height:62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">
                  <v:imagedata o:title="" r:id="rId14"/>
                </v:shape>
                <v:group id="Group 5" style="position:absolute;left:1281;top:853;width:171;height:171" coordsize="171,171" coordorigin="1281,853"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shape id="Freeform 6" style="position:absolute;left:1281;top:853;width:171;height:171;visibility:visible;mso-wrap-style:square;v-text-anchor:top" coordsize="171,171" o:spid="_x0000_s1030" fillcolor="#00aeef"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">
                    <v:path arrowok="t" o:connecttype="custom" o:connectlocs="0,1024;172,1024;172,853;0,853;0,1024" o:connectangles="0,0,0,0,0"/>
                  </v:shape>
                </v:group>
                <v:group id="Group 7" style="position:absolute;left:1281;top:1069;width:171;height:171" coordsize="171,171" coordorigin="1281,1069"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shape id="Freeform 8" style="position:absolute;left:1281;top:1069;width:171;height:171;visibility:visible;mso-wrap-style:square;v-text-anchor:top" coordsize="171,171" o:spid="_x0000_s1032" fillcolor="#0087cd"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">
                    <v:path arrowok="t" o:connecttype="custom" o:connectlocs="0,1240;172,1240;172,1069;0,1069;0,1240" o:connectangles="0,0,0,0,0"/>
                  </v:shape>
                </v:group>
                <v:group id="Group 9" style="position:absolute;left:1281;top:1285;width:171;height:171" coordsize="171,171" coordorigin="1281,1285" o:spid="_x0000_s1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">
                  <v:shape id="Freeform 10" style="position:absolute;left:1281;top:1285;width:171;height:171;visibility:visible;mso-wrap-style:square;v-text-anchor:top" coordsize="171,171" o:spid="_x0000_s1034" fillcolor="#0054a6"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">
                    <v:path arrowok="t" o:connecttype="custom" o:connectlocs="0,1456;172,1456;172,1285;0,1285;0,1456" o:connectangles="0,0,0,0,0"/>
                  </v:shape>
                </v:group>
                <v:group id="Group 11" style="position:absolute;left:1066;top:1069;width:171;height:171" coordsize="171,171" coordorigin="1066,1069"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">
                  <v:shape id="Freeform 12" style="position:absolute;left:1066;top:1069;width:171;height:171;visibility:visible;mso-wrap-style:square;v-text-anchor:top" coordsize="171,171" o:spid="_x0000_s1036"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">
                    <v:path arrowok="t" o:connecttype="custom" o:connectlocs="0,1240;171,1240;171,1069;0,1069;0,1240" o:connectangles="0,0,0,0,0"/>
                  </v:shape>
                </v:group>
                <v:group id="Group 13" style="position:absolute;left:1066;top:1285;width:171;height:171" coordsize="171,171" coordorigin="1066,1285"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shape id="Freeform 14" style="position:absolute;left:1066;top:1285;width:171;height:171;visibility:visible;mso-wrap-style:square;v-text-anchor:top" coordsize="171,171" o:spid="_x0000_s1038" fillcolor="#0087cd"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">
                    <v:path arrowok="t" o:connecttype="custom" o:connectlocs="0,1456;171,1456;171,1285;0,1285;0,1456" o:connectangles="0,0,0,0,0"/>
                  </v:shape>
                </v:group>
                <v:group id="Group 15" style="position:absolute;left:850;top:1285;width:171;height:171" coordsize="171,171" coordorigin="850,1285" o:spid="_x0000_s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dI+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kL/B7JhwBuf4BAAD//wMAUEsBAi0AFAAGAAgAAAAhANvh9svuAAAAhQEAABMAAAAAAAAA&#10;AAAAAAAAAAAAAFtDb250ZW50X1R5cGVzXS54bWxQSwECLQAUAAYACAAAACEAWvQsW78AAAAVAQAA&#10;CwAAAAAAAAAAAAAAAAAfAQAAX3JlbHMvLnJlbHNQSwECLQAUAAYACAAAACEA/GnSPsYAAADcAAAA&#10;DwAAAAAAAAAAAAAAAAAHAgAAZHJzL2Rvd25yZXYueG1sUEsFBgAAAAADAAMAtwAAAPoCAAAAAA==&#10;">
                  <v:shape id="Freeform 16" style="position:absolute;left:850;top:1285;width:171;height:171;visibility:visible;mso-wrap-style:square;v-text-anchor:top" coordsize="171,171" o:spid="_x0000_s1040"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">
                    <v:path arrowok="t" o:connecttype="custom" o:connectlocs="0,1456;171,1456;171,1285;0,1285;0,1456" o:connectangles="0,0,0,0,0"/>
                  </v:shape>
                </v:group>
                <v:group id="Group 17" style="position:absolute;left:1553;top:853;width:378;height:603" coordsize="378,603" coordorigin="1553,853"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">
                  <v:shape id="Freeform 18" style="position:absolute;left:1553;top:853;width:378;height:603;visibility:visible;mso-wrap-style:square;v-text-anchor:top" coordsize="378,603" o:spid="_x0000_s1042" fillcolor="#231f20" stroked="f" path="m216,l,,,603r75,l75,360r165,l309,344r53,-38l375,290r-300,l75,70r303,l377,70,331,28,256,2,237,1,21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">
                    <v:path arrowok="t" o:connecttype="custom" o:connectlocs="216,853;0,853;0,1456;75,1456;75,1213;240,1213;309,1197;362,1159;375,1143;75,1143;75,923;378,923;377,923;331,881;256,855;237,854;216,853" o:connectangles="0,0,0,0,0,0,0,0,0,0,0,0,0,0,0,0,0"/>
                  </v:shape>
                </v:group>
                <v:group id="Group 19" style="position:absolute;left:1628;top:923;width:337;height:220" coordsize="337,220" coordorigin="1628,923" o:spid="_x0000_s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20"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">
                    <v:path arrowok="t" o:connecttype="custom" o:connectlocs="303,923;0,923;155,923;172,925;232,952;261,1024;262,1052;256,1072;219,1122;150,1143;300,1143;329,1085;338,1019;335,998;330,977;323,958;313,939;303,923" o:connectangles="0,0,0,0,0,0,0,0,0,0,0,0,0,0,0,0,0,0"/>
                  </v:shape>
                </v:group>
                <v:group id="Group 21" style="position:absolute;left:2025;top:853;width:425;height:603" coordsize="425,603" coordorigin="2025,853"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22"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">
                    <v:path arrowok="t" o:connecttype="custom" o:connectlocs="234,853;0,853;0,1456;76,1456;76,1191;292,1191;288,1184;301,1180;322,1171;340,1160;356,1148;371,1133;377,1126;76,1126;76,918;378,918;366,903;299,862;257,854;234,853" o:connectangles="0,0,0,0,0,0,0,0,0,0,0,0,0,0,0,0,0,0,0,0"/>
                  </v:shape>
                  <v:shape id="Freeform 23" style="position:absolute;left:2025;top:853;width:425;height:603;visibility:visible;mso-wrap-style:square;v-text-anchor:top" coordsize="425,603" o:spid="_x0000_s1047" fillcolor="#231f20" stroked="f" path="m292,338r-80,l340,603r86,l292,33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">
                    <v:path arrowok="t" o:connecttype="custom" o:connectlocs="292,1191;212,1191;340,1456;426,1456;292,1191" o:connectangles="0,0,0,0,0"/>
                  </v:shape>
                  <v:shape id="Freeform 24"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">
                    <v:path arrowok="t" o:connecttype="custom" o:connectlocs="378,918;76,918;233,918;256,919;321,952;341,1036;337,1056;300,1105;228,1126;377,1126;408,1059;413,1013;411,993;407,974;400,955;391,937;380,920;378,918" o:connectangles="0,0,0,0,0,0,0,0,0,0,0,0,0,0,0,0,0,0"/>
                  </v:shape>
                </v:group>
                <v:group id="Group 25" style="position:absolute;left:2565;top:853;width:2;height:603" coordsize="2,603" coordorigin="2565,853" o:spid="_x0000_s1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26" style="position:absolute;left:2565;top:853;width:2;height:603;visibility:visible;mso-wrap-style:square;v-text-anchor:top" coordsize="2,603" o:spid="_x0000_s1050" filled="f" strokecolor="#231f20" strokeweight="1.36325mm" path="m,l,6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">
                    <v:path arrowok="t" o:connecttype="custom" o:connectlocs="0,853;0,1456" o:connectangles="0,0"/>
                  </v:shape>
                </v:group>
                <w10:wrap anchorx="page" anchory="page"/>
              </v:group>
            </w:pict>
          </mc:Fallback>
        </mc:AlternateContent>
      </w:r>
    </w:p>
    <w:p w:rsidR="0048640A" w:rsidP="0048640A" w:rsidRDefault="0048640A" w14:paraId="3FAB21D0" w14:textId="77777777">
      <w:pPr>
        <w:widowControl/>
        <w:autoSpaceDE/>
        <w:autoSpaceDN/>
        <w:adjustRightInd/>
        <w:spacing w:before="0" w:after="0" w:line="240" w:lineRule="auto"/>
      </w:pPr>
    </w:p>
    <w:p w:rsidR="0048640A" w:rsidP="0048640A" w:rsidRDefault="0048640A" w14:paraId="233D0793" w14:textId="77777777">
      <w:pPr>
        <w:widowControl/>
        <w:autoSpaceDE/>
        <w:autoSpaceDN/>
        <w:adjustRightInd/>
        <w:spacing w:before="0" w:after="0" w:line="240" w:lineRule="auto"/>
      </w:pPr>
    </w:p>
    <w:p w:rsidR="0048640A" w:rsidP="0048640A" w:rsidRDefault="0048640A" w14:paraId="7758522A" w14:textId="77777777">
      <w:pPr>
        <w:widowControl/>
        <w:autoSpaceDE/>
        <w:autoSpaceDN/>
        <w:adjustRightInd/>
        <w:spacing w:before="0" w:after="0" w:line="240" w:lineRule="auto"/>
      </w:pPr>
    </w:p>
    <w:p w:rsidR="0048640A" w:rsidP="0048640A" w:rsidRDefault="0048640A" w14:paraId="12550534" w14:textId="77777777">
      <w:pPr>
        <w:widowControl/>
        <w:autoSpaceDE/>
        <w:autoSpaceDN/>
        <w:adjustRightInd/>
        <w:spacing w:before="0" w:after="0" w:line="240" w:lineRule="auto"/>
      </w:pPr>
    </w:p>
    <w:p w:rsidR="0048640A" w:rsidP="0048640A" w:rsidRDefault="0048640A" w14:paraId="62B55DC0" w14:textId="77777777">
      <w:pPr>
        <w:widowControl/>
        <w:autoSpaceDE/>
        <w:autoSpaceDN/>
        <w:adjustRightInd/>
        <w:spacing w:before="0" w:after="0" w:line="240" w:lineRule="auto"/>
      </w:pPr>
    </w:p>
    <w:p w:rsidR="0048640A" w:rsidP="0048640A" w:rsidRDefault="0048640A" w14:paraId="62DA81FD" w14:textId="77777777">
      <w:pPr>
        <w:widowControl/>
        <w:autoSpaceDE/>
        <w:autoSpaceDN/>
        <w:adjustRightInd/>
        <w:spacing w:before="0" w:after="0" w:line="240" w:lineRule="auto"/>
      </w:pPr>
    </w:p>
    <w:p w:rsidR="0048640A" w:rsidP="0048640A" w:rsidRDefault="0048640A" w14:paraId="73B9AEAF" w14:textId="77777777">
      <w:pPr>
        <w:widowControl/>
        <w:autoSpaceDE/>
        <w:autoSpaceDN/>
        <w:adjustRightInd/>
        <w:spacing w:before="0" w:after="0" w:line="240" w:lineRule="auto"/>
      </w:pPr>
    </w:p>
    <w:p w:rsidR="0048640A" w:rsidP="0048640A" w:rsidRDefault="0048640A" w14:paraId="356F5F5E" w14:textId="77777777">
      <w:pPr>
        <w:widowControl/>
        <w:autoSpaceDE/>
        <w:autoSpaceDN/>
        <w:adjustRightInd/>
        <w:spacing w:before="0" w:after="0" w:line="240" w:lineRule="auto"/>
      </w:pPr>
    </w:p>
    <w:p w:rsidR="0048640A" w:rsidP="0048640A" w:rsidRDefault="0048640A" w14:paraId="0CAA734A" w14:textId="77777777">
      <w:pPr>
        <w:widowControl/>
        <w:autoSpaceDE/>
        <w:autoSpaceDN/>
        <w:adjustRightInd/>
        <w:spacing w:before="0" w:after="0" w:line="240" w:lineRule="auto"/>
      </w:pPr>
    </w:p>
    <w:p w:rsidR="0048640A" w:rsidP="0048640A" w:rsidRDefault="0048640A" w14:paraId="0215A512" w14:textId="77777777">
      <w:pPr>
        <w:widowControl/>
        <w:autoSpaceDE/>
        <w:autoSpaceDN/>
        <w:adjustRightInd/>
        <w:spacing w:before="0" w:after="0" w:line="240" w:lineRule="auto"/>
      </w:pPr>
    </w:p>
    <w:p w:rsidR="0048640A" w:rsidP="0048640A" w:rsidRDefault="0048640A" w14:paraId="136A4616" w14:textId="77777777">
      <w:pPr>
        <w:widowControl/>
        <w:autoSpaceDE/>
        <w:autoSpaceDN/>
        <w:adjustRightInd/>
        <w:spacing w:before="0" w:after="0" w:line="240" w:lineRule="auto"/>
      </w:pPr>
    </w:p>
    <w:p w:rsidR="0048640A" w:rsidP="0048640A" w:rsidRDefault="0048640A" w14:paraId="6F0F635A" w14:textId="77777777">
      <w:pPr>
        <w:widowControl/>
        <w:autoSpaceDE/>
        <w:autoSpaceDN/>
        <w:adjustRightInd/>
        <w:spacing w:before="0" w:after="0" w:line="240" w:lineRule="auto"/>
      </w:pPr>
    </w:p>
    <w:p w:rsidR="0048640A" w:rsidP="0048640A" w:rsidRDefault="0048640A" w14:paraId="3C636EBA" w14:textId="77777777">
      <w:pPr>
        <w:widowControl/>
        <w:autoSpaceDE/>
        <w:autoSpaceDN/>
        <w:adjustRightInd/>
        <w:spacing w:before="0" w:after="0" w:line="240" w:lineRule="auto"/>
      </w:pPr>
    </w:p>
    <w:p w:rsidR="0048640A" w:rsidP="0048640A" w:rsidRDefault="0048640A" w14:paraId="4D9BB94D" w14:textId="77777777">
      <w:pPr>
        <w:widowControl/>
        <w:autoSpaceDE/>
        <w:autoSpaceDN/>
        <w:adjustRightInd/>
        <w:spacing w:before="0" w:after="0" w:line="240" w:lineRule="auto"/>
      </w:pPr>
    </w:p>
    <w:p w:rsidR="0048640A" w:rsidP="0048640A" w:rsidRDefault="0048640A" w14:paraId="6A208FBE" w14:textId="77777777">
      <w:pPr>
        <w:widowControl/>
        <w:autoSpaceDE/>
        <w:autoSpaceDN/>
        <w:adjustRightInd/>
        <w:spacing w:before="0" w:after="0" w:line="240" w:lineRule="auto"/>
      </w:pPr>
    </w:p>
    <w:p w:rsidR="0048640A" w:rsidP="0048640A" w:rsidRDefault="0048640A" w14:paraId="7E3764E1" w14:textId="77777777">
      <w:pPr>
        <w:widowControl/>
        <w:autoSpaceDE/>
        <w:autoSpaceDN/>
        <w:adjustRightInd/>
        <w:spacing w:before="0" w:after="0" w:line="240" w:lineRule="auto"/>
      </w:pPr>
    </w:p>
    <w:p w:rsidR="0048640A" w:rsidP="0048640A" w:rsidRDefault="0048640A" w14:paraId="2E260B6B" w14:textId="77777777">
      <w:pPr>
        <w:widowControl/>
        <w:autoSpaceDE/>
        <w:autoSpaceDN/>
        <w:adjustRightInd/>
        <w:spacing w:before="0" w:after="0" w:line="240" w:lineRule="auto"/>
      </w:pPr>
    </w:p>
    <w:p w:rsidR="0048640A" w:rsidP="0048640A" w:rsidRDefault="0048640A" w14:paraId="0490CF22" w14:textId="77777777">
      <w:pPr>
        <w:widowControl/>
        <w:autoSpaceDE/>
        <w:autoSpaceDN/>
        <w:adjustRightInd/>
        <w:spacing w:before="0" w:after="0" w:line="240" w:lineRule="auto"/>
      </w:pPr>
    </w:p>
    <w:p w:rsidR="0048640A" w:rsidP="0048640A" w:rsidRDefault="0048640A" w14:paraId="4266F4DD" w14:textId="77777777">
      <w:pPr>
        <w:widowControl/>
        <w:autoSpaceDE/>
        <w:autoSpaceDN/>
        <w:adjustRightInd/>
        <w:spacing w:before="0" w:after="0" w:line="240" w:lineRule="auto"/>
      </w:pPr>
    </w:p>
    <w:p w:rsidR="0048640A" w:rsidP="0048640A" w:rsidRDefault="0048640A" w14:paraId="02CC8DE4" w14:textId="77777777">
      <w:pPr>
        <w:widowControl/>
        <w:autoSpaceDE/>
        <w:autoSpaceDN/>
        <w:adjustRightInd/>
        <w:spacing w:before="0" w:after="0" w:line="240" w:lineRule="auto"/>
      </w:pPr>
    </w:p>
    <w:p w:rsidR="0048640A" w:rsidP="0048640A" w:rsidRDefault="0048640A" w14:paraId="7C6C21DE" w14:textId="77777777">
      <w:pPr>
        <w:widowControl/>
        <w:autoSpaceDE/>
        <w:autoSpaceDN/>
        <w:adjustRightInd/>
        <w:spacing w:before="0" w:after="0" w:line="240" w:lineRule="auto"/>
      </w:pPr>
    </w:p>
    <w:p w:rsidR="0048640A" w:rsidP="0048640A" w:rsidRDefault="0048640A" w14:paraId="5B5C2AC6" w14:textId="77777777">
      <w:pPr>
        <w:widowControl/>
        <w:autoSpaceDE/>
        <w:autoSpaceDN/>
        <w:adjustRightInd/>
        <w:spacing w:before="0" w:after="0" w:line="240" w:lineRule="auto"/>
      </w:pPr>
    </w:p>
    <w:p w:rsidR="0048640A" w:rsidP="0048640A" w:rsidRDefault="0048640A" w14:paraId="79E1D8B3" w14:textId="77777777">
      <w:pPr>
        <w:widowControl/>
        <w:autoSpaceDE/>
        <w:autoSpaceDN/>
        <w:adjustRightInd/>
        <w:spacing w:before="0" w:after="0" w:line="240" w:lineRule="auto"/>
      </w:pPr>
    </w:p>
    <w:p w:rsidRPr="00F80163" w:rsidR="0048640A" w:rsidP="0048640A" w:rsidRDefault="0048640A" w14:paraId="68434502" w14:textId="749DD97E" w14:noSpellErr="1">
      <w:pPr>
        <w:pStyle w:val="Title"/>
      </w:pPr>
      <w:r w:rsidR="3B8B009E">
        <w:rPr/>
        <w:t xml:space="preserve">PRI </w:t>
      </w:r>
      <w:r w:rsidR="3B8B009E">
        <w:rPr/>
        <w:t>REPORTING FRAMEWORK 201</w:t>
      </w:r>
      <w:r w:rsidR="3B8B009E">
        <w:rPr/>
        <w:t>7</w:t>
      </w:r>
    </w:p>
    <w:p w:rsidR="0048640A" w:rsidP="0048640A" w:rsidRDefault="0048640A" w14:paraId="77BB52D6" w14:textId="77777777" w14:noSpellErr="1">
      <w:pPr>
        <w:pStyle w:val="Title"/>
      </w:pPr>
      <w:r w:rsidR="3B8B009E">
        <w:rPr/>
        <w:t>Direct</w:t>
      </w:r>
      <w:r w:rsidR="3B8B009E">
        <w:rPr/>
        <w:t xml:space="preserve"> — </w:t>
      </w:r>
      <w:r w:rsidR="3B8B009E">
        <w:rPr/>
        <w:t>Listed Equity</w:t>
      </w:r>
      <w:r w:rsidR="3B8B009E">
        <w:rPr/>
        <w:t xml:space="preserve"> A</w:t>
      </w:r>
      <w:r w:rsidR="3B8B009E">
        <w:rPr/>
        <w:t xml:space="preserve">ctive </w:t>
      </w:r>
      <w:r w:rsidR="3B8B009E">
        <w:rPr/>
        <w:t>O</w:t>
      </w:r>
      <w:r w:rsidR="3B8B009E">
        <w:rPr/>
        <w:t>wnership</w:t>
      </w:r>
    </w:p>
    <w:p w:rsidR="0048640A" w:rsidP="0048640A" w:rsidRDefault="0048640A" w14:paraId="6865D845" w14:textId="77777777"/>
    <w:p w:rsidR="0048640A" w:rsidP="0048640A" w:rsidRDefault="0048640A" w14:paraId="2626CB13" w14:textId="77777777"/>
    <w:p w:rsidR="0048640A" w:rsidP="0048640A" w:rsidRDefault="0048640A" w14:paraId="394962FB" w14:textId="77777777"/>
    <w:p w:rsidR="0048640A" w:rsidP="0048640A" w:rsidRDefault="0048640A" w14:paraId="4F67112C" w14:textId="77777777" w14:noSpellErr="1">
      <w:r w:rsidR="3B8B009E">
        <w:rPr/>
        <w:t>November 2016</w:t>
      </w:r>
    </w:p>
    <w:p w:rsidRPr="009C1D27" w:rsidR="0048640A" w:rsidP="0048640A" w:rsidRDefault="00734596" w14:paraId="400AA498" w14:textId="77777777">
      <w:pPr>
        <w:rPr>
          <w:color w:val="0070C0"/>
          <w:u w:val="single"/>
        </w:rPr>
      </w:pPr>
      <w:hyperlink w:history="1" r:id="rId15">
        <w:r w:rsidRPr="009C1D27" w:rsidR="0048640A">
          <w:rPr>
            <w:color w:val="0070C0"/>
            <w:u w:val="single"/>
          </w:rPr>
          <w:t>reporting@unpri.org</w:t>
        </w:r>
      </w:hyperlink>
    </w:p>
    <w:p w:rsidR="0048640A" w:rsidP="0048640A" w:rsidRDefault="0048640A" w14:paraId="73592C5D" w14:textId="77777777" w14:noSpellErr="1">
      <w:pPr>
        <w:pStyle w:val="Heading1"/>
        <w:spacing w:before="120" w:after="120"/>
      </w:pPr>
      <w:bookmarkStart w:name="_Toc467226077" w:id="0"/>
      <w:r w:rsidRPr="00CC06D6">
        <w:rPr>
          <w:b w:val="0"/>
          <w:bCs w:val="0"/>
          <w:color w:val="auto"/>
          <w:sz w:val="20"/>
          <w:szCs w:val="20"/>
        </w:rPr>
        <w:t>+44 (0) 20 3714 3187</w:t>
      </w:r>
      <w:r>
        <w:br w:type="page"/>
      </w:r>
      <w:bookmarkStart w:name="_Toc367443430" w:id="1"/>
      <w:bookmarkStart w:name="_Toc368051514" w:id="2"/>
      <w:bookmarkStart w:name="_Toc368053126" w:id="3"/>
      <w:r>
        <w:rPr/>
        <w:lastRenderedPageBreak/>
        <w:t>Understanding this document</w:t>
      </w:r>
      <w:bookmarkEnd w:id="0"/>
      <w:bookmarkEnd w:id="1"/>
      <w:bookmarkEnd w:id="2"/>
      <w:bookmarkEnd w:id="3"/>
      <w:r>
        <w:rPr/>
        <w:t xml:space="preserve"> </w:t>
      </w:r>
    </w:p>
    <w:p w:rsidR="0048640A" w:rsidP="3B8B009E" w:rsidRDefault="0048640A" w14:paraId="3F07E120" w14:textId="77777777" w14:noSpellErr="1">
      <w:pPr>
        <w:pStyle w:val="INDICATORTEXT"/>
        <w:spacing w:before="120"/>
        <w:ind w:right="-546"/>
        <w:jc w:val="both"/>
        <w:rPr>
          <w:lang w:eastAsia="en-GB"/>
        </w:rPr>
      </w:pPr>
      <w:r w:rsidRPr="3B8B009E" w:rsidR="3B8B009E">
        <w:rPr>
          <w:lang w:eastAsia="en-GB"/>
        </w:rPr>
        <w:t xml:space="preserve">In addition to the detailed indicator text and selection options, in each module of the PRI Reporting Framework, you can find information that will help you identify which indicators are relevant for your organisation. </w:t>
      </w:r>
    </w:p>
    <w:p w:rsidRPr="002F6B3D" w:rsidR="0048640A" w:rsidP="3B8B009E" w:rsidRDefault="0048640A" w14:paraId="2C544D7C" w14:textId="77777777" w14:noSpellErr="1">
      <w:pPr>
        <w:pStyle w:val="INDICATORTEXT"/>
        <w:ind w:right="-546"/>
        <w:jc w:val="both"/>
        <w:rPr>
          <w:b w:val="1"/>
          <w:bCs w:val="1"/>
          <w:lang w:eastAsia="en-GB"/>
        </w:rPr>
      </w:pPr>
      <w:r w:rsidRPr="3B8B009E" w:rsidR="3B8B009E">
        <w:rPr>
          <w:b w:val="1"/>
          <w:bCs w:val="1"/>
          <w:lang w:eastAsia="en-GB"/>
        </w:rPr>
        <w:t>Top bar</w:t>
      </w:r>
    </w:p>
    <w:p w:rsidR="0048640A" w:rsidP="3B8B009E" w:rsidRDefault="0048640A" w14:paraId="392D651D" w14:textId="77777777" w14:noSpellErr="1">
      <w:pPr>
        <w:pStyle w:val="INDICATORTEXT"/>
        <w:spacing w:after="240"/>
        <w:ind w:right="-546"/>
        <w:jc w:val="both"/>
        <w:rPr>
          <w:lang w:eastAsia="en-GB"/>
        </w:rPr>
      </w:pPr>
      <w:r w:rsidRPr="3B8B009E" w:rsidR="3B8B009E">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640A" w:rsidTr="3B8B009E" w14:paraId="6D322A9E"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F667D4" w:rsidR="0048640A" w:rsidP="0048640A" w:rsidRDefault="0048640A" w14:paraId="1D8CE5ED" w14:textId="77777777">
            <w:pPr>
              <w:spacing w:after="0"/>
              <w:rPr>
                <w:rStyle w:val="IntenseEmphasis"/>
                <w:b w:val="0"/>
                <w:bCs w:val="0"/>
                <w:iCs w:val="0"/>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F667D4" w:rsidR="0048640A" w:rsidP="3B8B009E" w:rsidRDefault="0048640A" w14:paraId="415D6726" w14:textId="77777777" w14:noSpellErr="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F667D4" w:rsidR="0048640A" w:rsidP="3B8B009E" w:rsidRDefault="0048640A" w14:paraId="374B0388" w14:textId="77777777" w14:noSpellErr="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F667D4" w:rsidR="0048640A" w:rsidP="3B8B009E" w:rsidRDefault="0048640A" w14:paraId="53D3535E" w14:textId="77777777" w14:noSpellErr="1">
            <w:pPr>
              <w:spacing w:after="0"/>
              <w:rPr>
                <w:rStyle w:val="IntenseEmphasis"/>
                <w:b w:val="0"/>
                <w:bCs w:val="0"/>
              </w:rPr>
            </w:pPr>
            <w:r w:rsidR="3B8B009E">
              <w:rPr/>
              <w:t>Principle</w:t>
            </w:r>
          </w:p>
        </w:tc>
      </w:tr>
      <w:tr w:rsidR="0048640A" w:rsidTr="3B8B009E" w14:paraId="333B8E2E" w14:textId="77777777">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Mar/>
          </w:tcPr>
          <w:p w:rsidRPr="00DB5C48" w:rsidR="0048640A" w:rsidP="3B8B009E" w:rsidRDefault="0048640A" w14:paraId="3899D7B3" w14:textId="77777777" w14:noSpellErr="1">
            <w:pPr>
              <w:pStyle w:val="SectionIndicatorHeaderText"/>
              <w:rPr>
                <w:rStyle w:val="IntenseEmphasis"/>
                <w:i w:val="0"/>
                <w:iCs w:val="0"/>
                <w:color w:val="FFFFFF" w:themeColor="background1" w:themeTint="FF" w:themeShade="FF"/>
              </w:rPr>
            </w:pPr>
            <w:r w:rsidRPr="3B8B009E" w:rsidR="3B8B009E">
              <w:rPr>
                <w:rStyle w:val="IntenseEmphasis"/>
                <w:color w:val="FFFFFF" w:themeColor="background1" w:themeTint="FF" w:themeShade="FF"/>
              </w:rPr>
              <w:t>xxx 01</w:t>
            </w:r>
          </w:p>
        </w:tc>
        <w:tc>
          <w:tcPr>
            <w:cnfStyle w:val="000000000000" w:firstRow="0" w:lastRow="0" w:firstColumn="0" w:lastColumn="0" w:oddVBand="0" w:evenVBand="0" w:oddHBand="0" w:evenHBand="0" w:firstRowFirstColumn="0" w:firstRowLastColumn="0" w:lastRowFirstColumn="0" w:lastRowLastColumn="0"/>
            <w:tcW w:w="3402" w:type="dxa"/>
            <w:tcMar/>
          </w:tcPr>
          <w:p w:rsidRPr="00DB5C48" w:rsidR="0048640A" w:rsidP="3B8B009E" w:rsidRDefault="0048640A" w14:paraId="00F4C1E0"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DB5C48" w:rsidR="0048640A" w:rsidP="3B8B009E" w:rsidRDefault="0048640A" w14:paraId="48BE6BAB"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DB5C48" w:rsidR="0048640A" w:rsidP="3B8B009E" w:rsidRDefault="0048640A" w14:paraId="4C3548ED" w14:textId="77777777" w14:noSpellErr="1">
            <w:pPr>
              <w:pStyle w:val="SectionIndicatorHeaderText"/>
              <w:rPr>
                <w:rStyle w:val="IntenseEmphasis"/>
                <w:i w:val="0"/>
                <w:iCs w:val="0"/>
                <w:color w:val="FFFFFF" w:themeColor="background1" w:themeTint="FF" w:themeShade="FF"/>
              </w:rPr>
            </w:pPr>
            <w:r w:rsidRPr="3B8B009E" w:rsidR="3B8B009E">
              <w:rPr>
                <w:rStyle w:val="IntenseEmphasis"/>
                <w:color w:val="FFFFFF" w:themeColor="background1" w:themeTint="FF" w:themeShade="FF"/>
              </w:rPr>
              <w:t>PRI 2</w:t>
            </w:r>
          </w:p>
        </w:tc>
      </w:tr>
    </w:tbl>
    <w:p w:rsidR="0048640A" w:rsidP="3B8B009E" w:rsidRDefault="0048640A" w14:paraId="0ECA4BA3" w14:textId="77777777" w14:noSpellErr="1">
      <w:pPr>
        <w:pStyle w:val="INDICATORTEXT"/>
        <w:spacing w:before="240"/>
        <w:rPr>
          <w:b w:val="1"/>
          <w:bCs w:val="1"/>
          <w:lang w:eastAsia="en-GB"/>
        </w:rPr>
      </w:pPr>
      <w:r w:rsidRPr="3B8B009E" w:rsidR="3B8B009E">
        <w:rPr>
          <w:b w:val="1"/>
          <w:bCs w:val="1"/>
          <w:lang w:eastAsia="en-GB"/>
        </w:rPr>
        <w:t>Indicator status</w:t>
      </w:r>
    </w:p>
    <w:tbl>
      <w:tblPr>
        <w:tblStyle w:val="TableGrid"/>
        <w:tblW w:w="9214" w:type="dxa"/>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694"/>
        <w:gridCol w:w="6520"/>
      </w:tblGrid>
      <w:tr w:rsidR="0048640A" w:rsidTr="3B8B009E" w14:paraId="75ECC239" w14:textId="77777777">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0070C0"/>
            <w:tcMar>
              <w:top w:w="28" w:type="dxa"/>
              <w:left w:w="57" w:type="dxa"/>
              <w:bottom w:w="28" w:type="dxa"/>
              <w:right w:w="57" w:type="dxa"/>
            </w:tcMar>
            <w:vAlign w:val="center"/>
          </w:tcPr>
          <w:p w:rsidRPr="00C72280" w:rsidR="0048640A" w:rsidP="3B8B009E" w:rsidRDefault="0048640A" w14:paraId="01C4664A" w14:textId="77777777" w14:noSpellErr="1">
            <w:pPr>
              <w:pStyle w:val="SectionIndicatorHeaderText"/>
              <w:spacing w:before="0" w:after="0"/>
              <w:ind w:left="0"/>
              <w:rPr>
                <w:rStyle w:val="IntenseEmphasis"/>
                <w:b w:val="0"/>
                <w:bCs w:val="0"/>
                <w:color w:val="FFFFFF" w:themeColor="background1" w:themeTint="FF" w:themeShade="FF"/>
                <w:sz w:val="18"/>
                <w:szCs w:val="18"/>
              </w:rPr>
            </w:pPr>
            <w:r w:rsidRPr="3B8B009E" w:rsidR="3B8B009E">
              <w:rPr>
                <w:rStyle w:val="IntenseEmphasis"/>
                <w:b w:val="0"/>
                <w:bCs w:val="0"/>
                <w:color w:val="FFFFFF" w:themeColor="background1" w:themeTint="FF" w:themeShade="FF"/>
                <w:sz w:val="18"/>
                <w:szCs w:val="18"/>
              </w:rPr>
              <w:t>MANDATORY</w:t>
            </w:r>
          </w:p>
        </w:tc>
        <w:tc>
          <w:tcPr>
            <w:tcW w:w="6520" w:type="dxa"/>
            <w:tcBorders>
              <w:left w:val="single" w:color="FFFFFF" w:themeColor="background1" w:sz="18" w:space="0"/>
            </w:tcBorders>
            <w:tcMar>
              <w:top w:w="28" w:type="dxa"/>
              <w:left w:w="57" w:type="dxa"/>
              <w:bottom w:w="28" w:type="dxa"/>
              <w:right w:w="57" w:type="dxa"/>
            </w:tcMar>
            <w:vAlign w:val="center"/>
          </w:tcPr>
          <w:p w:rsidRPr="00E85043" w:rsidR="0048640A" w:rsidP="3B8B009E" w:rsidRDefault="0048640A" w14:paraId="6694CF97" w14:textId="77777777" w14:noSpellErr="1">
            <w:pPr>
              <w:pStyle w:val="INDICATORTEXT"/>
              <w:spacing w:before="0" w:after="0"/>
              <w:jc w:val="both"/>
              <w:rPr>
                <w:lang w:eastAsia="en-GB"/>
              </w:rPr>
            </w:pPr>
            <w:r w:rsidRPr="3B8B009E" w:rsidR="3B8B009E">
              <w:rPr>
                <w:lang w:eastAsia="en-GB"/>
              </w:rPr>
              <w:t xml:space="preserve">Mandatory indicators reflect core practices. These </w:t>
            </w:r>
            <w:r w:rsidRPr="3B8B009E" w:rsidR="3B8B009E">
              <w:rPr>
                <w:lang w:eastAsia="en-GB"/>
              </w:rPr>
              <w:t xml:space="preserve">responses will be made public and </w:t>
            </w:r>
            <w:r w:rsidRPr="3B8B009E" w:rsidR="3B8B009E">
              <w:rPr>
                <w:lang w:eastAsia="en-GB"/>
              </w:rPr>
              <w:t>must be completed to submit the framework</w:t>
            </w:r>
            <w:r w:rsidRPr="3B8B009E" w:rsidR="3B8B009E">
              <w:rPr>
                <w:lang w:eastAsia="en-GB"/>
              </w:rPr>
              <w:t>.</w:t>
            </w:r>
          </w:p>
        </w:tc>
      </w:tr>
      <w:tr w:rsidR="0048640A" w:rsidTr="3B8B009E" w14:paraId="5AA1D643" w14:textId="77777777">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0070C0"/>
            <w:tcMar>
              <w:top w:w="28" w:type="dxa"/>
              <w:left w:w="57" w:type="dxa"/>
              <w:bottom w:w="28" w:type="dxa"/>
              <w:right w:w="57" w:type="dxa"/>
            </w:tcMar>
            <w:vAlign w:val="center"/>
          </w:tcPr>
          <w:p w:rsidRPr="00C72280" w:rsidR="0048640A" w:rsidP="3B8B009E" w:rsidRDefault="0048640A" w14:paraId="16E40AE8" w14:textId="77777777" w14:noSpellErr="1">
            <w:pPr>
              <w:pStyle w:val="SectionIndicatorHeaderText"/>
              <w:spacing w:before="0" w:after="0"/>
              <w:ind w:left="0"/>
              <w:rPr>
                <w:rStyle w:val="IntenseEmphasis"/>
                <w:b w:val="0"/>
                <w:bCs w:val="0"/>
                <w:color w:val="FFFFFF" w:themeColor="background1" w:themeTint="FF" w:themeShade="FF"/>
                <w:sz w:val="18"/>
                <w:szCs w:val="18"/>
              </w:rPr>
            </w:pPr>
            <w:r w:rsidRPr="3B8B009E" w:rsidR="3B8B009E">
              <w:rPr>
                <w:rStyle w:val="IntenseEmphasis"/>
                <w:b w:val="0"/>
                <w:bCs w:val="0"/>
                <w:color w:val="FFFFFF" w:themeColor="background1" w:themeTint="FF" w:themeShade="FF"/>
                <w:sz w:val="18"/>
                <w:szCs w:val="18"/>
              </w:rPr>
              <w:t xml:space="preserve">MANDATORY TO REPORT </w:t>
            </w:r>
          </w:p>
          <w:p w:rsidRPr="00C72280" w:rsidR="0048640A" w:rsidP="3B8B009E" w:rsidRDefault="0048640A" w14:paraId="4583260C" w14:textId="77777777" w14:noSpellErr="1">
            <w:pPr>
              <w:pStyle w:val="SectionIndicatorHeaderText"/>
              <w:spacing w:before="0" w:after="0"/>
              <w:ind w:left="0"/>
              <w:rPr>
                <w:rStyle w:val="IntenseEmphasis"/>
                <w:b w:val="0"/>
                <w:bCs w:val="0"/>
                <w:color w:val="FFFFFF" w:themeColor="background1" w:themeTint="FF" w:themeShade="FF"/>
                <w:sz w:val="18"/>
                <w:szCs w:val="18"/>
              </w:rPr>
            </w:pPr>
            <w:r w:rsidRPr="3B8B009E" w:rsidR="3B8B009E">
              <w:rPr>
                <w:rStyle w:val="IntenseEmphasis"/>
                <w:b w:val="0"/>
                <w:bCs w:val="0"/>
                <w:color w:val="FFFFFF" w:themeColor="background1" w:themeTint="FF" w:themeShade="FF"/>
                <w:sz w:val="18"/>
                <w:szCs w:val="18"/>
              </w:rPr>
              <w:t>VOLUNTARY TO DISCLOSE</w:t>
            </w:r>
          </w:p>
        </w:tc>
        <w:tc>
          <w:tcPr>
            <w:tcW w:w="6520" w:type="dxa"/>
            <w:tcBorders>
              <w:left w:val="single" w:color="FFFFFF" w:themeColor="background1" w:sz="18" w:space="0"/>
            </w:tcBorders>
            <w:tcMar>
              <w:top w:w="28" w:type="dxa"/>
              <w:left w:w="57" w:type="dxa"/>
              <w:bottom w:w="28" w:type="dxa"/>
              <w:right w:w="57" w:type="dxa"/>
            </w:tcMar>
            <w:vAlign w:val="center"/>
          </w:tcPr>
          <w:p w:rsidRPr="00E85043" w:rsidR="0048640A" w:rsidP="3B8B009E" w:rsidRDefault="0048640A" w14:paraId="535763F0" w14:textId="77777777" w14:noSpellErr="1">
            <w:pPr>
              <w:pStyle w:val="INDICATORTEXT"/>
              <w:spacing w:after="0"/>
              <w:jc w:val="both"/>
              <w:rPr>
                <w:lang w:eastAsia="en-GB"/>
              </w:rPr>
            </w:pPr>
            <w:r w:rsidRPr="3B8B009E" w:rsidR="3B8B009E">
              <w:rPr>
                <w:lang w:eastAsia="en-GB"/>
              </w:rPr>
              <w:t>Some indicators are mandatory to comple</w:t>
            </w:r>
            <w:r w:rsidRPr="3B8B009E" w:rsidR="3B8B009E">
              <w:rPr>
                <w:lang w:eastAsia="en-GB"/>
              </w:rPr>
              <w:t xml:space="preserve">te, but voluntary to disclose. </w:t>
            </w:r>
            <w:r w:rsidRPr="3B8B009E" w:rsidR="3B8B009E">
              <w:rPr>
                <w:lang w:eastAsia="en-GB"/>
              </w:rPr>
              <w:t xml:space="preserve">These indicators </w:t>
            </w:r>
            <w:r w:rsidRPr="3B8B009E" w:rsidR="3B8B009E">
              <w:rPr>
                <w:lang w:eastAsia="en-GB"/>
              </w:rPr>
              <w:t>may determine</w:t>
            </w:r>
            <w:r w:rsidRPr="3B8B009E" w:rsidR="3B8B009E">
              <w:rPr>
                <w:lang w:eastAsia="en-GB"/>
              </w:rPr>
              <w:t xml:space="preserve"> which subsequent indicators are applicable or are used for peering, but </w:t>
            </w:r>
            <w:r w:rsidRPr="3B8B009E" w:rsidR="3B8B009E">
              <w:rPr>
                <w:lang w:eastAsia="en-GB"/>
              </w:rPr>
              <w:t xml:space="preserve">they </w:t>
            </w:r>
            <w:r w:rsidRPr="3B8B009E" w:rsidR="3B8B009E">
              <w:rPr>
                <w:lang w:eastAsia="en-GB"/>
              </w:rPr>
              <w:t xml:space="preserve">may </w:t>
            </w:r>
            <w:r w:rsidRPr="3B8B009E" w:rsidR="3B8B009E">
              <w:rPr>
                <w:lang w:eastAsia="en-GB"/>
              </w:rPr>
              <w:t xml:space="preserve">also </w:t>
            </w:r>
            <w:r w:rsidRPr="3B8B009E" w:rsidR="3B8B009E">
              <w:rPr>
                <w:lang w:eastAsia="en-GB"/>
              </w:rPr>
              <w:t>contain commercially sensitive information.</w:t>
            </w:r>
          </w:p>
        </w:tc>
      </w:tr>
      <w:tr w:rsidR="0048640A" w:rsidTr="3B8B009E" w14:paraId="24042244" w14:textId="77777777">
        <w:trPr>
          <w:trHeight w:val="482"/>
        </w:trPr>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BFBFBF" w:themeFill="background1" w:themeFillShade="BF"/>
            <w:tcMar>
              <w:top w:w="28" w:type="dxa"/>
              <w:left w:w="57" w:type="dxa"/>
              <w:bottom w:w="28" w:type="dxa"/>
              <w:right w:w="57" w:type="dxa"/>
            </w:tcMar>
            <w:vAlign w:val="center"/>
          </w:tcPr>
          <w:p w:rsidRPr="00C72280" w:rsidR="0048640A" w:rsidP="3B8B009E" w:rsidRDefault="0048640A" w14:paraId="0DA5ADA5" w14:textId="77777777" w14:noSpellErr="1">
            <w:pPr>
              <w:pStyle w:val="SectionIndicatorHeaderText"/>
              <w:spacing w:before="0" w:after="0"/>
              <w:ind w:left="0"/>
              <w:rPr>
                <w:rStyle w:val="IntenseEmphasis"/>
                <w:b w:val="0"/>
                <w:bCs w:val="0"/>
                <w:color w:val="FFFFFF" w:themeColor="background1" w:themeTint="FF" w:themeShade="FF"/>
                <w:sz w:val="18"/>
                <w:szCs w:val="18"/>
              </w:rPr>
            </w:pPr>
            <w:r w:rsidRPr="3B8B009E" w:rsidR="3B8B009E">
              <w:rPr>
                <w:rStyle w:val="IntenseEmphasis"/>
                <w:b w:val="0"/>
                <w:bCs w:val="0"/>
                <w:color w:val="FFFFFF" w:themeColor="background1" w:themeTint="FF" w:themeShade="FF"/>
                <w:sz w:val="18"/>
                <w:szCs w:val="18"/>
              </w:rPr>
              <w:t>VOLUNTARY</w:t>
            </w:r>
          </w:p>
        </w:tc>
        <w:tc>
          <w:tcPr>
            <w:tcW w:w="6520" w:type="dxa"/>
            <w:tcBorders>
              <w:left w:val="single" w:color="FFFFFF" w:themeColor="background1" w:sz="18" w:space="0"/>
            </w:tcBorders>
            <w:tcMar>
              <w:top w:w="28" w:type="dxa"/>
              <w:left w:w="57" w:type="dxa"/>
              <w:bottom w:w="0" w:type="dxa"/>
              <w:right w:w="57" w:type="dxa"/>
            </w:tcMar>
            <w:vAlign w:val="center"/>
          </w:tcPr>
          <w:p w:rsidRPr="00E85043" w:rsidR="0048640A" w:rsidP="3B8B009E" w:rsidRDefault="0048640A" w14:paraId="28035C99" w14:textId="77777777" w14:noSpellErr="1">
            <w:pPr>
              <w:pStyle w:val="INDICATORTEXT"/>
              <w:spacing w:before="0" w:after="0"/>
              <w:jc w:val="both"/>
              <w:rPr>
                <w:lang w:eastAsia="en-GB"/>
              </w:rPr>
            </w:pPr>
            <w:r w:rsidRPr="3B8B009E" w:rsidR="3B8B009E">
              <w:rPr>
                <w:lang w:eastAsia="en-GB"/>
              </w:rPr>
              <w:t xml:space="preserve">Voluntary indicators reflect alternative or advanced practices. </w:t>
            </w:r>
            <w:r w:rsidRPr="3B8B009E" w:rsidR="3B8B009E">
              <w:rPr>
                <w:lang w:eastAsia="en-GB"/>
              </w:rPr>
              <w:t>These indicators are voluntary to report and disclose.</w:t>
            </w:r>
          </w:p>
        </w:tc>
      </w:tr>
    </w:tbl>
    <w:p w:rsidRPr="00E85043" w:rsidR="0048640A" w:rsidP="3B8B009E" w:rsidRDefault="0048640A" w14:paraId="4DA34585" w14:textId="77777777" w14:noSpellErr="1">
      <w:pPr>
        <w:pStyle w:val="INDICATORTEXT"/>
        <w:spacing w:before="240"/>
        <w:rPr>
          <w:b w:val="1"/>
          <w:bCs w:val="1"/>
          <w:lang w:eastAsia="en-GB"/>
        </w:rPr>
      </w:pPr>
      <w:r w:rsidRPr="3B8B009E" w:rsidR="3B8B009E">
        <w:rPr>
          <w:b w:val="1"/>
          <w:bCs w:val="1"/>
          <w:lang w:eastAsia="en-GB"/>
        </w:rPr>
        <w:t>Purpose</w:t>
      </w:r>
    </w:p>
    <w:tbl>
      <w:tblPr>
        <w:tblStyle w:val="TableGrid"/>
        <w:tblW w:w="9214" w:type="dxa"/>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1560"/>
        <w:gridCol w:w="1275"/>
        <w:gridCol w:w="6379"/>
      </w:tblGrid>
      <w:tr w:rsidR="0048640A" w:rsidTr="3B8B009E" w14:paraId="66F10669" w14:textId="77777777">
        <w:trPr>
          <w:trHeight w:val="668"/>
        </w:trPr>
        <w:tc>
          <w:tcPr>
            <w:tcW w:w="1560" w:type="dxa"/>
            <w:tcMar/>
          </w:tcPr>
          <w:p w:rsidR="0048640A" w:rsidP="0048640A" w:rsidRDefault="0048640A" w14:paraId="0BAEEFB6" w14:textId="77777777" w14:noSpellErr="1">
            <w:pPr>
              <w:pStyle w:val="INDICATORTEXT"/>
              <w:spacing w:before="40" w:after="60"/>
              <w:ind w:left="34"/>
              <w:jc w:val="both"/>
            </w:pPr>
            <w:r w:rsidR="3B8B009E">
              <w:rPr/>
              <w:t>Gateway</w:t>
            </w:r>
          </w:p>
        </w:tc>
        <w:tc>
          <w:tcPr>
            <w:tcW w:w="1275" w:type="dxa"/>
            <w:tcMar/>
          </w:tcPr>
          <w:p w:rsidR="0048640A" w:rsidP="0048640A" w:rsidRDefault="0048640A" w14:paraId="512EDE46" w14:textId="77777777">
            <w:pPr>
              <w:pStyle w:val="INDICATORTEXT"/>
              <w:spacing w:before="40" w:after="60"/>
              <w:jc w:val="both"/>
            </w:pPr>
            <w:r>
              <w:rPr>
                <w:noProof/>
                <w:lang w:eastAsia="en-GB"/>
              </w:rPr>
              <w:drawing>
                <wp:inline distT="0" distB="0" distL="0" distR="0" wp14:anchorId="3C3704A2" wp14:editId="25B99FDC">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Mar/>
          </w:tcPr>
          <w:p w:rsidR="0048640A" w:rsidP="3B8B009E" w:rsidRDefault="0048640A" w14:paraId="0E121660" w14:textId="77777777" w14:noSpellErr="1">
            <w:pPr>
              <w:pStyle w:val="INDICATORTEXT"/>
              <w:spacing w:before="40" w:after="60"/>
              <w:ind w:left="0"/>
              <w:jc w:val="both"/>
              <w:rPr>
                <w:lang w:eastAsia="en-GB"/>
              </w:rPr>
            </w:pPr>
            <w:r w:rsidR="3B8B009E">
              <w:rPr/>
              <w:t>The responses to this indicator ‘unlock’ other indicators within a module if they are relevant for your organisation. Please refer to the logic box for more information.</w:t>
            </w:r>
          </w:p>
        </w:tc>
      </w:tr>
      <w:tr w:rsidR="0048640A" w:rsidTr="3B8B009E" w14:paraId="01B9A7B2" w14:textId="77777777">
        <w:tc>
          <w:tcPr>
            <w:tcW w:w="1560" w:type="dxa"/>
            <w:tcMar/>
          </w:tcPr>
          <w:p w:rsidR="0048640A" w:rsidP="0048640A" w:rsidRDefault="0048640A" w14:paraId="478FEA6C" w14:textId="77777777" w14:noSpellErr="1">
            <w:pPr>
              <w:pStyle w:val="INDICATORTEXT"/>
              <w:spacing w:before="40" w:after="60"/>
              <w:ind w:left="34"/>
              <w:jc w:val="both"/>
            </w:pPr>
            <w:r w:rsidR="3B8B009E">
              <w:rPr/>
              <w:t>Peering</w:t>
            </w:r>
          </w:p>
        </w:tc>
        <w:tc>
          <w:tcPr>
            <w:tcW w:w="1275" w:type="dxa"/>
            <w:tcMar/>
          </w:tcPr>
          <w:p w:rsidR="0048640A" w:rsidP="0048640A" w:rsidRDefault="0048640A" w14:paraId="772109DF" w14:textId="77777777">
            <w:pPr>
              <w:pStyle w:val="INDICATORTEXT"/>
              <w:spacing w:before="40" w:after="60"/>
              <w:jc w:val="both"/>
            </w:pPr>
            <w:r>
              <w:rPr>
                <w:noProof/>
                <w:lang w:eastAsia="en-GB"/>
              </w:rPr>
              <w:drawing>
                <wp:inline distT="0" distB="0" distL="0" distR="0" wp14:anchorId="5D367FB4" wp14:editId="0ECE12DB">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Mar/>
          </w:tcPr>
          <w:p w:rsidR="0048640A" w:rsidP="3B8B009E" w:rsidRDefault="0048640A" w14:paraId="4984ABA5" w14:textId="77777777" w14:noSpellErr="1">
            <w:pPr>
              <w:pStyle w:val="INDICATORTEXT"/>
              <w:spacing w:before="40" w:after="60"/>
              <w:ind w:left="0"/>
              <w:jc w:val="both"/>
              <w:rPr>
                <w:lang w:eastAsia="en-GB"/>
              </w:rPr>
            </w:pPr>
            <w:r w:rsidR="3B8B009E">
              <w:rPr/>
              <w:t>These indicators are used to determine your peer groups for assessment purposes.</w:t>
            </w:r>
          </w:p>
        </w:tc>
      </w:tr>
      <w:tr w:rsidR="0048640A" w:rsidTr="3B8B009E" w14:paraId="6B53B1AA" w14:textId="77777777">
        <w:tc>
          <w:tcPr>
            <w:tcW w:w="1560" w:type="dxa"/>
            <w:tcMar/>
          </w:tcPr>
          <w:p w:rsidR="0048640A" w:rsidP="0048640A" w:rsidRDefault="0048640A" w14:paraId="4A630778" w14:textId="77777777" w14:noSpellErr="1">
            <w:pPr>
              <w:pStyle w:val="INDICATORTEXT"/>
              <w:spacing w:before="40" w:after="60"/>
              <w:ind w:left="34"/>
              <w:jc w:val="both"/>
            </w:pPr>
            <w:r w:rsidR="3B8B009E">
              <w:rPr/>
              <w:t>Core assessed</w:t>
            </w:r>
          </w:p>
        </w:tc>
        <w:tc>
          <w:tcPr>
            <w:tcW w:w="1275" w:type="dxa"/>
            <w:tcMar/>
          </w:tcPr>
          <w:p w:rsidR="0048640A" w:rsidP="0048640A" w:rsidRDefault="0048640A" w14:paraId="54225C17" w14:textId="77777777">
            <w:pPr>
              <w:pStyle w:val="INDICATORTEXT"/>
              <w:spacing w:before="40" w:after="60"/>
              <w:jc w:val="both"/>
            </w:pPr>
            <w:r>
              <w:rPr>
                <w:noProof/>
                <w:lang w:eastAsia="en-GB"/>
              </w:rPr>
              <w:drawing>
                <wp:inline distT="0" distB="0" distL="0" distR="0" wp14:anchorId="12B615B5" wp14:editId="6E6B726E">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Mar/>
          </w:tcPr>
          <w:p w:rsidR="0048640A" w:rsidP="3B8B009E" w:rsidRDefault="0048640A" w14:paraId="4533B280" w14:textId="77777777" w14:noSpellErr="1">
            <w:pPr>
              <w:pStyle w:val="INDICATORTEXT"/>
              <w:spacing w:before="40" w:after="60"/>
              <w:ind w:left="0"/>
              <w:jc w:val="both"/>
              <w:rPr>
                <w:lang w:eastAsia="en-GB"/>
              </w:rPr>
            </w:pPr>
            <w:r w:rsidR="3B8B009E">
              <w:rPr/>
              <w:t>These indicators form the core of the assessment and represent the majority of your final assessment score.</w:t>
            </w:r>
          </w:p>
        </w:tc>
      </w:tr>
      <w:tr w:rsidR="0048640A" w:rsidTr="3B8B009E" w14:paraId="3D68C04C" w14:textId="77777777">
        <w:tc>
          <w:tcPr>
            <w:tcW w:w="1560" w:type="dxa"/>
            <w:tcMar/>
          </w:tcPr>
          <w:p w:rsidR="0048640A" w:rsidP="0048640A" w:rsidRDefault="0048640A" w14:paraId="04D3A672" w14:textId="77777777" w14:noSpellErr="1">
            <w:pPr>
              <w:pStyle w:val="INDICATORTEXT"/>
              <w:spacing w:before="40" w:after="60"/>
              <w:ind w:left="34"/>
              <w:jc w:val="both"/>
            </w:pPr>
            <w:r w:rsidR="3B8B009E">
              <w:rPr/>
              <w:t>Additional assessed</w:t>
            </w:r>
          </w:p>
        </w:tc>
        <w:tc>
          <w:tcPr>
            <w:tcW w:w="1275" w:type="dxa"/>
            <w:tcMar/>
          </w:tcPr>
          <w:p w:rsidR="0048640A" w:rsidP="0048640A" w:rsidRDefault="0048640A" w14:paraId="46A5153E" w14:textId="77777777">
            <w:pPr>
              <w:pStyle w:val="INDICATORTEXT"/>
              <w:spacing w:before="40" w:after="60"/>
              <w:jc w:val="both"/>
            </w:pPr>
            <w:r>
              <w:rPr>
                <w:noProof/>
                <w:lang w:eastAsia="en-GB"/>
              </w:rPr>
              <w:drawing>
                <wp:inline distT="0" distB="0" distL="0" distR="0" wp14:anchorId="2B11D036" wp14:editId="656D70F8">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Mar/>
          </w:tcPr>
          <w:p w:rsidR="0048640A" w:rsidP="3B8B009E" w:rsidRDefault="0048640A" w14:paraId="462CBD58" w14:textId="77777777" w14:noSpellErr="1">
            <w:pPr>
              <w:pStyle w:val="INDICATORTEXT"/>
              <w:spacing w:before="40" w:after="60"/>
              <w:ind w:left="0"/>
              <w:jc w:val="both"/>
              <w:rPr>
                <w:lang w:eastAsia="en-GB"/>
              </w:rPr>
            </w:pPr>
            <w:r w:rsidR="3B8B009E">
              <w:rPr/>
              <w:t>These indicators represent more advanced or alternative practices and contribute to a smaller part of your score.</w:t>
            </w:r>
          </w:p>
        </w:tc>
      </w:tr>
      <w:tr w:rsidR="0048640A" w:rsidTr="3B8B009E" w14:paraId="3539E0FC" w14:textId="77777777">
        <w:tc>
          <w:tcPr>
            <w:tcW w:w="1560" w:type="dxa"/>
            <w:tcMar/>
          </w:tcPr>
          <w:p w:rsidR="0048640A" w:rsidP="0048640A" w:rsidRDefault="0048640A" w14:paraId="76A5E997" w14:textId="77777777" w14:noSpellErr="1">
            <w:pPr>
              <w:pStyle w:val="INDICATORTEXT"/>
              <w:spacing w:before="40" w:after="60"/>
              <w:ind w:left="34"/>
              <w:jc w:val="both"/>
            </w:pPr>
            <w:r w:rsidR="3B8B009E">
              <w:rPr/>
              <w:t>Descriptive</w:t>
            </w:r>
          </w:p>
        </w:tc>
        <w:tc>
          <w:tcPr>
            <w:tcW w:w="1275" w:type="dxa"/>
            <w:tcMar/>
          </w:tcPr>
          <w:p w:rsidR="0048640A" w:rsidP="0048640A" w:rsidRDefault="0048640A" w14:paraId="55FF38B8" w14:textId="77777777">
            <w:pPr>
              <w:pStyle w:val="INDICATORTEXT"/>
              <w:spacing w:before="40" w:after="60"/>
              <w:jc w:val="both"/>
            </w:pPr>
            <w:r>
              <w:rPr>
                <w:noProof/>
                <w:lang w:eastAsia="en-GB"/>
              </w:rPr>
              <w:drawing>
                <wp:inline distT="0" distB="0" distL="0" distR="0" wp14:anchorId="3293D3A1" wp14:editId="6C2A92CA">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Mar/>
          </w:tcPr>
          <w:p w:rsidR="0048640A" w:rsidP="3B8B009E" w:rsidRDefault="0048640A" w14:paraId="3B2FD637" w14:textId="77777777" w14:noSpellErr="1">
            <w:pPr>
              <w:pStyle w:val="INDICATORTEXT"/>
              <w:spacing w:before="40" w:after="60"/>
              <w:ind w:left="0"/>
              <w:jc w:val="both"/>
              <w:rPr>
                <w:lang w:eastAsia="en-GB"/>
              </w:rPr>
            </w:pPr>
            <w:r w:rsidR="3B8B009E">
              <w:rPr/>
              <w:t>These are open-ended narrative indicators, allowing you to describe your activities.</w:t>
            </w:r>
          </w:p>
        </w:tc>
      </w:tr>
    </w:tbl>
    <w:p w:rsidRPr="002F6B3D" w:rsidR="0048640A" w:rsidP="3B8B009E" w:rsidRDefault="0048640A" w14:paraId="0878F7B2" w14:textId="77777777" w14:noSpellErr="1">
      <w:pPr>
        <w:pStyle w:val="INDICATORTEXT"/>
        <w:spacing w:before="120"/>
        <w:rPr>
          <w:b w:val="1"/>
          <w:bCs w:val="1"/>
          <w:lang w:eastAsia="en-GB"/>
        </w:rPr>
      </w:pPr>
      <w:r w:rsidRPr="3B8B009E" w:rsidR="3B8B009E">
        <w:rPr>
          <w:b w:val="1"/>
          <w:bCs w:val="1"/>
          <w:lang w:eastAsia="en-GB"/>
        </w:rPr>
        <w:t>Underneath the indicator</w:t>
      </w:r>
    </w:p>
    <w:p w:rsidR="0048640A" w:rsidP="3B8B009E" w:rsidRDefault="0048640A" w14:paraId="23C31A78" w14:textId="77777777" w14:noSpellErr="1">
      <w:pPr>
        <w:pStyle w:val="INDICATORTEXT"/>
        <w:spacing w:after="160"/>
        <w:ind w:right="-546"/>
        <w:jc w:val="both"/>
        <w:rPr>
          <w:lang w:eastAsia="en-GB"/>
        </w:rPr>
      </w:pPr>
      <w:r w:rsidRPr="3B8B009E" w:rsidR="3B8B009E">
        <w:rPr>
          <w:lang w:eastAsia="en-GB"/>
        </w:rPr>
        <w:t>Underneath the indicator, you can find the explanatory notes and definitions that include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48640A" w:rsidTr="3B8B009E" w14:paraId="672E117A"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color="0082C8" w:sz="4" w:space="0"/>
            </w:tcBorders>
            <w:tcMar/>
          </w:tcPr>
          <w:p w:rsidRPr="00F67C19" w:rsidR="0048640A" w:rsidP="3B8B009E" w:rsidRDefault="0048640A" w14:paraId="0EDB26EB"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x</w:t>
            </w:r>
            <w:r w:rsidRPr="3B8B009E" w:rsidR="3B8B009E">
              <w:rPr>
                <w:rStyle w:val="IntenseEmphasis"/>
                <w:b w:val="0"/>
                <w:bCs w:val="0"/>
                <w:i w:val="0"/>
                <w:iCs w:val="0"/>
                <w:color w:val="FFFFFF" w:themeColor="background1" w:themeTint="FF" w:themeShade="FF"/>
              </w:rPr>
              <w:t>x</w:t>
            </w:r>
            <w:r w:rsidRPr="3B8B009E" w:rsidR="3B8B009E">
              <w:rPr>
                <w:rStyle w:val="IntenseEmphasis"/>
                <w:b w:val="0"/>
                <w:bCs w:val="0"/>
                <w:i w:val="0"/>
                <w:iCs w:val="0"/>
                <w:color w:val="FFFFFF" w:themeColor="background1" w:themeTint="FF" w:themeShade="FF"/>
              </w:rPr>
              <w:t>x 01</w:t>
            </w:r>
          </w:p>
        </w:tc>
        <w:tc>
          <w:tcPr>
            <w:cnfStyle w:val="000000000000" w:firstRow="0" w:lastRow="0" w:firstColumn="0" w:lastColumn="0" w:oddVBand="0" w:evenVBand="0" w:oddHBand="0" w:evenHBand="0" w:firstRowFirstColumn="0" w:firstRowLastColumn="0" w:lastRowFirstColumn="0" w:lastRowLastColumn="0"/>
            <w:tcW w:w="3924" w:type="pct"/>
            <w:tcBorders>
              <w:top w:val="single" w:color="0082C8" w:sz="4" w:space="0"/>
              <w:right w:val="single" w:color="0070C0" w:sz="4" w:space="0"/>
            </w:tcBorders>
            <w:tcMar/>
          </w:tcPr>
          <w:p w:rsidRPr="00BB6E27" w:rsidR="0048640A" w:rsidP="3B8B009E" w:rsidRDefault="0048640A" w14:paraId="0870B721"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48640A" w:rsidTr="3B8B009E" w14:paraId="25E72D73" w14:textId="77777777">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color="A6A6A6" w:themeColor="background1" w:themeShade="A6" w:sz="4" w:space="0"/>
            </w:tcBorders>
            <w:tcMar/>
          </w:tcPr>
          <w:p w:rsidRPr="00F667D4" w:rsidR="0048640A" w:rsidP="3B8B009E" w:rsidRDefault="0048640A" w14:paraId="6D6160C4" w14:textId="77777777" w14:noSpellErr="1">
            <w:pPr>
              <w:pStyle w:val="INDICATORTEXT"/>
              <w:spacing w:after="0"/>
              <w:jc w:val="both"/>
              <w:rPr>
                <w:b w:val="1"/>
                <w:bCs w:val="1"/>
              </w:rPr>
            </w:pPr>
            <w:r w:rsidRPr="3B8B009E" w:rsidR="3B8B009E">
              <w:rPr>
                <w:b w:val="1"/>
                <w:bCs w:val="1"/>
              </w:rPr>
              <w:t>xxx</w:t>
            </w:r>
            <w:r w:rsidRPr="3B8B009E" w:rsidR="3B8B009E">
              <w:rPr>
                <w:b w:val="1"/>
                <w:bCs w:val="1"/>
              </w:rPr>
              <w:t xml:space="preserve"> 01</w:t>
            </w:r>
            <w:r w:rsidRPr="3B8B009E" w:rsidR="3B8B009E">
              <w:rPr>
                <w:b w:val="1"/>
                <w:bCs w:val="1"/>
              </w:rPr>
              <w:t>.1</w:t>
            </w:r>
          </w:p>
        </w:tc>
        <w:tc>
          <w:tcPr>
            <w:cnfStyle w:val="000000000000" w:firstRow="0" w:lastRow="0" w:firstColumn="0" w:lastColumn="0" w:oddVBand="0" w:evenVBand="0" w:oddHBand="0" w:evenHBand="0" w:firstRowFirstColumn="0" w:firstRowLastColumn="0" w:lastRowFirstColumn="0" w:lastRowLastColumn="0"/>
            <w:tcW w:w="3924" w:type="pct"/>
            <w:vMerge w:val="restart"/>
            <w:tcBorders>
              <w:right w:val="single" w:color="0070C0" w:sz="4" w:space="0"/>
            </w:tcBorders>
            <w:tcMar/>
          </w:tcPr>
          <w:p w:rsidRPr="00B9480C" w:rsidR="0048640A" w:rsidP="3B8B009E" w:rsidRDefault="0048640A" w14:paraId="4BCA2B2D" w14:textId="77777777" w14:noSpellErr="1">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3B8B009E">
              <w:rPr/>
              <w:t>This provides guidance about</w:t>
            </w:r>
            <w:r w:rsidR="3B8B009E">
              <w:rPr/>
              <w:t xml:space="preserve"> how</w:t>
            </w:r>
            <w:r w:rsidR="3B8B009E">
              <w:rPr/>
              <w:t xml:space="preserve"> to interpret the sub-</w:t>
            </w:r>
            <w:r w:rsidR="3B8B009E">
              <w:rPr/>
              <w:t>indicato</w:t>
            </w:r>
            <w:r w:rsidR="3B8B009E">
              <w:rPr/>
              <w:t>rs</w:t>
            </w:r>
            <w:r w:rsidR="3B8B009E">
              <w:rPr/>
              <w:t>, including examples of what could be reported.</w:t>
            </w:r>
          </w:p>
        </w:tc>
      </w:tr>
      <w:tr w:rsidRPr="00D5451C" w:rsidR="0048640A" w:rsidTr="3B8B009E" w14:paraId="469E152E" w14:textId="77777777">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color="A6A6A6" w:themeColor="background1" w:themeShade="A6" w:sz="4" w:space="0"/>
            </w:tcBorders>
            <w:tcMar/>
          </w:tcPr>
          <w:p w:rsidRPr="00F667D4" w:rsidR="0048640A" w:rsidP="3B8B009E" w:rsidRDefault="0048640A" w14:paraId="30C74EEC" w14:textId="77777777" w14:noSpellErr="1">
            <w:pPr>
              <w:pStyle w:val="INDICATORTEXT"/>
              <w:spacing w:after="0"/>
              <w:jc w:val="both"/>
              <w:rPr>
                <w:b w:val="1"/>
                <w:bCs w:val="1"/>
              </w:rPr>
            </w:pPr>
            <w:r w:rsidRPr="3B8B009E" w:rsidR="3B8B009E">
              <w:rPr>
                <w:b w:val="1"/>
                <w:bCs w:val="1"/>
              </w:rPr>
              <w:t>xxx</w:t>
            </w:r>
            <w:r w:rsidRPr="3B8B009E" w:rsidR="3B8B009E">
              <w:rPr>
                <w:b w:val="1"/>
                <w:bCs w:val="1"/>
              </w:rPr>
              <w:t xml:space="preserve"> 01</w:t>
            </w:r>
            <w:r w:rsidRPr="3B8B009E" w:rsidR="3B8B009E">
              <w:rPr>
                <w:b w:val="1"/>
                <w:bCs w:val="1"/>
              </w:rPr>
              <w:t>.2</w:t>
            </w:r>
          </w:p>
        </w:tc>
        <w:tc>
          <w:tcPr>
            <w:tcW w:w="3924" w:type="pct"/>
            <w:vMerge/>
            <w:tcBorders>
              <w:bottom w:val="single" w:color="A6A6A6" w:sz="4" w:space="0"/>
              <w:right w:val="single" w:color="0070C0" w:sz="4" w:space="0"/>
            </w:tcBorders>
          </w:tcPr>
          <w:p w:rsidRPr="00CC7769" w:rsidR="0048640A" w:rsidP="0048640A" w:rsidRDefault="0048640A" w14:paraId="692B8BC6" w14:textId="77777777">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Pr="00D5451C" w:rsidR="0048640A" w:rsidTr="3B8B009E" w14:paraId="2FA3529B" w14:textId="77777777">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color="A6A6A6" w:themeColor="background1" w:themeShade="A6" w:sz="4" w:space="0"/>
              <w:bottom w:val="single" w:color="A6A6A6" w:themeColor="background1" w:themeShade="A6" w:sz="4" w:space="0"/>
              <w:right w:val="single" w:color="0070C0" w:sz="4" w:space="0"/>
            </w:tcBorders>
            <w:tcMar/>
          </w:tcPr>
          <w:p w:rsidRPr="00837EA2" w:rsidR="0048640A" w:rsidP="3B8B009E" w:rsidRDefault="0048640A" w14:paraId="399F4EEB" w14:textId="77777777" w14:noSpellErr="1">
            <w:pPr>
              <w:pStyle w:val="INDICATORTEXT"/>
              <w:spacing w:before="0"/>
              <w:jc w:val="both"/>
              <w:rPr>
                <w:b w:val="1"/>
                <w:bCs w:val="1"/>
              </w:rPr>
            </w:pPr>
            <w:r w:rsidRPr="3B8B009E" w:rsidR="3B8B009E">
              <w:rPr>
                <w:b w:val="1"/>
                <w:bCs w:val="1"/>
              </w:rPr>
              <w:t>LOGIC</w:t>
            </w:r>
          </w:p>
        </w:tc>
      </w:tr>
      <w:tr w:rsidRPr="00D5451C" w:rsidR="0048640A" w:rsidTr="3B8B009E" w14:paraId="7B8847E4"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themeColor="background1" w:themeShade="A6" w:sz="4" w:space="0"/>
              <w:bottom w:val="single" w:color="A6A6A6" w:themeColor="background1" w:themeShade="A6" w:sz="4" w:space="0"/>
            </w:tcBorders>
            <w:tcMar/>
          </w:tcPr>
          <w:p w:rsidRPr="00F667D4" w:rsidR="0048640A" w:rsidP="3B8B009E" w:rsidRDefault="0048640A" w14:paraId="27A4D7DB" w14:textId="77777777" w14:noSpellErr="1">
            <w:pPr>
              <w:pStyle w:val="INDICATORTEXT"/>
              <w:jc w:val="both"/>
              <w:rPr>
                <w:b w:val="1"/>
                <w:bCs w:val="1"/>
              </w:rPr>
            </w:pPr>
            <w:r w:rsidRPr="3B8B009E" w:rsidR="3B8B009E">
              <w:rPr>
                <w:b w:val="1"/>
                <w:bCs w:val="1"/>
              </w:rPr>
              <w:t>xxx</w:t>
            </w:r>
            <w:r w:rsidRPr="3B8B009E" w:rsidR="3B8B009E">
              <w:rPr>
                <w:b w:val="1"/>
                <w:bCs w:val="1"/>
              </w:rPr>
              <w:t xml:space="preserve"> 01</w:t>
            </w:r>
          </w:p>
        </w:tc>
        <w:tc>
          <w:tcPr>
            <w:cnfStyle w:val="000000000000" w:firstRow="0" w:lastRow="0" w:firstColumn="0" w:lastColumn="0" w:oddVBand="0" w:evenVBand="0" w:oddHBand="0" w:evenHBand="0" w:firstRowFirstColumn="0" w:firstRowLastColumn="0" w:lastRowFirstColumn="0" w:lastRowLastColumn="0"/>
            <w:tcW w:w="3924" w:type="pct"/>
            <w:tcBorders>
              <w:top w:val="single" w:color="A6A6A6" w:themeColor="background1" w:themeShade="A6" w:sz="4" w:space="0"/>
              <w:bottom w:val="single" w:color="A6A6A6" w:themeColor="background1" w:themeShade="A6" w:sz="4" w:space="0"/>
              <w:right w:val="single" w:color="0070C0" w:sz="4" w:space="0"/>
            </w:tcBorders>
            <w:tcMar/>
          </w:tcPr>
          <w:p w:rsidRPr="00CC7769" w:rsidR="0048640A" w:rsidP="0048640A" w:rsidRDefault="0048640A" w14:paraId="79F9B456"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This explains when this indicator is applicable and/or if it has an impact on subsequent indicators. If there is no logic box, the indicator is always applicable and does not affect other indicators.</w:t>
            </w:r>
          </w:p>
        </w:tc>
      </w:tr>
      <w:tr w:rsidRPr="00D5451C" w:rsidR="0048640A" w:rsidTr="3B8B009E" w14:paraId="0E4B2AAD" w14:textId="77777777">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color="A6A6A6" w:themeColor="background1" w:themeShade="A6" w:sz="4" w:space="0"/>
              <w:bottom w:val="single" w:color="A6A6A6" w:themeColor="background1" w:themeShade="A6" w:sz="4" w:space="0"/>
              <w:right w:val="single" w:color="0070C0" w:sz="4" w:space="0"/>
            </w:tcBorders>
            <w:tcMar/>
          </w:tcPr>
          <w:p w:rsidRPr="00F667D4" w:rsidR="0048640A" w:rsidP="3B8B009E" w:rsidRDefault="0048640A" w14:paraId="363AF163" w14:textId="77777777" w14:noSpellErr="1">
            <w:pPr>
              <w:pStyle w:val="INDICATORTEXT"/>
              <w:spacing w:before="0"/>
              <w:jc w:val="both"/>
              <w:rPr>
                <w:b w:val="1"/>
                <w:bCs w:val="1"/>
              </w:rPr>
            </w:pPr>
            <w:r w:rsidRPr="3B8B009E" w:rsidR="3B8B009E">
              <w:rPr>
                <w:b w:val="1"/>
                <w:bCs w:val="1"/>
              </w:rPr>
              <w:t>ASSESSMENT</w:t>
            </w:r>
          </w:p>
        </w:tc>
      </w:tr>
      <w:tr w:rsidRPr="00D5451C" w:rsidR="0048640A" w:rsidTr="3B8B009E" w14:paraId="0CCC8AA2"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themeColor="background1" w:themeShade="A6" w:sz="4" w:space="0"/>
              <w:bottom w:val="single" w:color="A6A6A6" w:themeColor="background1" w:themeShade="A6" w:sz="4" w:space="0"/>
            </w:tcBorders>
            <w:tcMar/>
          </w:tcPr>
          <w:p w:rsidRPr="00F667D4" w:rsidR="0048640A" w:rsidP="3B8B009E" w:rsidRDefault="0048640A" w14:paraId="74B0DBCD" w14:textId="77777777" w14:noSpellErr="1">
            <w:pPr>
              <w:pStyle w:val="INDICATORTEXT"/>
              <w:spacing w:before="0"/>
              <w:jc w:val="both"/>
              <w:rPr>
                <w:b w:val="1"/>
                <w:bCs w:val="1"/>
              </w:rPr>
            </w:pPr>
            <w:r w:rsidRPr="3B8B009E" w:rsidR="3B8B009E">
              <w:rPr>
                <w:b w:val="1"/>
                <w:bCs w:val="1"/>
              </w:rPr>
              <w:t>xxx</w:t>
            </w:r>
            <w:r w:rsidRPr="3B8B009E" w:rsidR="3B8B009E">
              <w:rPr>
                <w:b w:val="1"/>
                <w:bCs w:val="1"/>
              </w:rPr>
              <w:t xml:space="preserve"> 01</w:t>
            </w:r>
          </w:p>
        </w:tc>
        <w:tc>
          <w:tcPr>
            <w:cnfStyle w:val="000000000000" w:firstRow="0" w:lastRow="0" w:firstColumn="0" w:lastColumn="0" w:oddVBand="0" w:evenVBand="0" w:oddHBand="0" w:evenHBand="0" w:firstRowFirstColumn="0" w:firstRowLastColumn="0" w:lastRowFirstColumn="0" w:lastRowLastColumn="0"/>
            <w:tcW w:w="3924" w:type="pct"/>
            <w:tcBorders>
              <w:top w:val="single" w:color="A6A6A6" w:themeColor="background1" w:themeShade="A6" w:sz="4" w:space="0"/>
              <w:bottom w:val="single" w:color="A6A6A6" w:themeColor="background1" w:themeShade="A6" w:sz="4" w:space="0"/>
              <w:right w:val="single" w:color="0070C0" w:sz="4" w:space="0"/>
            </w:tcBorders>
            <w:tcMar/>
          </w:tcPr>
          <w:p w:rsidR="0048640A" w:rsidP="0048640A" w:rsidRDefault="0048640A" w14:paraId="3FED4713" w14:textId="77777777" w14:noSpellErr="1">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sidR="3B8B009E">
              <w:rPr/>
              <w:t>This provides a brief overview of the pilot assessment approach for this indicator.</w:t>
            </w:r>
          </w:p>
        </w:tc>
      </w:tr>
      <w:tr w:rsidRPr="00D5451C" w:rsidR="0048640A" w:rsidTr="3B8B009E" w14:paraId="1B480331"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themeColor="background1" w:themeShade="A6" w:sz="4" w:space="0"/>
              <w:left w:val="nil"/>
              <w:bottom w:val="single" w:color="A6A6A6" w:themeColor="background1" w:themeShade="A6" w:sz="4" w:space="0"/>
              <w:right w:val="nil"/>
            </w:tcBorders>
            <w:shd w:val="clear" w:color="auto" w:fill="auto"/>
            <w:tcMar/>
          </w:tcPr>
          <w:p w:rsidR="0048640A" w:rsidP="0048640A" w:rsidRDefault="0048640A" w14:paraId="1DEF1D74" w14:textId="77777777">
            <w:pPr>
              <w:pStyle w:val="INDICATORTEXT"/>
              <w:spacing w:before="0" w:after="0"/>
              <w:jc w:val="both"/>
              <w:rPr>
                <w:b/>
              </w:rPr>
            </w:pPr>
          </w:p>
        </w:tc>
        <w:tc>
          <w:tcPr>
            <w:cnfStyle w:val="000000000000" w:firstRow="0" w:lastRow="0" w:firstColumn="0" w:lastColumn="0" w:oddVBand="0" w:evenVBand="0" w:oddHBand="0" w:evenHBand="0" w:firstRowFirstColumn="0" w:firstRowLastColumn="0" w:lastRowFirstColumn="0" w:lastRowLastColumn="0"/>
            <w:tcW w:w="3924" w:type="pct"/>
            <w:tcBorders>
              <w:top w:val="single" w:color="A6A6A6" w:themeColor="background1" w:themeShade="A6" w:sz="4" w:space="0"/>
              <w:left w:val="nil"/>
              <w:bottom w:val="single" w:color="A6A6A6" w:themeColor="background1" w:themeShade="A6" w:sz="4" w:space="0"/>
              <w:right w:val="nil"/>
            </w:tcBorders>
            <w:shd w:val="clear" w:color="auto" w:fill="auto"/>
            <w:tcMar/>
          </w:tcPr>
          <w:p w:rsidR="0048640A" w:rsidP="0048640A" w:rsidRDefault="0048640A" w14:paraId="7949B23F" w14:textId="77777777">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Pr="00D5451C" w:rsidR="0048640A" w:rsidTr="3B8B009E" w14:paraId="7F9CCA5D"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themeColor="background1" w:themeShade="A6" w:sz="4" w:space="0"/>
              <w:bottom w:val="single" w:color="A6A6A6" w:themeColor="background1" w:themeShade="A6" w:sz="4" w:space="0"/>
            </w:tcBorders>
            <w:shd w:val="clear" w:color="auto" w:fill="00B0F0"/>
            <w:tcMar/>
          </w:tcPr>
          <w:p w:rsidRPr="00F67C19" w:rsidR="0048640A" w:rsidP="3B8B009E" w:rsidRDefault="0048640A" w14:paraId="34AF1C49" w14:textId="77777777" w14:noSpellErr="1">
            <w:pPr>
              <w:pStyle w:val="SectionIndicatorHeaderText"/>
              <w:rPr>
                <w:rStyle w:val="IntenseEmphasis"/>
                <w:b w:val="0"/>
                <w:bCs w:val="0"/>
                <w:i w:val="0"/>
                <w:iCs w:val="0"/>
                <w:color w:val="FFFFFF" w:themeColor="background1" w:themeTint="FF" w:themeShade="FF"/>
                <w:sz w:val="18"/>
                <w:szCs w:val="18"/>
              </w:rPr>
            </w:pPr>
            <w:r w:rsidRPr="3B8B009E" w:rsidR="3B8B009E">
              <w:rPr>
                <w:rStyle w:val="IntenseEmphasis"/>
                <w:b w:val="0"/>
                <w:bCs w:val="0"/>
                <w:i w:val="0"/>
                <w:iCs w:val="0"/>
                <w:color w:val="FFFFFF" w:themeColor="background1" w:themeTint="FF" w:themeShade="FF"/>
                <w:sz w:val="18"/>
                <w:szCs w:val="18"/>
              </w:rPr>
              <w:t>xxx 01</w:t>
            </w:r>
          </w:p>
        </w:tc>
        <w:tc>
          <w:tcPr>
            <w:cnfStyle w:val="000000000000" w:firstRow="0" w:lastRow="0" w:firstColumn="0" w:lastColumn="0" w:oddVBand="0" w:evenVBand="0" w:oddHBand="0" w:evenHBand="0" w:firstRowFirstColumn="0" w:firstRowLastColumn="0" w:lastRowFirstColumn="0" w:lastRowLastColumn="0"/>
            <w:tcW w:w="3924" w:type="pct"/>
            <w:tcBorders>
              <w:top w:val="single" w:color="A6A6A6" w:themeColor="background1" w:themeShade="A6" w:sz="4" w:space="0"/>
              <w:bottom w:val="single" w:color="A6A6A6" w:themeColor="background1" w:themeShade="A6" w:sz="4" w:space="0"/>
              <w:right w:val="single" w:color="0070C0" w:sz="4" w:space="0"/>
            </w:tcBorders>
            <w:shd w:val="clear" w:color="auto" w:fill="0070C0"/>
            <w:tcMar/>
          </w:tcPr>
          <w:p w:rsidRPr="00BB6E27" w:rsidR="0048640A" w:rsidP="3B8B009E" w:rsidRDefault="0048640A" w14:paraId="3CDCD9D0" w14:textId="77777777" w14:noSpellErr="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sz w:val="18"/>
                <w:szCs w:val="18"/>
              </w:rPr>
            </w:pPr>
            <w:r w:rsidRPr="3B8B009E" w:rsidR="3B8B009E">
              <w:rPr>
                <w:rStyle w:val="IntenseEmphasis"/>
                <w:b w:val="1"/>
                <w:bCs w:val="1"/>
                <w:i w:val="0"/>
                <w:iCs w:val="0"/>
                <w:color w:val="FFFFFF" w:themeColor="background1" w:themeTint="FF" w:themeShade="FF"/>
                <w:sz w:val="18"/>
                <w:szCs w:val="18"/>
              </w:rPr>
              <w:t>DEFINITIONS</w:t>
            </w:r>
          </w:p>
        </w:tc>
      </w:tr>
      <w:tr w:rsidRPr="00D5451C" w:rsidR="0048640A" w:rsidTr="3B8B009E" w14:paraId="73F7EC38"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themeColor="background1" w:themeShade="A6" w:sz="4" w:space="0"/>
              <w:bottom w:val="single" w:color="0070C0" w:sz="4" w:space="0"/>
            </w:tcBorders>
            <w:tcMar/>
          </w:tcPr>
          <w:p w:rsidRPr="000D72DF" w:rsidR="0048640A" w:rsidP="3B8B009E" w:rsidRDefault="0048640A" w14:paraId="3D0C4EC4" w14:textId="77777777" w14:noSpellErr="1">
            <w:pPr>
              <w:pStyle w:val="INDICATORTEXT"/>
              <w:jc w:val="both"/>
              <w:rPr>
                <w:rStyle w:val="IntenseEmphasis"/>
                <w:b w:val="0"/>
                <w:bCs w:val="0"/>
                <w:i w:val="0"/>
                <w:iCs w:val="0"/>
              </w:rPr>
            </w:pPr>
            <w:r w:rsidRPr="3B8B009E" w:rsidR="3B8B009E">
              <w:rPr>
                <w:b w:val="1"/>
                <w:bCs w:val="1"/>
              </w:rPr>
              <w:t>xxx</w:t>
            </w:r>
            <w:r w:rsidRPr="3B8B009E" w:rsidR="3B8B009E">
              <w:rPr>
                <w:b w:val="1"/>
                <w:bCs w:val="1"/>
              </w:rPr>
              <w:t xml:space="preserve"> 01</w:t>
            </w:r>
          </w:p>
        </w:tc>
        <w:tc>
          <w:tcPr>
            <w:cnfStyle w:val="000000000000" w:firstRow="0" w:lastRow="0" w:firstColumn="0" w:lastColumn="0" w:oddVBand="0" w:evenVBand="0" w:oddHBand="0" w:evenHBand="0" w:firstRowFirstColumn="0" w:firstRowLastColumn="0" w:lastRowFirstColumn="0" w:lastRowLastColumn="0"/>
            <w:tcW w:w="3924" w:type="pct"/>
            <w:tcBorders>
              <w:top w:val="single" w:color="A6A6A6" w:themeColor="background1" w:themeShade="A6" w:sz="4" w:space="0"/>
              <w:bottom w:val="single" w:color="0070C0" w:sz="4" w:space="0"/>
              <w:right w:val="single" w:color="0070C0" w:sz="4" w:space="0"/>
            </w:tcBorders>
            <w:tcMar/>
          </w:tcPr>
          <w:p w:rsidRPr="00F83E7B" w:rsidR="0048640A" w:rsidP="3B8B009E" w:rsidRDefault="0048640A" w14:paraId="1C368E25"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3B8B009E">
              <w:rPr/>
              <w:t>S</w:t>
            </w:r>
            <w:r w:rsidR="3B8B009E">
              <w:rPr/>
              <w:t>pecific terms that are used in the indicator are defined here.</w:t>
            </w:r>
          </w:p>
        </w:tc>
      </w:tr>
    </w:tbl>
    <w:p w:rsidR="0048640A" w:rsidP="0048640A" w:rsidRDefault="0048640A" w14:paraId="092E04D4" w14:textId="77777777">
      <w:pPr>
        <w:widowControl/>
        <w:autoSpaceDE/>
        <w:autoSpaceDN/>
        <w:adjustRightInd/>
        <w:spacing w:before="0" w:after="0" w:line="240" w:lineRule="auto"/>
      </w:pPr>
      <w:r>
        <w:br w:type="page"/>
      </w:r>
    </w:p>
    <w:p w:rsidR="0048640A" w:rsidP="0048640A" w:rsidRDefault="0048640A" w14:paraId="457BDC75" w14:textId="77777777">
      <w:pPr>
        <w:widowControl/>
        <w:autoSpaceDE/>
        <w:autoSpaceDN/>
        <w:adjustRightInd/>
        <w:spacing w:before="0" w:after="0" w:line="240" w:lineRule="auto"/>
        <w:rPr>
          <w:rFonts w:ascii="Calibri" w:hAnsi="Calibri" w:cs="Times New Roman"/>
          <w:bCs/>
          <w:color w:val="003B7C"/>
          <w:sz w:val="30"/>
          <w:szCs w:val="28"/>
        </w:rPr>
        <w:sectPr w:rsidR="0048640A" w:rsidSect="00644696">
          <w:footerReference w:type="default" r:id="rId21"/>
          <w:footerReference w:type="first" r:id="rId22"/>
          <w:pgSz w:w="11900" w:h="16840" w:orient="portrait"/>
          <w:pgMar w:top="1440" w:right="1616" w:bottom="1440" w:left="1616" w:header="708" w:footer="708" w:gutter="0"/>
          <w:cols w:space="708"/>
          <w:titlePg/>
          <w:docGrid w:linePitch="360"/>
        </w:sectPr>
      </w:pPr>
    </w:p>
    <w:bookmarkStart w:name="_Toc360179415" w:displacedByCustomXml="next" w:id="4"/>
    <w:sdt>
      <w:sdtPr>
        <w:rPr>
          <w:rFonts w:ascii="Arial" w:hAnsi="Arial" w:cs="Arial"/>
          <w:bCs w:val="0"/>
          <w:color w:val="auto"/>
          <w:sz w:val="20"/>
          <w:szCs w:val="20"/>
        </w:rPr>
        <w:id w:val="20011247"/>
        <w:docPartObj>
          <w:docPartGallery w:val="Table of Contents"/>
          <w:docPartUnique/>
        </w:docPartObj>
      </w:sdtPr>
      <w:sdtEndPr/>
      <w:sdtContent>
        <w:p w:rsidRPr="00D2148A" w:rsidR="0048640A" w:rsidP="0048640A" w:rsidRDefault="0048640A" w14:paraId="3BC54B1F" w14:textId="77777777">
          <w:pPr>
            <w:pStyle w:val="TOCHeading"/>
            <w:rPr>
              <w:rStyle w:val="Heading1Char"/>
              <w:bCs w:val="0"/>
              <w:noProof/>
            </w:rPr>
          </w:pPr>
          <w:r w:rsidRPr="00D2148A">
            <w:rPr>
              <w:rStyle w:val="Heading1Char"/>
              <w:bCs w:val="0"/>
              <w:noProof/>
            </w:rPr>
            <w:t>Table of Contents</w:t>
          </w:r>
        </w:p>
        <w:p w:rsidR="00C04FA5" w:rsidP="0048640A" w:rsidRDefault="0048640A" w14:paraId="35FB56EC" w14:textId="77777777">
          <w:pPr>
            <w:pStyle w:val="TOC1"/>
          </w:pPr>
          <w:r>
            <w:t xml:space="preserve">Pathways through the module </w:t>
          </w:r>
          <w:r>
            <w:tab/>
          </w:r>
          <w:r>
            <w:t>4</w:t>
          </w:r>
          <w:r>
            <w:fldChar w:fldCharType="begin"/>
          </w:r>
          <w:r>
            <w:instrText xml:space="preserve"> TOC \o "1-3" \h \z \u </w:instrText>
          </w:r>
          <w:r>
            <w:fldChar w:fldCharType="separate"/>
          </w:r>
        </w:p>
        <w:p w:rsidR="00C04FA5" w:rsidRDefault="00734596" w14:paraId="1FB027CB" w14:textId="254543D7">
          <w:pPr>
            <w:pStyle w:val="TOC1"/>
            <w:rPr>
              <w:rFonts w:asciiTheme="minorHAnsi" w:hAnsiTheme="minorHAnsi" w:eastAsiaTheme="minorEastAsia" w:cstheme="minorBidi"/>
              <w:sz w:val="22"/>
              <w:szCs w:val="22"/>
              <w:lang w:eastAsia="en-GB"/>
            </w:rPr>
          </w:pPr>
          <w:hyperlink w:history="1" w:anchor="_Toc467226077">
            <w:r w:rsidRPr="00F707B2" w:rsidR="00C04FA5">
              <w:rPr>
                <w:rStyle w:val="Hyperlink"/>
              </w:rPr>
              <w:t>Understanding this document</w:t>
            </w:r>
            <w:r w:rsidR="00C04FA5">
              <w:rPr>
                <w:webHidden/>
              </w:rPr>
              <w:tab/>
            </w:r>
            <w:r w:rsidR="00C04FA5">
              <w:rPr>
                <w:webHidden/>
              </w:rPr>
              <w:fldChar w:fldCharType="begin"/>
            </w:r>
            <w:r w:rsidR="00C04FA5">
              <w:rPr>
                <w:webHidden/>
              </w:rPr>
              <w:instrText xml:space="preserve"> PAGEREF _Toc467226077 \h </w:instrText>
            </w:r>
            <w:r w:rsidR="00C04FA5">
              <w:rPr>
                <w:webHidden/>
              </w:rPr>
            </w:r>
            <w:r w:rsidR="00C04FA5">
              <w:rPr>
                <w:webHidden/>
              </w:rPr>
              <w:fldChar w:fldCharType="separate"/>
            </w:r>
            <w:r w:rsidR="00F821CA">
              <w:rPr>
                <w:webHidden/>
              </w:rPr>
              <w:t>1</w:t>
            </w:r>
            <w:r w:rsidR="00C04FA5">
              <w:rPr>
                <w:webHidden/>
              </w:rPr>
              <w:fldChar w:fldCharType="end"/>
            </w:r>
          </w:hyperlink>
        </w:p>
        <w:p w:rsidR="00C04FA5" w:rsidRDefault="00734596" w14:paraId="43F358FC" w14:textId="08E7F511">
          <w:pPr>
            <w:pStyle w:val="TOC1"/>
            <w:rPr>
              <w:rFonts w:asciiTheme="minorHAnsi" w:hAnsiTheme="minorHAnsi" w:eastAsiaTheme="minorEastAsia" w:cstheme="minorBidi"/>
              <w:sz w:val="22"/>
              <w:szCs w:val="22"/>
              <w:lang w:eastAsia="en-GB"/>
            </w:rPr>
          </w:pPr>
          <w:hyperlink w:history="1" w:anchor="_Toc467226078">
            <w:r w:rsidRPr="00F707B2" w:rsidR="00C04FA5">
              <w:rPr>
                <w:rStyle w:val="Hyperlink"/>
              </w:rPr>
              <w:t>Pathways through the module</w:t>
            </w:r>
            <w:r w:rsidR="00C04FA5">
              <w:rPr>
                <w:webHidden/>
              </w:rPr>
              <w:tab/>
            </w:r>
            <w:r w:rsidR="00C04FA5">
              <w:rPr>
                <w:webHidden/>
              </w:rPr>
              <w:fldChar w:fldCharType="begin"/>
            </w:r>
            <w:r w:rsidR="00C04FA5">
              <w:rPr>
                <w:webHidden/>
              </w:rPr>
              <w:instrText xml:space="preserve"> PAGEREF _Toc467226078 \h </w:instrText>
            </w:r>
            <w:r w:rsidR="00C04FA5">
              <w:rPr>
                <w:webHidden/>
              </w:rPr>
            </w:r>
            <w:r w:rsidR="00C04FA5">
              <w:rPr>
                <w:webHidden/>
              </w:rPr>
              <w:fldChar w:fldCharType="separate"/>
            </w:r>
            <w:r w:rsidR="00F821CA">
              <w:rPr>
                <w:webHidden/>
              </w:rPr>
              <w:t>4</w:t>
            </w:r>
            <w:r w:rsidR="00C04FA5">
              <w:rPr>
                <w:webHidden/>
              </w:rPr>
              <w:fldChar w:fldCharType="end"/>
            </w:r>
          </w:hyperlink>
        </w:p>
        <w:p w:rsidR="00C04FA5" w:rsidRDefault="00734596" w14:paraId="69A984E6" w14:textId="3A552BFF">
          <w:pPr>
            <w:pStyle w:val="TOC1"/>
            <w:rPr>
              <w:rFonts w:asciiTheme="minorHAnsi" w:hAnsiTheme="minorHAnsi" w:eastAsiaTheme="minorEastAsia" w:cstheme="minorBidi"/>
              <w:sz w:val="22"/>
              <w:szCs w:val="22"/>
              <w:lang w:eastAsia="en-GB"/>
            </w:rPr>
          </w:pPr>
          <w:hyperlink w:history="1" w:anchor="_Toc467226079">
            <w:r w:rsidRPr="00F707B2" w:rsidR="00C04FA5">
              <w:rPr>
                <w:rStyle w:val="Hyperlink"/>
              </w:rPr>
              <w:t>Preface</w:t>
            </w:r>
            <w:r w:rsidR="00C04FA5">
              <w:rPr>
                <w:webHidden/>
              </w:rPr>
              <w:tab/>
            </w:r>
            <w:r w:rsidR="00C04FA5">
              <w:rPr>
                <w:webHidden/>
              </w:rPr>
              <w:fldChar w:fldCharType="begin"/>
            </w:r>
            <w:r w:rsidR="00C04FA5">
              <w:rPr>
                <w:webHidden/>
              </w:rPr>
              <w:instrText xml:space="preserve"> PAGEREF _Toc467226079 \h </w:instrText>
            </w:r>
            <w:r w:rsidR="00C04FA5">
              <w:rPr>
                <w:webHidden/>
              </w:rPr>
            </w:r>
            <w:r w:rsidR="00C04FA5">
              <w:rPr>
                <w:webHidden/>
              </w:rPr>
              <w:fldChar w:fldCharType="separate"/>
            </w:r>
            <w:r w:rsidR="00F821CA">
              <w:rPr>
                <w:webHidden/>
              </w:rPr>
              <w:t>6</w:t>
            </w:r>
            <w:r w:rsidR="00C04FA5">
              <w:rPr>
                <w:webHidden/>
              </w:rPr>
              <w:fldChar w:fldCharType="end"/>
            </w:r>
          </w:hyperlink>
        </w:p>
        <w:p w:rsidR="00C04FA5" w:rsidRDefault="00734596" w14:paraId="275C6517" w14:textId="557B580A">
          <w:pPr>
            <w:pStyle w:val="TOC2"/>
            <w:rPr>
              <w:rFonts w:asciiTheme="minorHAnsi" w:hAnsiTheme="minorHAnsi" w:eastAsiaTheme="minorEastAsia" w:cstheme="minorBidi"/>
              <w:sz w:val="22"/>
              <w:szCs w:val="22"/>
              <w:lang w:eastAsia="en-GB"/>
            </w:rPr>
          </w:pPr>
          <w:hyperlink w:history="1" w:anchor="_Toc467226080">
            <w:r w:rsidRPr="00F707B2" w:rsidR="00C04FA5">
              <w:rPr>
                <w:rStyle w:val="Hyperlink"/>
              </w:rPr>
              <w:t>Engagement</w:t>
            </w:r>
            <w:r w:rsidR="00C04FA5">
              <w:rPr>
                <w:webHidden/>
              </w:rPr>
              <w:tab/>
            </w:r>
            <w:r w:rsidR="00C04FA5">
              <w:rPr>
                <w:webHidden/>
              </w:rPr>
              <w:fldChar w:fldCharType="begin"/>
            </w:r>
            <w:r w:rsidR="00C04FA5">
              <w:rPr>
                <w:webHidden/>
              </w:rPr>
              <w:instrText xml:space="preserve"> PAGEREF _Toc467226080 \h </w:instrText>
            </w:r>
            <w:r w:rsidR="00C04FA5">
              <w:rPr>
                <w:webHidden/>
              </w:rPr>
            </w:r>
            <w:r w:rsidR="00C04FA5">
              <w:rPr>
                <w:webHidden/>
              </w:rPr>
              <w:fldChar w:fldCharType="separate"/>
            </w:r>
            <w:r w:rsidR="00F821CA">
              <w:rPr>
                <w:webHidden/>
              </w:rPr>
              <w:t>8</w:t>
            </w:r>
            <w:r w:rsidR="00C04FA5">
              <w:rPr>
                <w:webHidden/>
              </w:rPr>
              <w:fldChar w:fldCharType="end"/>
            </w:r>
          </w:hyperlink>
        </w:p>
        <w:p w:rsidR="00C04FA5" w:rsidRDefault="00734596" w14:paraId="1E9EEEA9" w14:textId="69B9B9D4">
          <w:pPr>
            <w:pStyle w:val="TOC3"/>
            <w:rPr>
              <w:rFonts w:asciiTheme="minorHAnsi" w:hAnsiTheme="minorHAnsi" w:eastAsiaTheme="minorEastAsia" w:cstheme="minorBidi"/>
              <w:sz w:val="22"/>
              <w:szCs w:val="22"/>
              <w:lang w:eastAsia="en-GB"/>
            </w:rPr>
          </w:pPr>
          <w:hyperlink w:history="1" w:anchor="_Toc467226081">
            <w:r w:rsidRPr="00F707B2" w:rsidR="00C04FA5">
              <w:rPr>
                <w:rStyle w:val="Hyperlink"/>
              </w:rPr>
              <w:t>OVERVIEW</w:t>
            </w:r>
            <w:r w:rsidR="00C04FA5">
              <w:rPr>
                <w:webHidden/>
              </w:rPr>
              <w:tab/>
            </w:r>
            <w:r w:rsidR="00C04FA5">
              <w:rPr>
                <w:webHidden/>
              </w:rPr>
              <w:fldChar w:fldCharType="begin"/>
            </w:r>
            <w:r w:rsidR="00C04FA5">
              <w:rPr>
                <w:webHidden/>
              </w:rPr>
              <w:instrText xml:space="preserve"> PAGEREF _Toc467226081 \h </w:instrText>
            </w:r>
            <w:r w:rsidR="00C04FA5">
              <w:rPr>
                <w:webHidden/>
              </w:rPr>
            </w:r>
            <w:r w:rsidR="00C04FA5">
              <w:rPr>
                <w:webHidden/>
              </w:rPr>
              <w:fldChar w:fldCharType="separate"/>
            </w:r>
            <w:r w:rsidR="00F821CA">
              <w:rPr>
                <w:webHidden/>
              </w:rPr>
              <w:t>8</w:t>
            </w:r>
            <w:r w:rsidR="00C04FA5">
              <w:rPr>
                <w:webHidden/>
              </w:rPr>
              <w:fldChar w:fldCharType="end"/>
            </w:r>
          </w:hyperlink>
        </w:p>
        <w:p w:rsidR="00C04FA5" w:rsidRDefault="00734596" w14:paraId="523691ED" w14:textId="45A51789">
          <w:pPr>
            <w:pStyle w:val="TOC3"/>
            <w:rPr>
              <w:rFonts w:asciiTheme="minorHAnsi" w:hAnsiTheme="minorHAnsi" w:eastAsiaTheme="minorEastAsia" w:cstheme="minorBidi"/>
              <w:sz w:val="22"/>
              <w:szCs w:val="22"/>
              <w:lang w:eastAsia="en-GB"/>
            </w:rPr>
          </w:pPr>
          <w:hyperlink w:history="1" w:anchor="_Toc467226082">
            <w:r w:rsidR="00E643EB">
              <w:rPr>
                <w:rStyle w:val="Hyperlink"/>
              </w:rPr>
              <w:t>PROCESS: for engageme</w:t>
            </w:r>
            <w:r w:rsidR="00BE3BBF">
              <w:rPr>
                <w:rStyle w:val="Hyperlink"/>
              </w:rPr>
              <w:t>n</w:t>
            </w:r>
            <w:r w:rsidR="00E643EB">
              <w:rPr>
                <w:rStyle w:val="Hyperlink"/>
              </w:rPr>
              <w:t>t</w:t>
            </w:r>
            <w:r w:rsidR="00BE3BBF">
              <w:rPr>
                <w:rStyle w:val="Hyperlink"/>
              </w:rPr>
              <w:t xml:space="preserve">s run internally </w:t>
            </w:r>
            <w:r w:rsidR="00C04FA5">
              <w:rPr>
                <w:webHidden/>
              </w:rPr>
              <w:tab/>
            </w:r>
            <w:r w:rsidR="00C04FA5">
              <w:rPr>
                <w:webHidden/>
              </w:rPr>
              <w:fldChar w:fldCharType="begin"/>
            </w:r>
            <w:r w:rsidR="00C04FA5">
              <w:rPr>
                <w:webHidden/>
              </w:rPr>
              <w:instrText xml:space="preserve"> PAGEREF _Toc467226082 \h </w:instrText>
            </w:r>
            <w:r w:rsidR="00C04FA5">
              <w:rPr>
                <w:webHidden/>
              </w:rPr>
            </w:r>
            <w:r w:rsidR="00C04FA5">
              <w:rPr>
                <w:webHidden/>
              </w:rPr>
              <w:fldChar w:fldCharType="separate"/>
            </w:r>
            <w:r w:rsidR="00F821CA">
              <w:rPr>
                <w:webHidden/>
              </w:rPr>
              <w:t>13</w:t>
            </w:r>
            <w:r w:rsidR="00C04FA5">
              <w:rPr>
                <w:webHidden/>
              </w:rPr>
              <w:fldChar w:fldCharType="end"/>
            </w:r>
          </w:hyperlink>
        </w:p>
        <w:p w:rsidR="00C04FA5" w:rsidRDefault="00734596" w14:paraId="12890459" w14:textId="2392465D">
          <w:pPr>
            <w:pStyle w:val="TOC3"/>
            <w:rPr>
              <w:rFonts w:asciiTheme="minorHAnsi" w:hAnsiTheme="minorHAnsi" w:eastAsiaTheme="minorEastAsia" w:cstheme="minorBidi"/>
              <w:sz w:val="22"/>
              <w:szCs w:val="22"/>
              <w:lang w:eastAsia="en-GB"/>
            </w:rPr>
          </w:pPr>
          <w:hyperlink w:history="1" w:anchor="_Toc467226083">
            <w:r w:rsidRPr="00BE3BBF" w:rsidR="00BE3BBF">
              <w:t xml:space="preserve"> </w:t>
            </w:r>
            <w:r w:rsidR="00E643EB">
              <w:rPr>
                <w:rStyle w:val="Hyperlink"/>
              </w:rPr>
              <w:t>PROCESS: for engagement</w:t>
            </w:r>
            <w:r w:rsidRPr="00BE3BBF" w:rsidR="00BE3BBF">
              <w:rPr>
                <w:rStyle w:val="Hyperlink"/>
              </w:rPr>
              <w:t>s run</w:t>
            </w:r>
            <w:r w:rsidR="00BE3BBF">
              <w:rPr>
                <w:rStyle w:val="Hyperlink"/>
              </w:rPr>
              <w:t xml:space="preserve"> collaboratively</w:t>
            </w:r>
            <w:r w:rsidR="00C04FA5">
              <w:rPr>
                <w:webHidden/>
              </w:rPr>
              <w:tab/>
            </w:r>
            <w:r w:rsidR="00C04FA5">
              <w:rPr>
                <w:webHidden/>
              </w:rPr>
              <w:fldChar w:fldCharType="begin"/>
            </w:r>
            <w:r w:rsidR="00C04FA5">
              <w:rPr>
                <w:webHidden/>
              </w:rPr>
              <w:instrText xml:space="preserve"> PAGEREF _Toc467226083 \h </w:instrText>
            </w:r>
            <w:r w:rsidR="00C04FA5">
              <w:rPr>
                <w:webHidden/>
              </w:rPr>
            </w:r>
            <w:r w:rsidR="00C04FA5">
              <w:rPr>
                <w:webHidden/>
              </w:rPr>
              <w:fldChar w:fldCharType="separate"/>
            </w:r>
            <w:r w:rsidR="00F821CA">
              <w:rPr>
                <w:webHidden/>
              </w:rPr>
              <w:t>17</w:t>
            </w:r>
            <w:r w:rsidR="00C04FA5">
              <w:rPr>
                <w:webHidden/>
              </w:rPr>
              <w:fldChar w:fldCharType="end"/>
            </w:r>
          </w:hyperlink>
        </w:p>
        <w:p w:rsidR="00C04FA5" w:rsidRDefault="00734596" w14:paraId="2D78763E" w14:textId="11375E14">
          <w:pPr>
            <w:pStyle w:val="TOC3"/>
            <w:rPr>
              <w:rFonts w:asciiTheme="minorHAnsi" w:hAnsiTheme="minorHAnsi" w:eastAsiaTheme="minorEastAsia" w:cstheme="minorBidi"/>
              <w:sz w:val="22"/>
              <w:szCs w:val="22"/>
              <w:lang w:eastAsia="en-GB"/>
            </w:rPr>
          </w:pPr>
          <w:hyperlink w:history="1" w:anchor="_Toc467226084">
            <w:r w:rsidRPr="00BE3BBF" w:rsidR="00BE3BBF">
              <w:t xml:space="preserve"> </w:t>
            </w:r>
            <w:r w:rsidR="00E643EB">
              <w:rPr>
                <w:rStyle w:val="Hyperlink"/>
              </w:rPr>
              <w:t>PROCESS: for engagement</w:t>
            </w:r>
            <w:r w:rsidRPr="00BE3BBF" w:rsidR="00BE3BBF">
              <w:rPr>
                <w:rStyle w:val="Hyperlink"/>
              </w:rPr>
              <w:t>s run</w:t>
            </w:r>
            <w:r w:rsidR="00BE3BBF">
              <w:rPr>
                <w:rStyle w:val="Hyperlink"/>
              </w:rPr>
              <w:t xml:space="preserve"> via service providers</w:t>
            </w:r>
            <w:r w:rsidR="00C04FA5">
              <w:rPr>
                <w:webHidden/>
              </w:rPr>
              <w:tab/>
            </w:r>
            <w:r w:rsidR="00C04FA5">
              <w:rPr>
                <w:webHidden/>
              </w:rPr>
              <w:fldChar w:fldCharType="begin"/>
            </w:r>
            <w:r w:rsidR="00C04FA5">
              <w:rPr>
                <w:webHidden/>
              </w:rPr>
              <w:instrText xml:space="preserve"> PAGEREF _Toc467226084 \h </w:instrText>
            </w:r>
            <w:r w:rsidR="00C04FA5">
              <w:rPr>
                <w:webHidden/>
              </w:rPr>
            </w:r>
            <w:r w:rsidR="00C04FA5">
              <w:rPr>
                <w:webHidden/>
              </w:rPr>
              <w:fldChar w:fldCharType="separate"/>
            </w:r>
            <w:r w:rsidR="00F821CA">
              <w:rPr>
                <w:webHidden/>
              </w:rPr>
              <w:t>21</w:t>
            </w:r>
            <w:r w:rsidR="00C04FA5">
              <w:rPr>
                <w:webHidden/>
              </w:rPr>
              <w:fldChar w:fldCharType="end"/>
            </w:r>
          </w:hyperlink>
        </w:p>
        <w:p w:rsidR="00C04FA5" w:rsidRDefault="00734596" w14:paraId="015CECF0" w14:textId="4D04ED3A">
          <w:pPr>
            <w:pStyle w:val="TOC3"/>
            <w:rPr>
              <w:rFonts w:asciiTheme="minorHAnsi" w:hAnsiTheme="minorHAnsi" w:eastAsiaTheme="minorEastAsia" w:cstheme="minorBidi"/>
              <w:sz w:val="22"/>
              <w:szCs w:val="22"/>
              <w:lang w:eastAsia="en-GB"/>
            </w:rPr>
          </w:pPr>
          <w:hyperlink w:history="1" w:anchor="_Toc467226085">
            <w:r w:rsidRPr="00BE3BBF" w:rsidR="00BE3BBF">
              <w:t xml:space="preserve"> </w:t>
            </w:r>
            <w:r w:rsidRPr="00BE3BBF" w:rsidR="00BE3BBF">
              <w:rPr>
                <w:rStyle w:val="Hyperlink"/>
              </w:rPr>
              <w:t>PROCESS:</w:t>
            </w:r>
            <w:r w:rsidR="00BE3BBF">
              <w:rPr>
                <w:rStyle w:val="Hyperlink"/>
              </w:rPr>
              <w:t xml:space="preserve"> general for all three types of engagements</w:t>
            </w:r>
            <w:r w:rsidR="00C04FA5">
              <w:rPr>
                <w:webHidden/>
              </w:rPr>
              <w:tab/>
            </w:r>
            <w:r w:rsidR="00C04FA5">
              <w:rPr>
                <w:webHidden/>
              </w:rPr>
              <w:fldChar w:fldCharType="begin"/>
            </w:r>
            <w:r w:rsidR="00C04FA5">
              <w:rPr>
                <w:webHidden/>
              </w:rPr>
              <w:instrText xml:space="preserve"> PAGEREF _Toc467226085 \h </w:instrText>
            </w:r>
            <w:r w:rsidR="00C04FA5">
              <w:rPr>
                <w:webHidden/>
              </w:rPr>
            </w:r>
            <w:r w:rsidR="00C04FA5">
              <w:rPr>
                <w:webHidden/>
              </w:rPr>
              <w:fldChar w:fldCharType="separate"/>
            </w:r>
            <w:r w:rsidR="00F821CA">
              <w:rPr>
                <w:webHidden/>
              </w:rPr>
              <w:t>24</w:t>
            </w:r>
            <w:r w:rsidR="00C04FA5">
              <w:rPr>
                <w:webHidden/>
              </w:rPr>
              <w:fldChar w:fldCharType="end"/>
            </w:r>
          </w:hyperlink>
        </w:p>
        <w:p w:rsidR="00C04FA5" w:rsidRDefault="00734596" w14:paraId="64FA6071" w14:textId="143BE8F9">
          <w:pPr>
            <w:pStyle w:val="TOC3"/>
            <w:rPr>
              <w:rFonts w:asciiTheme="minorHAnsi" w:hAnsiTheme="minorHAnsi" w:eastAsiaTheme="minorEastAsia" w:cstheme="minorBidi"/>
              <w:sz w:val="22"/>
              <w:szCs w:val="22"/>
              <w:lang w:eastAsia="en-GB"/>
            </w:rPr>
          </w:pPr>
          <w:hyperlink w:history="1" w:anchor="_Toc467226086">
            <w:r w:rsidRPr="00F707B2" w:rsidR="00C04FA5">
              <w:rPr>
                <w:rStyle w:val="Hyperlink"/>
              </w:rPr>
              <w:t>OUTPUTS AND OUTCOMES</w:t>
            </w:r>
            <w:r w:rsidR="00C04FA5">
              <w:rPr>
                <w:webHidden/>
              </w:rPr>
              <w:tab/>
            </w:r>
            <w:r w:rsidR="00C04FA5">
              <w:rPr>
                <w:webHidden/>
              </w:rPr>
              <w:fldChar w:fldCharType="begin"/>
            </w:r>
            <w:r w:rsidR="00C04FA5">
              <w:rPr>
                <w:webHidden/>
              </w:rPr>
              <w:instrText xml:space="preserve"> PAGEREF _Toc467226086 \h </w:instrText>
            </w:r>
            <w:r w:rsidR="00C04FA5">
              <w:rPr>
                <w:webHidden/>
              </w:rPr>
            </w:r>
            <w:r w:rsidR="00C04FA5">
              <w:rPr>
                <w:webHidden/>
              </w:rPr>
              <w:fldChar w:fldCharType="separate"/>
            </w:r>
            <w:r w:rsidR="00F821CA">
              <w:rPr>
                <w:webHidden/>
              </w:rPr>
              <w:t>28</w:t>
            </w:r>
            <w:r w:rsidR="00C04FA5">
              <w:rPr>
                <w:webHidden/>
              </w:rPr>
              <w:fldChar w:fldCharType="end"/>
            </w:r>
          </w:hyperlink>
        </w:p>
        <w:p w:rsidR="00C04FA5" w:rsidRDefault="00734596" w14:paraId="7452C429" w14:textId="20638760">
          <w:pPr>
            <w:pStyle w:val="TOC3"/>
            <w:rPr>
              <w:rFonts w:asciiTheme="minorHAnsi" w:hAnsiTheme="minorHAnsi" w:eastAsiaTheme="minorEastAsia" w:cstheme="minorBidi"/>
              <w:sz w:val="22"/>
              <w:szCs w:val="22"/>
              <w:lang w:eastAsia="en-GB"/>
            </w:rPr>
          </w:pPr>
          <w:hyperlink w:history="1" w:anchor="_Toc467226087">
            <w:r w:rsidRPr="00F707B2" w:rsidR="00C04FA5">
              <w:rPr>
                <w:rStyle w:val="Hyperlink"/>
                <w:iCs/>
              </w:rPr>
              <w:t>COMMUNICATION</w:t>
            </w:r>
            <w:r w:rsidR="00C04FA5">
              <w:rPr>
                <w:webHidden/>
              </w:rPr>
              <w:tab/>
            </w:r>
            <w:r w:rsidR="00C04FA5">
              <w:rPr>
                <w:webHidden/>
              </w:rPr>
              <w:fldChar w:fldCharType="begin"/>
            </w:r>
            <w:r w:rsidR="00C04FA5">
              <w:rPr>
                <w:webHidden/>
              </w:rPr>
              <w:instrText xml:space="preserve"> PAGEREF _Toc467226087 \h </w:instrText>
            </w:r>
            <w:r w:rsidR="00C04FA5">
              <w:rPr>
                <w:webHidden/>
              </w:rPr>
            </w:r>
            <w:r w:rsidR="00C04FA5">
              <w:rPr>
                <w:webHidden/>
              </w:rPr>
              <w:fldChar w:fldCharType="separate"/>
            </w:r>
            <w:r w:rsidR="00F821CA">
              <w:rPr>
                <w:webHidden/>
              </w:rPr>
              <w:t>39</w:t>
            </w:r>
            <w:r w:rsidR="00C04FA5">
              <w:rPr>
                <w:webHidden/>
              </w:rPr>
              <w:fldChar w:fldCharType="end"/>
            </w:r>
          </w:hyperlink>
        </w:p>
        <w:p w:rsidR="00C04FA5" w:rsidRDefault="00734596" w14:paraId="263C60E4" w14:textId="1CAEB83B">
          <w:pPr>
            <w:pStyle w:val="TOC2"/>
            <w:rPr>
              <w:rFonts w:asciiTheme="minorHAnsi" w:hAnsiTheme="minorHAnsi" w:eastAsiaTheme="minorEastAsia" w:cstheme="minorBidi"/>
              <w:sz w:val="22"/>
              <w:szCs w:val="22"/>
              <w:lang w:eastAsia="en-GB"/>
            </w:rPr>
          </w:pPr>
          <w:hyperlink w:history="1" w:anchor="_Toc467226088">
            <w:r w:rsidRPr="00F707B2" w:rsidR="00C04FA5">
              <w:rPr>
                <w:rStyle w:val="Hyperlink"/>
              </w:rPr>
              <w:t>(Proxy) voting and shareholder resolutions</w:t>
            </w:r>
            <w:r w:rsidR="00C04FA5">
              <w:rPr>
                <w:webHidden/>
              </w:rPr>
              <w:tab/>
            </w:r>
            <w:r w:rsidR="00C04FA5">
              <w:rPr>
                <w:webHidden/>
              </w:rPr>
              <w:fldChar w:fldCharType="begin"/>
            </w:r>
            <w:r w:rsidR="00C04FA5">
              <w:rPr>
                <w:webHidden/>
              </w:rPr>
              <w:instrText xml:space="preserve"> PAGEREF _Toc467226088 \h </w:instrText>
            </w:r>
            <w:r w:rsidR="00C04FA5">
              <w:rPr>
                <w:webHidden/>
              </w:rPr>
            </w:r>
            <w:r w:rsidR="00C04FA5">
              <w:rPr>
                <w:webHidden/>
              </w:rPr>
              <w:fldChar w:fldCharType="separate"/>
            </w:r>
            <w:r w:rsidR="00F821CA">
              <w:rPr>
                <w:webHidden/>
              </w:rPr>
              <w:t>42</w:t>
            </w:r>
            <w:r w:rsidR="00C04FA5">
              <w:rPr>
                <w:webHidden/>
              </w:rPr>
              <w:fldChar w:fldCharType="end"/>
            </w:r>
          </w:hyperlink>
        </w:p>
        <w:p w:rsidR="00C04FA5" w:rsidRDefault="00734596" w14:paraId="755DD860" w14:textId="7009905D">
          <w:pPr>
            <w:pStyle w:val="TOC3"/>
            <w:rPr>
              <w:rFonts w:asciiTheme="minorHAnsi" w:hAnsiTheme="minorHAnsi" w:eastAsiaTheme="minorEastAsia" w:cstheme="minorBidi"/>
              <w:sz w:val="22"/>
              <w:szCs w:val="22"/>
              <w:lang w:eastAsia="en-GB"/>
            </w:rPr>
          </w:pPr>
          <w:hyperlink w:history="1" w:anchor="_Toc467226089">
            <w:r w:rsidRPr="00F707B2" w:rsidR="00C04FA5">
              <w:rPr>
                <w:rStyle w:val="Hyperlink"/>
                <w:iCs/>
              </w:rPr>
              <w:t>OVERVIEW</w:t>
            </w:r>
            <w:r w:rsidR="00C04FA5">
              <w:rPr>
                <w:webHidden/>
              </w:rPr>
              <w:tab/>
            </w:r>
            <w:r w:rsidR="00C04FA5">
              <w:rPr>
                <w:webHidden/>
              </w:rPr>
              <w:fldChar w:fldCharType="begin"/>
            </w:r>
            <w:r w:rsidR="00C04FA5">
              <w:rPr>
                <w:webHidden/>
              </w:rPr>
              <w:instrText xml:space="preserve"> PAGEREF _Toc467226089 \h </w:instrText>
            </w:r>
            <w:r w:rsidR="00C04FA5">
              <w:rPr>
                <w:webHidden/>
              </w:rPr>
            </w:r>
            <w:r w:rsidR="00C04FA5">
              <w:rPr>
                <w:webHidden/>
              </w:rPr>
              <w:fldChar w:fldCharType="separate"/>
            </w:r>
            <w:r w:rsidR="00F821CA">
              <w:rPr>
                <w:webHidden/>
              </w:rPr>
              <w:t>42</w:t>
            </w:r>
            <w:r w:rsidR="00C04FA5">
              <w:rPr>
                <w:webHidden/>
              </w:rPr>
              <w:fldChar w:fldCharType="end"/>
            </w:r>
          </w:hyperlink>
        </w:p>
        <w:p w:rsidR="00C04FA5" w:rsidRDefault="00734596" w14:paraId="2C42DB01" w14:textId="6A8C9B8D">
          <w:pPr>
            <w:pStyle w:val="TOC3"/>
            <w:rPr>
              <w:rFonts w:asciiTheme="minorHAnsi" w:hAnsiTheme="minorHAnsi" w:eastAsiaTheme="minorEastAsia" w:cstheme="minorBidi"/>
              <w:sz w:val="22"/>
              <w:szCs w:val="22"/>
              <w:lang w:eastAsia="en-GB"/>
            </w:rPr>
          </w:pPr>
          <w:hyperlink w:history="1" w:anchor="_Toc467226090">
            <w:r w:rsidRPr="00F707B2" w:rsidR="00C04FA5">
              <w:rPr>
                <w:rStyle w:val="Hyperlink"/>
                <w:iCs/>
              </w:rPr>
              <w:t>PROCESS</w:t>
            </w:r>
            <w:r w:rsidR="00C04FA5">
              <w:rPr>
                <w:webHidden/>
              </w:rPr>
              <w:tab/>
            </w:r>
            <w:r w:rsidR="00C04FA5">
              <w:rPr>
                <w:webHidden/>
              </w:rPr>
              <w:fldChar w:fldCharType="begin"/>
            </w:r>
            <w:r w:rsidR="00C04FA5">
              <w:rPr>
                <w:webHidden/>
              </w:rPr>
              <w:instrText xml:space="preserve"> PAGEREF _Toc467226090 \h </w:instrText>
            </w:r>
            <w:r w:rsidR="00C04FA5">
              <w:rPr>
                <w:webHidden/>
              </w:rPr>
            </w:r>
            <w:r w:rsidR="00C04FA5">
              <w:rPr>
                <w:webHidden/>
              </w:rPr>
              <w:fldChar w:fldCharType="separate"/>
            </w:r>
            <w:r w:rsidR="00F821CA">
              <w:rPr>
                <w:webHidden/>
              </w:rPr>
              <w:t>44</w:t>
            </w:r>
            <w:r w:rsidR="00C04FA5">
              <w:rPr>
                <w:webHidden/>
              </w:rPr>
              <w:fldChar w:fldCharType="end"/>
            </w:r>
          </w:hyperlink>
        </w:p>
        <w:p w:rsidR="00C04FA5" w:rsidRDefault="00734596" w14:paraId="1BD88038" w14:textId="20E5124D">
          <w:pPr>
            <w:pStyle w:val="TOC3"/>
            <w:rPr>
              <w:rFonts w:asciiTheme="minorHAnsi" w:hAnsiTheme="minorHAnsi" w:eastAsiaTheme="minorEastAsia" w:cstheme="minorBidi"/>
              <w:sz w:val="22"/>
              <w:szCs w:val="22"/>
              <w:lang w:eastAsia="en-GB"/>
            </w:rPr>
          </w:pPr>
          <w:hyperlink w:history="1" w:anchor="_Toc467226091">
            <w:r w:rsidRPr="00F707B2" w:rsidR="00C04FA5">
              <w:rPr>
                <w:rStyle w:val="Hyperlink"/>
                <w:iCs/>
              </w:rPr>
              <w:t>OUTPUTS AND OUTCOMES</w:t>
            </w:r>
            <w:r w:rsidR="00C04FA5">
              <w:rPr>
                <w:webHidden/>
              </w:rPr>
              <w:tab/>
            </w:r>
            <w:r w:rsidR="00C04FA5">
              <w:rPr>
                <w:webHidden/>
              </w:rPr>
              <w:fldChar w:fldCharType="begin"/>
            </w:r>
            <w:r w:rsidR="00C04FA5">
              <w:rPr>
                <w:webHidden/>
              </w:rPr>
              <w:instrText xml:space="preserve"> PAGEREF _Toc467226091 \h </w:instrText>
            </w:r>
            <w:r w:rsidR="00C04FA5">
              <w:rPr>
                <w:webHidden/>
              </w:rPr>
            </w:r>
            <w:r w:rsidR="00C04FA5">
              <w:rPr>
                <w:webHidden/>
              </w:rPr>
              <w:fldChar w:fldCharType="separate"/>
            </w:r>
            <w:r w:rsidR="00F821CA">
              <w:rPr>
                <w:webHidden/>
              </w:rPr>
              <w:t>52</w:t>
            </w:r>
            <w:r w:rsidR="00C04FA5">
              <w:rPr>
                <w:webHidden/>
              </w:rPr>
              <w:fldChar w:fldCharType="end"/>
            </w:r>
          </w:hyperlink>
        </w:p>
        <w:p w:rsidR="00C04FA5" w:rsidRDefault="00734596" w14:paraId="5BBBA96D" w14:textId="6EA61B59">
          <w:pPr>
            <w:pStyle w:val="TOC3"/>
            <w:rPr>
              <w:rFonts w:asciiTheme="minorHAnsi" w:hAnsiTheme="minorHAnsi" w:eastAsiaTheme="minorEastAsia" w:cstheme="minorBidi"/>
              <w:sz w:val="22"/>
              <w:szCs w:val="22"/>
              <w:lang w:eastAsia="en-GB"/>
            </w:rPr>
          </w:pPr>
          <w:hyperlink w:history="1" w:anchor="_Toc467226092">
            <w:r w:rsidRPr="00F707B2" w:rsidR="00C04FA5">
              <w:rPr>
                <w:rStyle w:val="Hyperlink"/>
                <w:iCs/>
              </w:rPr>
              <w:t>COMMUNICATION</w:t>
            </w:r>
            <w:r w:rsidR="00C04FA5">
              <w:rPr>
                <w:webHidden/>
              </w:rPr>
              <w:tab/>
            </w:r>
            <w:r w:rsidR="00C04FA5">
              <w:rPr>
                <w:webHidden/>
              </w:rPr>
              <w:fldChar w:fldCharType="begin"/>
            </w:r>
            <w:r w:rsidR="00C04FA5">
              <w:rPr>
                <w:webHidden/>
              </w:rPr>
              <w:instrText xml:space="preserve"> PAGEREF _Toc467226092 \h </w:instrText>
            </w:r>
            <w:r w:rsidR="00C04FA5">
              <w:rPr>
                <w:webHidden/>
              </w:rPr>
            </w:r>
            <w:r w:rsidR="00C04FA5">
              <w:rPr>
                <w:webHidden/>
              </w:rPr>
              <w:fldChar w:fldCharType="separate"/>
            </w:r>
            <w:r w:rsidR="00F821CA">
              <w:rPr>
                <w:webHidden/>
              </w:rPr>
              <w:t>60</w:t>
            </w:r>
            <w:r w:rsidR="00C04FA5">
              <w:rPr>
                <w:webHidden/>
              </w:rPr>
              <w:fldChar w:fldCharType="end"/>
            </w:r>
          </w:hyperlink>
        </w:p>
        <w:p w:rsidR="0048640A" w:rsidP="0048640A" w:rsidRDefault="0048640A" w14:paraId="0C20946B" w14:textId="77777777">
          <w:r>
            <w:fldChar w:fldCharType="end"/>
          </w:r>
        </w:p>
      </w:sdtContent>
    </w:sdt>
    <w:p w:rsidR="0048640A" w:rsidP="0048640A" w:rsidRDefault="0048640A" w14:paraId="58EA82E5" w14:textId="77777777">
      <w:pPr>
        <w:widowControl/>
        <w:autoSpaceDE/>
        <w:autoSpaceDN/>
        <w:adjustRightInd/>
        <w:spacing w:before="0" w:after="0" w:line="240" w:lineRule="auto"/>
        <w:rPr>
          <w:b/>
          <w:color w:val="0050A6"/>
          <w:sz w:val="32"/>
          <w:szCs w:val="36"/>
        </w:rPr>
      </w:pPr>
      <w:r>
        <w:br w:type="page"/>
      </w:r>
    </w:p>
    <w:bookmarkStart w:name="_Toc467226078" w:id="5"/>
    <w:p w:rsidR="0048640A" w:rsidP="0048640A" w:rsidRDefault="003107CE" w14:paraId="37AC639C" w14:textId="6E6794D8" w14:noSpellErr="1">
      <w:pPr>
        <w:pStyle w:val="Heading1"/>
      </w:pPr>
      <w:r>
        <w:rPr>
          <w:noProof/>
          <w:lang w:eastAsia="en-GB"/>
        </w:rPr>
        <w:lastRenderedPageBreak/>
        <mc:AlternateContent>
          <mc:Choice Requires="wps">
            <w:drawing>
              <wp:anchor distT="0" distB="0" distL="114300" distR="114300" simplePos="0" relativeHeight="251660293" behindDoc="0" locked="0" layoutInCell="1" allowOverlap="1" wp14:anchorId="35D98F6D" wp14:editId="003D636D">
                <wp:simplePos x="0" y="0"/>
                <wp:positionH relativeFrom="column">
                  <wp:posOffset>787124</wp:posOffset>
                </wp:positionH>
                <wp:positionV relativeFrom="paragraph">
                  <wp:posOffset>524179</wp:posOffset>
                </wp:positionV>
                <wp:extent cx="3431099" cy="251947"/>
                <wp:effectExtent l="0" t="0" r="0" b="0"/>
                <wp:wrapNone/>
                <wp:docPr id="19" name="Rectangle 19"/>
                <wp:cNvGraphicFramePr/>
                <a:graphic xmlns:a="http://schemas.openxmlformats.org/drawingml/2006/main">
                  <a:graphicData uri="http://schemas.microsoft.com/office/word/2010/wordprocessingShape">
                    <wps:wsp>
                      <wps:cNvSpPr/>
                      <wps:spPr>
                        <a:xfrm>
                          <a:off x="0" y="0"/>
                          <a:ext cx="3431099" cy="25194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3107CE" w:rsidRDefault="0028240F" w14:paraId="2EF071B9" w14:textId="7D72E997">
                            <w:pPr>
                              <w:pStyle w:val="NormalWeb"/>
                              <w:spacing w:before="0" w:beforeAutospacing="0" w:after="0" w:afterAutospacing="0"/>
                            </w:pPr>
                            <w:r>
                              <w:rPr>
                                <w:rFonts w:ascii="Arial" w:hAnsi="Arial" w:eastAsia="Times New Roman" w:cs="Arial"/>
                                <w:b/>
                                <w:bCs/>
                                <w:color w:val="FFFFFF"/>
                                <w:kern w:val="24"/>
                              </w:rPr>
                              <w:t xml:space="preserve">LEA 01: </w:t>
                            </w:r>
                            <w:r>
                              <w:rPr>
                                <w:rFonts w:ascii="Arial" w:hAnsi="Arial" w:eastAsia="Times New Roman" w:cs="Arial"/>
                                <w:color w:val="FFFFFF"/>
                                <w:kern w:val="24"/>
                              </w:rPr>
                              <w:t xml:space="preserve">Engagement policy &amp; approach </w:t>
                            </w:r>
                            <w:r w:rsidRPr="003107CE">
                              <w:rPr>
                                <w:rFonts w:ascii="Arial" w:hAnsi="Arial" w:eastAsia="Times New Roman" w:cs="Arial"/>
                                <w:noProof/>
                                <w:color w:val="FFFFFF"/>
                                <w:kern w:val="24"/>
                                <w:lang w:eastAsia="en-GB"/>
                              </w:rPr>
                              <w:drawing>
                                <wp:inline distT="0" distB="0" distL="0" distR="0" wp14:anchorId="2B7D81EA" wp14:editId="08EDA994">
                                  <wp:extent cx="3222625" cy="238912"/>
                                  <wp:effectExtent l="0" t="0" r="0"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22625" cy="238912"/>
                                          </a:xfrm>
                                          <a:prstGeom prst="rect">
                                            <a:avLst/>
                                          </a:prstGeom>
                                          <a:noFill/>
                                          <a:ln>
                                            <a:noFill/>
                                          </a:ln>
                                        </pic:spPr>
                                      </pic:pic>
                                    </a:graphicData>
                                  </a:graphic>
                                </wp:inline>
                              </w:drawing>
                            </w:r>
                            <w:r>
                              <w:rPr>
                                <w:rFonts w:ascii="Arial" w:hAnsi="Arial" w:eastAsia="Times New Roman" w:cs="Arial"/>
                                <w:color w:val="FFFFFF"/>
                                <w:kern w:val="24"/>
                              </w:rPr>
                              <w:t xml:space="preserve"> interaction on ESG issues</w:t>
                            </w:r>
                          </w:p>
                        </w:txbxContent>
                      </wps:txbx>
                      <wps:bodyPr wrap="square" rtlCol="0" anchor="ctr"/>
                    </wps:wsp>
                  </a:graphicData>
                </a:graphic>
              </wp:anchor>
            </w:drawing>
          </mc:Choice>
          <mc:Fallback>
            <w:pict w14:anchorId="2D79A070">
              <v:rect id="Rectangle 19" style="position:absolute;margin-left:62pt;margin-top:41.25pt;width:270.15pt;height:19.85pt;z-index:251660293;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0070c0" stroked="f" strokeweight="2pt" w14:anchorId="35D98F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">
                <v:textbox>
                  <w:txbxContent>
                    <w:p w:rsidR="0028240F" w:rsidP="003107CE" w:rsidRDefault="0028240F" w14:paraId="5B7DF9BC" w14:textId="7D72E997">
                      <w:pPr>
                        <w:pStyle w:val="NormalWeb"/>
                        <w:spacing w:before="0" w:beforeAutospacing="0" w:after="0" w:afterAutospacing="0"/>
                      </w:pPr>
                      <w:r>
                        <w:rPr>
                          <w:rFonts w:ascii="Arial" w:hAnsi="Arial" w:eastAsia="Times New Roman" w:cs="Arial"/>
                          <w:b/>
                          <w:bCs/>
                          <w:color w:val="FFFFFF"/>
                          <w:kern w:val="24"/>
                        </w:rPr>
                        <w:t xml:space="preserve">LEA 01: </w:t>
                      </w:r>
                      <w:r>
                        <w:rPr>
                          <w:rFonts w:ascii="Arial" w:hAnsi="Arial" w:eastAsia="Times New Roman" w:cs="Arial"/>
                          <w:color w:val="FFFFFF"/>
                          <w:kern w:val="24"/>
                        </w:rPr>
                        <w:t xml:space="preserve">Engagement policy &amp; approach </w:t>
                      </w:r>
                      <w:r w:rsidRPr="003107CE">
                        <w:rPr>
                          <w:rFonts w:ascii="Arial" w:hAnsi="Arial" w:eastAsia="Times New Roman" w:cs="Arial"/>
                          <w:noProof/>
                          <w:color w:val="FFFFFF"/>
                          <w:kern w:val="24"/>
                          <w:lang w:eastAsia="en-GB"/>
                        </w:rPr>
                        <w:drawing>
                          <wp:inline distT="0" distB="0" distL="0" distR="0" wp14:anchorId="1E4767CF" wp14:editId="08EDA994">
                            <wp:extent cx="3222625" cy="238912"/>
                            <wp:effectExtent l="0" t="0" r="0" b="8890"/>
                            <wp:docPr id="1550450231"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22625" cy="238912"/>
                                    </a:xfrm>
                                    <a:prstGeom prst="rect">
                                      <a:avLst/>
                                    </a:prstGeom>
                                    <a:noFill/>
                                    <a:ln>
                                      <a:noFill/>
                                    </a:ln>
                                  </pic:spPr>
                                </pic:pic>
                              </a:graphicData>
                            </a:graphic>
                          </wp:inline>
                        </w:drawing>
                      </w:r>
                      <w:r>
                        <w:rPr>
                          <w:rFonts w:ascii="Arial" w:hAnsi="Arial" w:eastAsia="Times New Roman" w:cs="Arial"/>
                          <w:color w:val="FFFFFF"/>
                          <w:kern w:val="24"/>
                        </w:rPr>
                        <w:t xml:space="preserve"> interaction on ESG issues</w:t>
                      </w:r>
                    </w:p>
                  </w:txbxContent>
                </v:textbox>
              </v:rect>
            </w:pict>
          </mc:Fallback>
        </mc:AlternateContent>
      </w:r>
      <w:r w:rsidRPr="00433975">
        <w:rPr>
          <w:noProof/>
          <w:lang w:eastAsia="en-GB"/>
        </w:rPr>
        <mc:AlternateContent>
          <mc:Choice Requires="wpg">
            <w:drawing>
              <wp:anchor distT="0" distB="0" distL="114300" distR="114300" simplePos="0" relativeHeight="251658240" behindDoc="0" locked="0" layoutInCell="1" allowOverlap="1" wp14:anchorId="384E3E47" wp14:editId="65DEA641">
                <wp:simplePos x="0" y="0"/>
                <wp:positionH relativeFrom="margin">
                  <wp:posOffset>-294640</wp:posOffset>
                </wp:positionH>
                <wp:positionV relativeFrom="margin">
                  <wp:posOffset>857250</wp:posOffset>
                </wp:positionV>
                <wp:extent cx="6090920" cy="8549640"/>
                <wp:effectExtent l="0" t="0" r="5080" b="3810"/>
                <wp:wrapSquare wrapText="bothSides"/>
                <wp:docPr id="302" name="Group 2"/>
                <wp:cNvGraphicFramePr/>
                <a:graphic xmlns:a="http://schemas.openxmlformats.org/drawingml/2006/main">
                  <a:graphicData uri="http://schemas.microsoft.com/office/word/2010/wordprocessingGroup">
                    <wpg:wgp>
                      <wpg:cNvGrpSpPr/>
                      <wpg:grpSpPr>
                        <a:xfrm>
                          <a:off x="0" y="0"/>
                          <a:ext cx="6090920" cy="8549640"/>
                          <a:chOff x="0" y="316984"/>
                          <a:chExt cx="6092698" cy="8551685"/>
                        </a:xfrm>
                      </wpg:grpSpPr>
                      <wpg:grpSp>
                        <wpg:cNvPr id="303" name="Group 303"/>
                        <wpg:cNvGrpSpPr/>
                        <wpg:grpSpPr>
                          <a:xfrm>
                            <a:off x="0" y="316984"/>
                            <a:ext cx="6004888" cy="8551685"/>
                            <a:chOff x="0" y="316984"/>
                            <a:chExt cx="6004888" cy="8551685"/>
                          </a:xfrm>
                        </wpg:grpSpPr>
                        <wpg:grpSp>
                          <wpg:cNvPr id="304" name="Group 304"/>
                          <wpg:cNvGrpSpPr/>
                          <wpg:grpSpPr>
                            <a:xfrm>
                              <a:off x="0" y="316984"/>
                              <a:ext cx="6004888" cy="7093920"/>
                              <a:chOff x="0" y="316984"/>
                              <a:chExt cx="6004888" cy="7093920"/>
                            </a:xfrm>
                          </wpg:grpSpPr>
                          <wps:wsp>
                            <wps:cNvPr id="306" name="Rectangle 306"/>
                            <wps:cNvSpPr/>
                            <wps:spPr>
                              <a:xfrm>
                                <a:off x="1080531" y="316984"/>
                                <a:ext cx="3432101"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4912F24F" w14:textId="36ADAF38">
                                  <w:pPr>
                                    <w:pStyle w:val="NormalWeb"/>
                                    <w:spacing w:before="0" w:beforeAutospacing="0" w:after="0" w:afterAutospacing="0"/>
                                  </w:pPr>
                                  <w:r>
                                    <w:rPr>
                                      <w:rFonts w:ascii="Arial" w:hAnsi="Arial" w:eastAsia="Times New Roman" w:cs="Arial"/>
                                      <w:b/>
                                      <w:bCs/>
                                      <w:color w:val="FFFFFF"/>
                                      <w:kern w:val="24"/>
                                    </w:rPr>
                                    <w:t xml:space="preserve">LEA 02: </w:t>
                                  </w:r>
                                  <w:r w:rsidR="00F45F62">
                                    <w:rPr>
                                      <w:rFonts w:ascii="Arial" w:hAnsi="Arial" w:eastAsia="Times New Roman" w:cs="Arial"/>
                                      <w:color w:val="FFFFFF"/>
                                      <w:kern w:val="24"/>
                                    </w:rPr>
                                    <w:t xml:space="preserve">Reasons for engaging </w:t>
                                  </w:r>
                                  <w:r w:rsidRPr="003107CE" w:rsidR="00F45F62">
                                    <w:rPr>
                                      <w:rFonts w:ascii="Arial" w:hAnsi="Arial" w:eastAsia="Times New Roman" w:cs="Arial"/>
                                      <w:noProof/>
                                      <w:color w:val="FFFFFF"/>
                                      <w:kern w:val="24"/>
                                      <w:lang w:eastAsia="en-GB"/>
                                    </w:rPr>
                                    <w:t xml:space="preserve"> </w:t>
                                  </w:r>
                                  <w:r w:rsidRPr="003107CE">
                                    <w:rPr>
                                      <w:rFonts w:ascii="Arial" w:hAnsi="Arial" w:eastAsia="Times New Roman" w:cs="Arial"/>
                                      <w:noProof/>
                                      <w:color w:val="FFFFFF"/>
                                      <w:kern w:val="24"/>
                                      <w:lang w:eastAsia="en-GB"/>
                                    </w:rPr>
                                    <w:drawing>
                                      <wp:inline distT="0" distB="0" distL="0" distR="0" wp14:anchorId="79177EA0" wp14:editId="1E32A765">
                                        <wp:extent cx="3222625" cy="238912"/>
                                        <wp:effectExtent l="0" t="0" r="0" b="889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22625" cy="238912"/>
                                                </a:xfrm>
                                                <a:prstGeom prst="rect">
                                                  <a:avLst/>
                                                </a:prstGeom>
                                                <a:noFill/>
                                                <a:ln>
                                                  <a:noFill/>
                                                </a:ln>
                                              </pic:spPr>
                                            </pic:pic>
                                          </a:graphicData>
                                        </a:graphic>
                                      </wp:inline>
                                    </w:drawing>
                                  </w:r>
                                  <w:r>
                                    <w:rPr>
                                      <w:rFonts w:ascii="Arial" w:hAnsi="Arial" w:eastAsia="Times New Roman" w:cs="Arial"/>
                                      <w:color w:val="FFFFFF"/>
                                      <w:kern w:val="24"/>
                                    </w:rPr>
                                    <w:t xml:space="preserve"> interaction on ESG issues</w:t>
                                  </w:r>
                                </w:p>
                              </w:txbxContent>
                            </wps:txbx>
                            <wps:bodyPr wrap="square" rtlCol="0" anchor="ctr"/>
                          </wps:wsp>
                          <wpg:grpSp>
                            <wpg:cNvPr id="308" name="Group 308"/>
                            <wpg:cNvGrpSpPr/>
                            <wpg:grpSpPr>
                              <a:xfrm>
                                <a:off x="0" y="1593363"/>
                                <a:ext cx="2520000" cy="853200"/>
                                <a:chOff x="0" y="1593363"/>
                                <a:chExt cx="2520000" cy="853200"/>
                              </a:xfrm>
                            </wpg:grpSpPr>
                            <wps:wsp>
                              <wps:cNvPr id="309" name="Rectangle 309"/>
                              <wps:cNvSpPr/>
                              <wps:spPr>
                                <a:xfrm>
                                  <a:off x="0" y="159336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12B7D687" w14:textId="77777777">
                                    <w:pPr>
                                      <w:pStyle w:val="NormalWeb"/>
                                      <w:spacing w:before="0" w:beforeAutospacing="0" w:after="0" w:afterAutospacing="0"/>
                                    </w:pPr>
                                    <w:r>
                                      <w:rPr>
                                        <w:rFonts w:ascii="Arial" w:hAnsi="Arial" w:eastAsia="Times New Roman" w:cs="Arial"/>
                                        <w:b/>
                                        <w:bCs/>
                                        <w:color w:val="FFFFFF"/>
                                        <w:kern w:val="24"/>
                                      </w:rPr>
                                      <w:t xml:space="preserve">LEA 03: </w:t>
                                    </w:r>
                                    <w:r>
                                      <w:rPr>
                                        <w:rFonts w:ascii="Arial" w:hAnsi="Arial" w:eastAsia="Times New Roman" w:cs="Arial"/>
                                        <w:color w:val="FFFFFF"/>
                                        <w:kern w:val="24"/>
                                        <w:sz w:val="18"/>
                                        <w:szCs w:val="18"/>
                                      </w:rPr>
                                      <w:t>Process for identifying and prioritising individual engagement activities</w:t>
                                    </w:r>
                                  </w:p>
                                </w:txbxContent>
                              </wps:txbx>
                              <wps:bodyPr wrap="square" rtlCol="0" anchor="ctr"/>
                            </wps:wsp>
                            <wps:wsp>
                              <wps:cNvPr id="310" name="Rectangle 310"/>
                              <wps:cNvSpPr/>
                              <wps:spPr>
                                <a:xfrm>
                                  <a:off x="0" y="205056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71835C2C" w14:textId="77777777">
                                    <w:pPr>
                                      <w:pStyle w:val="NormalWeb"/>
                                      <w:spacing w:before="0" w:beforeAutospacing="0" w:after="0" w:afterAutospacing="0"/>
                                    </w:pPr>
                                    <w:r>
                                      <w:rPr>
                                        <w:rFonts w:ascii="Arial" w:hAnsi="Arial" w:eastAsia="Times New Roman" w:cs="Arial"/>
                                        <w:b/>
                                        <w:bCs/>
                                        <w:color w:val="FFFFFF"/>
                                        <w:kern w:val="24"/>
                                      </w:rPr>
                                      <w:t xml:space="preserve">LEA 04: </w:t>
                                    </w:r>
                                    <w:r>
                                      <w:rPr>
                                        <w:rFonts w:ascii="Arial" w:hAnsi="Arial" w:eastAsia="Times New Roman" w:cs="Arial"/>
                                        <w:color w:val="FFFFFF"/>
                                        <w:kern w:val="24"/>
                                      </w:rPr>
                                      <w:t>Objectives for individual engagement activities</w:t>
                                    </w:r>
                                  </w:p>
                                </w:txbxContent>
                              </wps:txbx>
                              <wps:bodyPr wrap="square" rtlCol="0" anchor="ctr"/>
                            </wps:wsp>
                          </wpg:grpSp>
                          <wpg:grpSp>
                            <wpg:cNvPr id="311" name="Group 311"/>
                            <wpg:cNvGrpSpPr/>
                            <wpg:grpSpPr>
                              <a:xfrm>
                                <a:off x="1536583" y="2529363"/>
                                <a:ext cx="2529525" cy="834150"/>
                                <a:chOff x="1536583" y="2529363"/>
                                <a:chExt cx="2529525" cy="834150"/>
                              </a:xfrm>
                            </wpg:grpSpPr>
                            <wps:wsp>
                              <wps:cNvPr id="312" name="Rectangle 312"/>
                              <wps:cNvSpPr/>
                              <wps:spPr>
                                <a:xfrm>
                                  <a:off x="1536583" y="252936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164D9428" w14:textId="77777777">
                                    <w:pPr>
                                      <w:pStyle w:val="NormalWeb"/>
                                      <w:spacing w:before="0" w:beforeAutospacing="0" w:after="0" w:afterAutospacing="0"/>
                                    </w:pPr>
                                    <w:r>
                                      <w:rPr>
                                        <w:rFonts w:ascii="Arial" w:hAnsi="Arial" w:eastAsia="Times New Roman" w:cs="Arial"/>
                                        <w:b/>
                                        <w:bCs/>
                                        <w:color w:val="FFFFFF"/>
                                        <w:kern w:val="24"/>
                                      </w:rPr>
                                      <w:t xml:space="preserve">LEA 05: </w:t>
                                    </w:r>
                                    <w:r>
                                      <w:rPr>
                                        <w:rFonts w:ascii="Arial" w:hAnsi="Arial" w:eastAsia="Times New Roman" w:cs="Arial"/>
                                        <w:color w:val="FFFFFF"/>
                                        <w:kern w:val="24"/>
                                        <w:sz w:val="18"/>
                                        <w:szCs w:val="18"/>
                                      </w:rPr>
                                      <w:t>Process for identifying and prioritising collaborative engagement activities</w:t>
                                    </w:r>
                                  </w:p>
                                </w:txbxContent>
                              </wps:txbx>
                              <wps:bodyPr wrap="square" rtlCol="0" anchor="ctr"/>
                            </wps:wsp>
                            <wps:wsp>
                              <wps:cNvPr id="313" name="Rectangle 313"/>
                              <wps:cNvSpPr/>
                              <wps:spPr>
                                <a:xfrm>
                                  <a:off x="1546108" y="296751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6DC70D02" w14:textId="77777777">
                                    <w:pPr>
                                      <w:pStyle w:val="NormalWeb"/>
                                      <w:spacing w:before="0" w:beforeAutospacing="0" w:after="0" w:afterAutospacing="0"/>
                                    </w:pPr>
                                    <w:r>
                                      <w:rPr>
                                        <w:rFonts w:ascii="Arial" w:hAnsi="Arial" w:eastAsia="Times New Roman" w:cs="Arial"/>
                                        <w:b/>
                                        <w:bCs/>
                                        <w:color w:val="FFFFFF"/>
                                        <w:kern w:val="24"/>
                                      </w:rPr>
                                      <w:t>LEA 06</w:t>
                                    </w:r>
                                    <w:r>
                                      <w:rPr>
                                        <w:rFonts w:ascii="Arial" w:hAnsi="Arial" w:eastAsia="Times New Roman" w:cs="Arial"/>
                                        <w:color w:val="FFFFFF"/>
                                        <w:kern w:val="24"/>
                                      </w:rPr>
                                      <w:t>: Objectives for collaborative engagement activities</w:t>
                                    </w:r>
                                  </w:p>
                                </w:txbxContent>
                              </wps:txbx>
                              <wps:bodyPr wrap="square" rtlCol="0" anchor="ctr"/>
                            </wps:wsp>
                          </wpg:grpSp>
                          <wpg:grpSp>
                            <wpg:cNvPr id="314" name="Group 314"/>
                            <wpg:cNvGrpSpPr/>
                            <wpg:grpSpPr>
                              <a:xfrm>
                                <a:off x="2976050" y="3429363"/>
                                <a:ext cx="2520000" cy="700799"/>
                                <a:chOff x="2976050" y="3429363"/>
                                <a:chExt cx="2520000" cy="700799"/>
                              </a:xfrm>
                            </wpg:grpSpPr>
                            <wps:wsp>
                              <wps:cNvPr id="315" name="Rectangle 315"/>
                              <wps:cNvSpPr/>
                              <wps:spPr>
                                <a:xfrm>
                                  <a:off x="2976050" y="3429363"/>
                                  <a:ext cx="25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3C9D61C5" w14:textId="77777777">
                                    <w:pPr>
                                      <w:pStyle w:val="NormalWeb"/>
                                      <w:spacing w:before="0" w:beforeAutospacing="0" w:after="0" w:afterAutospacing="0"/>
                                    </w:pPr>
                                    <w:r>
                                      <w:rPr>
                                        <w:rFonts w:ascii="Arial" w:hAnsi="Arial" w:eastAsia="Times New Roman" w:cs="Arial"/>
                                        <w:b/>
                                        <w:bCs/>
                                        <w:color w:val="FFFFFF"/>
                                        <w:kern w:val="24"/>
                                      </w:rPr>
                                      <w:t xml:space="preserve">LEA 07: </w:t>
                                    </w:r>
                                    <w:r>
                                      <w:rPr>
                                        <w:rFonts w:ascii="Arial" w:hAnsi="Arial" w:eastAsia="Times New Roman" w:cs="Arial"/>
                                        <w:color w:val="FFFFFF"/>
                                        <w:kern w:val="24"/>
                                      </w:rPr>
                                      <w:t>Role in engagement process</w:t>
                                    </w:r>
                                  </w:p>
                                </w:txbxContent>
                              </wps:txbx>
                              <wps:bodyPr wrap="square" rtlCol="0" anchor="ctr"/>
                            </wps:wsp>
                            <wps:wsp>
                              <wps:cNvPr id="316" name="Rectangle 316"/>
                              <wps:cNvSpPr/>
                              <wps:spPr>
                                <a:xfrm>
                                  <a:off x="2976050" y="3734162"/>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691CC6B8" w14:textId="77777777">
                                    <w:pPr>
                                      <w:pStyle w:val="NormalWeb"/>
                                      <w:spacing w:before="0" w:beforeAutospacing="0" w:after="0" w:afterAutospacing="0"/>
                                    </w:pPr>
                                    <w:r>
                                      <w:rPr>
                                        <w:rFonts w:ascii="Arial" w:hAnsi="Arial" w:eastAsia="Times New Roman" w:cs="Arial"/>
                                        <w:b/>
                                        <w:bCs/>
                                        <w:color w:val="FFFFFF"/>
                                        <w:kern w:val="24"/>
                                      </w:rPr>
                                      <w:t xml:space="preserve">LEA 08: </w:t>
                                    </w:r>
                                    <w:r>
                                      <w:rPr>
                                        <w:rFonts w:ascii="Arial" w:hAnsi="Arial" w:eastAsia="Times New Roman" w:cs="Arial"/>
                                        <w:color w:val="FFFFFF"/>
                                        <w:kern w:val="24"/>
                                      </w:rPr>
                                      <w:t>Monitor / discuss service provider information</w:t>
                                    </w:r>
                                  </w:p>
                                </w:txbxContent>
                              </wps:txbx>
                              <wps:bodyPr wrap="square" rtlCol="0" anchor="ctr"/>
                            </wps:wsp>
                          </wpg:grpSp>
                          <wpg:grpSp>
                            <wpg:cNvPr id="317" name="Group 317"/>
                            <wpg:cNvGrpSpPr/>
                            <wpg:grpSpPr>
                              <a:xfrm>
                                <a:off x="1076154" y="4456416"/>
                                <a:ext cx="3444634" cy="2954488"/>
                                <a:chOff x="1076154" y="4456416"/>
                                <a:chExt cx="3444634" cy="2954488"/>
                              </a:xfrm>
                            </wpg:grpSpPr>
                            <wps:wsp>
                              <wps:cNvPr id="318" name="Rectangle 318"/>
                              <wps:cNvSpPr/>
                              <wps:spPr>
                                <a:xfrm>
                                  <a:off x="1088687" y="4456416"/>
                                  <a:ext cx="343210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7E5DBB49" w14:textId="77777777">
                                    <w:pPr>
                                      <w:pStyle w:val="NormalWeb"/>
                                      <w:spacing w:before="0" w:beforeAutospacing="0" w:after="0" w:afterAutospacing="0"/>
                                    </w:pPr>
                                    <w:r>
                                      <w:rPr>
                                        <w:rFonts w:ascii="Arial" w:hAnsi="Arial" w:eastAsia="Times New Roman" w:cs="Arial"/>
                                        <w:b/>
                                        <w:bCs/>
                                        <w:color w:val="FFFFFF"/>
                                        <w:kern w:val="24"/>
                                      </w:rPr>
                                      <w:t xml:space="preserve">LEA 09: </w:t>
                                    </w:r>
                                    <w:r>
                                      <w:rPr>
                                        <w:rFonts w:ascii="Arial" w:hAnsi="Arial" w:eastAsia="Times New Roman" w:cs="Arial"/>
                                        <w:color w:val="FFFFFF"/>
                                        <w:kern w:val="24"/>
                                      </w:rPr>
                                      <w:t>Share insights from engagements with internal/external managers.</w:t>
                                    </w:r>
                                  </w:p>
                                </w:txbxContent>
                              </wps:txbx>
                              <wps:bodyPr wrap="square" rtlCol="0" anchor="ctr"/>
                            </wps:wsp>
                            <wps:wsp>
                              <wps:cNvPr id="319" name="Rectangle 319"/>
                              <wps:cNvSpPr/>
                              <wps:spPr>
                                <a:xfrm>
                                  <a:off x="1085974" y="4906887"/>
                                  <a:ext cx="3432101"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714C8080" w14:textId="77777777">
                                    <w:pPr>
                                      <w:pStyle w:val="NormalWeb"/>
                                      <w:spacing w:before="0" w:beforeAutospacing="0" w:after="0" w:afterAutospacing="0"/>
                                    </w:pPr>
                                    <w:r>
                                      <w:rPr>
                                        <w:rFonts w:ascii="Arial" w:hAnsi="Arial" w:eastAsia="Times New Roman" w:cs="Arial"/>
                                        <w:b/>
                                        <w:bCs/>
                                        <w:color w:val="FFFFFF"/>
                                        <w:kern w:val="24"/>
                                      </w:rPr>
                                      <w:t xml:space="preserve">LEA 10: </w:t>
                                    </w:r>
                                    <w:r>
                                      <w:rPr>
                                        <w:rFonts w:ascii="Arial" w:hAnsi="Arial" w:eastAsia="Times New Roman" w:cs="Arial"/>
                                        <w:color w:val="FFFFFF"/>
                                        <w:kern w:val="24"/>
                                      </w:rPr>
                                      <w:t>Tracking number of engagements</w:t>
                                    </w:r>
                                  </w:p>
                                </w:txbxContent>
                              </wps:txbx>
                              <wps:bodyPr wrap="square" rtlCol="0" anchor="ctr"/>
                            </wps:wsp>
                            <wps:wsp>
                              <wps:cNvPr id="32" name="Rectangle 32"/>
                              <wps:cNvSpPr/>
                              <wps:spPr>
                                <a:xfrm>
                                  <a:off x="1085974" y="5198423"/>
                                  <a:ext cx="3432101"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2C3D0124" w14:textId="77777777">
                                    <w:pPr>
                                      <w:pStyle w:val="NormalWeb"/>
                                      <w:spacing w:before="0" w:beforeAutospacing="0" w:after="0" w:afterAutospacing="0"/>
                                    </w:pPr>
                                    <w:r>
                                      <w:rPr>
                                        <w:rFonts w:ascii="Arial" w:hAnsi="Arial" w:eastAsia="Times New Roman" w:cs="Arial"/>
                                        <w:b/>
                                        <w:bCs/>
                                        <w:color w:val="FFFFFF"/>
                                        <w:kern w:val="24"/>
                                      </w:rPr>
                                      <w:t xml:space="preserve">LEA 11: </w:t>
                                    </w:r>
                                    <w:r>
                                      <w:rPr>
                                        <w:rFonts w:ascii="Arial" w:hAnsi="Arial" w:eastAsia="Times New Roman" w:cs="Arial"/>
                                        <w:color w:val="FFFFFF"/>
                                        <w:kern w:val="24"/>
                                      </w:rPr>
                                      <w:t>Number of companies engaged with, intensity of engagement and effort</w:t>
                                    </w:r>
                                  </w:p>
                                </w:txbxContent>
                              </wps:txbx>
                              <wps:bodyPr wrap="square" rtlCol="0" anchor="ctr"/>
                            </wps:wsp>
                            <wps:wsp>
                              <wps:cNvPr id="33" name="Rectangle 33"/>
                              <wps:cNvSpPr/>
                              <wps:spPr>
                                <a:xfrm>
                                  <a:off x="1080530" y="5933942"/>
                                  <a:ext cx="3432101"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25E1AF02" w14:textId="77777777">
                                    <w:pPr>
                                      <w:pStyle w:val="NormalWeb"/>
                                      <w:spacing w:before="0" w:beforeAutospacing="0" w:after="0" w:afterAutospacing="0"/>
                                    </w:pPr>
                                    <w:r>
                                      <w:rPr>
                                        <w:rFonts w:ascii="Arial" w:hAnsi="Arial" w:eastAsia="Times New Roman" w:cs="Arial"/>
                                        <w:b/>
                                        <w:bCs/>
                                        <w:color w:val="FFFFFF"/>
                                        <w:kern w:val="24"/>
                                      </w:rPr>
                                      <w:t xml:space="preserve">LEA 13: </w:t>
                                    </w:r>
                                    <w:r>
                                      <w:rPr>
                                        <w:rFonts w:ascii="Arial" w:hAnsi="Arial" w:eastAsia="Times New Roman" w:cs="Arial"/>
                                        <w:color w:val="FFFFFF"/>
                                        <w:kern w:val="24"/>
                                      </w:rPr>
                                      <w:t>Engagements on E, S and/or G issues</w:t>
                                    </w:r>
                                  </w:p>
                                </w:txbxContent>
                              </wps:txbx>
                              <wps:bodyPr wrap="square" rtlCol="0" anchor="ctr"/>
                            </wps:wsp>
                            <wps:wsp>
                              <wps:cNvPr id="34" name="Rectangle 34"/>
                              <wps:cNvSpPr/>
                              <wps:spPr>
                                <a:xfrm>
                                  <a:off x="1076154" y="6244543"/>
                                  <a:ext cx="343210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4DE4B904" w14:textId="77777777">
                                    <w:pPr>
                                      <w:pStyle w:val="NormalWeb"/>
                                      <w:spacing w:before="0" w:beforeAutospacing="0" w:after="0" w:afterAutospacing="0"/>
                                    </w:pPr>
                                    <w:r>
                                      <w:rPr>
                                        <w:rFonts w:ascii="Arial" w:hAnsi="Arial" w:eastAsia="Times New Roman" w:cs="Arial"/>
                                        <w:b/>
                                        <w:bCs/>
                                        <w:color w:val="FFFFFF"/>
                                        <w:kern w:val="24"/>
                                      </w:rPr>
                                      <w:t xml:space="preserve">LEA 14: </w:t>
                                    </w:r>
                                    <w:r>
                                      <w:rPr>
                                        <w:rFonts w:ascii="Arial" w:hAnsi="Arial" w:eastAsia="Times New Roman" w:cs="Arial"/>
                                        <w:color w:val="FFFFFF"/>
                                        <w:kern w:val="24"/>
                                      </w:rPr>
                                      <w:t>Companies changing practices / behaviour following engagement</w:t>
                                    </w:r>
                                  </w:p>
                                </w:txbxContent>
                              </wps:txbx>
                              <wps:bodyPr wrap="square" rtlCol="0" anchor="ctr"/>
                            </wps:wsp>
                            <wps:wsp>
                              <wps:cNvPr id="35" name="Rectangle 35"/>
                              <wps:cNvSpPr/>
                              <wps:spPr>
                                <a:xfrm>
                                  <a:off x="1076154" y="6692779"/>
                                  <a:ext cx="343210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782ECE53" w14:textId="77777777">
                                    <w:pPr>
                                      <w:pStyle w:val="NormalWeb"/>
                                      <w:spacing w:before="0" w:beforeAutospacing="0" w:after="0" w:afterAutospacing="0"/>
                                    </w:pPr>
                                    <w:r>
                                      <w:rPr>
                                        <w:rFonts w:ascii="Arial" w:hAnsi="Arial" w:eastAsia="Times New Roman" w:cs="Arial"/>
                                        <w:b/>
                                        <w:bCs/>
                                        <w:color w:val="FFFFFF"/>
                                        <w:kern w:val="24"/>
                                      </w:rPr>
                                      <w:t xml:space="preserve">LEA 15: </w:t>
                                    </w:r>
                                    <w:r>
                                      <w:rPr>
                                        <w:rFonts w:ascii="Arial" w:hAnsi="Arial" w:eastAsia="Times New Roman" w:cs="Arial"/>
                                        <w:color w:val="FFFFFF"/>
                                        <w:kern w:val="24"/>
                                      </w:rPr>
                                      <w:t xml:space="preserve">Examples of ESG engagements </w:t>
                                    </w:r>
                                  </w:p>
                                </w:txbxContent>
                              </wps:txbx>
                              <wps:bodyPr wrap="square" rtlCol="0" anchor="ctr"/>
                            </wps:wsp>
                            <wps:wsp>
                              <wps:cNvPr id="42" name="Rectangle 42"/>
                              <wps:cNvSpPr/>
                              <wps:spPr>
                                <a:xfrm>
                                  <a:off x="1080530" y="7158904"/>
                                  <a:ext cx="34321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5389685D" w14:textId="77777777">
                                    <w:pPr>
                                      <w:pStyle w:val="NormalWeb"/>
                                      <w:spacing w:before="0" w:beforeAutospacing="0" w:after="0" w:afterAutospacing="0"/>
                                    </w:pPr>
                                    <w:r>
                                      <w:rPr>
                                        <w:rFonts w:ascii="Arial" w:hAnsi="Arial" w:eastAsia="Times New Roman" w:cs="Arial"/>
                                        <w:b/>
                                        <w:bCs/>
                                        <w:color w:val="FFFFFF"/>
                                        <w:kern w:val="24"/>
                                      </w:rPr>
                                      <w:t xml:space="preserve">LEA 16: </w:t>
                                    </w:r>
                                    <w:r>
                                      <w:rPr>
                                        <w:rFonts w:ascii="Arial" w:hAnsi="Arial" w:eastAsia="Times New Roman" w:cs="Arial"/>
                                        <w:color w:val="FFFFFF"/>
                                        <w:kern w:val="24"/>
                                      </w:rPr>
                                      <w:t>Disclosure of approach to ESG engagements</w:t>
                                    </w:r>
                                  </w:p>
                                </w:txbxContent>
                              </wps:txbx>
                              <wps:bodyPr wrap="square" rtlCol="0" anchor="ctr"/>
                            </wps:wsp>
                          </wpg:grpSp>
                          <wps:wsp>
                            <wps:cNvPr id="43" name="Elbow Connector 43"/>
                            <wps:cNvCnPr/>
                            <wps:spPr>
                              <a:xfrm rot="5400000">
                                <a:off x="1516102" y="312882"/>
                                <a:ext cx="1024379" cy="1536582"/>
                              </a:xfrm>
                              <a:prstGeom prst="bentConnector3">
                                <a:avLst>
                                  <a:gd name="adj1" fmla="val 76567"/>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4" name="Elbow Connector 44"/>
                            <wps:cNvCnPr/>
                            <wps:spPr>
                              <a:xfrm rot="16200000" flipH="1">
                                <a:off x="2086127" y="1279439"/>
                                <a:ext cx="2860379" cy="1439468"/>
                              </a:xfrm>
                              <a:prstGeom prst="bentConnector3">
                                <a:avLst>
                                  <a:gd name="adj1" fmla="val 27546"/>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5" name="Elbow Connector 45"/>
                            <wps:cNvCnPr/>
                            <wps:spPr>
                              <a:xfrm rot="16200000" flipH="1">
                                <a:off x="1035612" y="2670950"/>
                                <a:ext cx="1990800" cy="1542025"/>
                              </a:xfrm>
                              <a:prstGeom prst="bentConnector3">
                                <a:avLst>
                                  <a:gd name="adj1" fmla="val 92103"/>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6" name="Elbow Connector 46"/>
                            <wps:cNvCnPr/>
                            <wps:spPr>
                              <a:xfrm rot="5400000">
                                <a:off x="3360675" y="3571513"/>
                                <a:ext cx="307200" cy="142450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7" name="Straight Arrow Connector 47"/>
                            <wps:cNvCnPr/>
                            <wps:spPr>
                              <a:xfrm>
                                <a:off x="2806108" y="3363513"/>
                                <a:ext cx="0" cy="95205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8" name="Straight Arrow Connector 48"/>
                            <wps:cNvCnPr/>
                            <wps:spPr>
                              <a:xfrm>
                                <a:off x="2796582" y="568984"/>
                                <a:ext cx="1" cy="196037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0" name="TextBox 146"/>
                            <wps:cNvSpPr txBox="1"/>
                            <wps:spPr>
                              <a:xfrm>
                                <a:off x="2769335" y="568984"/>
                                <a:ext cx="1402779" cy="77756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28240F" w:rsidP="0048640A" w:rsidRDefault="0028240F" w14:paraId="0FCD8860" w14:textId="77777777">
                                  <w:pPr>
                                    <w:pStyle w:val="NormalWeb"/>
                                    <w:spacing w:before="0" w:beforeAutospacing="0" w:after="0" w:afterAutospacing="0"/>
                                  </w:pPr>
                                  <w:r>
                                    <w:rPr>
                                      <w:rFonts w:ascii="Arial" w:hAnsi="Arial" w:eastAsia="Times New Roman" w:cs="Arial"/>
                                      <w:color w:val="0070C0"/>
                                      <w:kern w:val="24"/>
                                      <w:sz w:val="18"/>
                                      <w:szCs w:val="18"/>
                                    </w:rPr>
                                    <w:t xml:space="preserve">Engagements to influence corporate practice on ESG or encourage improved ESG disclosure </w:t>
                                  </w:r>
                                </w:p>
                              </w:txbxContent>
                            </wps:txbx>
                            <wps:bodyPr wrap="square" rtlCol="0" anchor="ctr">
                              <a:noAutofit/>
                            </wps:bodyPr>
                          </wps:wsp>
                          <wps:wsp>
                            <wps:cNvPr id="51" name="TextBox 146"/>
                            <wps:cNvSpPr txBox="1"/>
                            <wps:spPr>
                              <a:xfrm>
                                <a:off x="2796582" y="1796492"/>
                                <a:ext cx="1017677" cy="36414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28240F" w:rsidP="0048640A" w:rsidRDefault="0028240F" w14:paraId="18F9DD7B" w14:textId="77777777">
                                  <w:pPr>
                                    <w:pStyle w:val="NormalWeb"/>
                                    <w:spacing w:before="0" w:beforeAutospacing="0" w:after="0" w:afterAutospacing="0"/>
                                  </w:pPr>
                                  <w:r>
                                    <w:rPr>
                                      <w:rFonts w:ascii="Arial" w:hAnsi="Arial" w:eastAsia="Times New Roman" w:cs="Arial"/>
                                      <w:color w:val="0070C0"/>
                                      <w:kern w:val="24"/>
                                      <w:sz w:val="18"/>
                                      <w:szCs w:val="18"/>
                                    </w:rPr>
                                    <w:t>Collaborative engagements</w:t>
                                  </w:r>
                                </w:p>
                              </w:txbxContent>
                            </wps:txbx>
                            <wps:bodyPr wrap="square" rtlCol="0" anchor="ctr">
                              <a:noAutofit/>
                            </wps:bodyPr>
                          </wps:wsp>
                          <wps:wsp>
                            <wps:cNvPr id="52" name="TextBox 146"/>
                            <wps:cNvSpPr txBox="1"/>
                            <wps:spPr>
                              <a:xfrm>
                                <a:off x="583689" y="1043792"/>
                                <a:ext cx="1557737" cy="36414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28240F" w:rsidP="0048640A" w:rsidRDefault="0028240F" w14:paraId="0BA07740" w14:textId="77777777">
                                  <w:pPr>
                                    <w:pStyle w:val="NormalWeb"/>
                                    <w:spacing w:before="0" w:beforeAutospacing="0" w:after="0" w:afterAutospacing="0"/>
                                  </w:pPr>
                                  <w:r>
                                    <w:rPr>
                                      <w:rFonts w:ascii="Arial" w:hAnsi="Arial" w:eastAsia="Times New Roman" w:cs="Arial"/>
                                      <w:color w:val="0070C0"/>
                                      <w:kern w:val="24"/>
                                      <w:sz w:val="18"/>
                                      <w:szCs w:val="18"/>
                                    </w:rPr>
                                    <w:t>Individual engagements</w:t>
                                  </w:r>
                                </w:p>
                              </w:txbxContent>
                            </wps:txbx>
                            <wps:bodyPr wrap="square" rtlCol="0" anchor="ctr">
                              <a:noAutofit/>
                            </wps:bodyPr>
                          </wps:wsp>
                          <wps:wsp>
                            <wps:cNvPr id="53" name="TextBox 146"/>
                            <wps:cNvSpPr txBox="1"/>
                            <wps:spPr>
                              <a:xfrm>
                                <a:off x="4333163" y="2087552"/>
                                <a:ext cx="1208290" cy="71031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28240F" w:rsidP="0048640A" w:rsidRDefault="0028240F" w14:paraId="254C48C4" w14:textId="77777777">
                                  <w:pPr>
                                    <w:pStyle w:val="NormalWeb"/>
                                    <w:spacing w:before="0" w:beforeAutospacing="0" w:after="0" w:afterAutospacing="0"/>
                                  </w:pPr>
                                  <w:r>
                                    <w:rPr>
                                      <w:rFonts w:ascii="Arial" w:hAnsi="Arial" w:eastAsia="Times New Roman" w:cs="Arial"/>
                                      <w:color w:val="0070C0"/>
                                      <w:kern w:val="24"/>
                                      <w:sz w:val="18"/>
                                      <w:szCs w:val="18"/>
                                    </w:rPr>
                                    <w:t>Service provider engagements</w:t>
                                  </w:r>
                                </w:p>
                              </w:txbxContent>
                            </wps:txbx>
                            <wps:bodyPr wrap="square" rtlCol="0" anchor="ctr">
                              <a:noAutofit/>
                            </wps:bodyPr>
                          </wps:wsp>
                          <wps:wsp>
                            <wps:cNvPr id="54" name="TextBox 146"/>
                            <wps:cNvSpPr txBox="1"/>
                            <wps:spPr>
                              <a:xfrm>
                                <a:off x="4709644" y="487308"/>
                                <a:ext cx="1295244" cy="129304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28240F" w:rsidP="0048640A" w:rsidRDefault="0028240F" w14:paraId="0EE7E02E" w14:textId="77777777">
                                  <w:pPr>
                                    <w:pStyle w:val="NormalWeb"/>
                                    <w:spacing w:before="0" w:beforeAutospacing="0" w:after="0" w:afterAutospacing="0"/>
                                  </w:pPr>
                                  <w:r>
                                    <w:rPr>
                                      <w:rFonts w:ascii="Arial" w:hAnsi="Arial" w:eastAsia="Times New Roman" w:cs="Arial"/>
                                      <w:b/>
                                      <w:bCs/>
                                      <w:i/>
                                      <w:iCs/>
                                      <w:color w:val="0070C0"/>
                                      <w:kern w:val="24"/>
                                      <w:sz w:val="18"/>
                                      <w:szCs w:val="18"/>
                                    </w:rPr>
                                    <w:t>Note:</w:t>
                                  </w:r>
                                  <w:r>
                                    <w:rPr>
                                      <w:rFonts w:ascii="Arial" w:hAnsi="Arial" w:eastAsia="Times New Roman" w:cs="Arial"/>
                                      <w:i/>
                                      <w:iCs/>
                                      <w:color w:val="0070C0"/>
                                      <w:kern w:val="24"/>
                                      <w:sz w:val="18"/>
                                      <w:szCs w:val="18"/>
                                    </w:rPr>
                                    <w:t xml:space="preserve"> If you report engagement to support investment decision-making or ‘other’ reasons, only indicators [01] and [02] will be applicable. </w:t>
                                  </w:r>
                                </w:p>
                              </w:txbxContent>
                            </wps:txbx>
                            <wps:bodyPr wrap="square" rtlCol="0" anchor="ctr">
                              <a:noAutofit/>
                            </wps:bodyPr>
                          </wps:wsp>
                        </wpg:grpSp>
                        <wps:wsp>
                          <wps:cNvPr id="55" name="Rectangle 55"/>
                          <wps:cNvSpPr/>
                          <wps:spPr>
                            <a:xfrm>
                              <a:off x="1090708" y="8616669"/>
                              <a:ext cx="3430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615BB6A3" w14:textId="77777777">
                                <w:pPr>
                                  <w:pStyle w:val="NormalWeb"/>
                                  <w:spacing w:before="0" w:beforeAutospacing="0" w:after="0" w:afterAutospacing="0"/>
                                </w:pPr>
                                <w:r>
                                  <w:rPr>
                                    <w:rFonts w:ascii="Arial" w:hAnsi="Arial" w:eastAsia="Times New Roman" w:cs="Arial"/>
                                    <w:b/>
                                    <w:bCs/>
                                    <w:color w:val="FFFFFF"/>
                                    <w:kern w:val="24"/>
                                  </w:rPr>
                                  <w:t xml:space="preserve">LEA End: </w:t>
                                </w:r>
                                <w:r>
                                  <w:rPr>
                                    <w:rFonts w:ascii="Arial" w:hAnsi="Arial" w:eastAsia="Times New Roman" w:cs="Arial"/>
                                    <w:color w:val="FFFFFF"/>
                                    <w:kern w:val="24"/>
                                  </w:rPr>
                                  <w:t xml:space="preserve">Module confirmation page </w:t>
                                </w:r>
                              </w:p>
                            </w:txbxContent>
                          </wps:txbx>
                          <wps:bodyPr wrap="square" rtlCol="0" anchor="ctr"/>
                        </wps:wsp>
                        <wps:wsp>
                          <wps:cNvPr id="56" name="Straight Arrow Connector 56"/>
                          <wps:cNvCnPr/>
                          <wps:spPr>
                            <a:xfrm>
                              <a:off x="2811552" y="7432003"/>
                              <a:ext cx="4084" cy="118466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7" name="Rectangle 57"/>
                          <wps:cNvSpPr/>
                          <wps:spPr>
                            <a:xfrm>
                              <a:off x="3305420" y="7883749"/>
                              <a:ext cx="2520000" cy="396000"/>
                            </a:xfrm>
                            <a:prstGeom prst="rect">
                              <a:avLst/>
                            </a:prstGeom>
                            <a:solidFill>
                              <a:schemeClr val="bg1"/>
                            </a:solidFill>
                            <a:ln>
                              <a:solidFill>
                                <a:srgbClr val="FFC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7482EDB7" w14:textId="77777777">
                                <w:pPr>
                                  <w:pStyle w:val="NormalWeb"/>
                                  <w:spacing w:before="0" w:beforeAutospacing="0" w:after="0" w:afterAutospacing="0"/>
                                </w:pPr>
                                <w:r>
                                  <w:rPr>
                                    <w:rFonts w:ascii="Arial" w:hAnsi="Arial" w:eastAsia="Times New Roman" w:cs="Arial"/>
                                    <w:b/>
                                    <w:bCs/>
                                    <w:color w:val="0070C0"/>
                                    <w:kern w:val="24"/>
                                  </w:rPr>
                                  <w:t xml:space="preserve">LEA Proxy Voting section: </w:t>
                                </w:r>
                                <w:r>
                                  <w:rPr>
                                    <w:rFonts w:ascii="Arial" w:hAnsi="Arial" w:eastAsia="Times New Roman" w:cs="Arial"/>
                                    <w:color w:val="0070C0"/>
                                    <w:kern w:val="24"/>
                                  </w:rPr>
                                  <w:t>indicators 17 - 27 (shown on next page)</w:t>
                                </w:r>
                              </w:p>
                            </w:txbxContent>
                          </wps:txbx>
                          <wps:bodyPr wrap="square" rtlCol="0" anchor="ctr"/>
                        </wps:wsp>
                        <wps:wsp>
                          <wps:cNvPr id="58" name="Elbow Connector 58"/>
                          <wps:cNvCnPr/>
                          <wps:spPr>
                            <a:xfrm rot="16200000" flipH="1">
                              <a:off x="3525160" y="6839406"/>
                              <a:ext cx="325292" cy="1763395"/>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9" name="Elbow Connector 59"/>
                          <wps:cNvCnPr/>
                          <wps:spPr>
                            <a:xfrm rot="5400000">
                              <a:off x="3532190" y="7560587"/>
                              <a:ext cx="307149" cy="1759312"/>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60" name="Elbow Connector 60"/>
                          <wps:cNvCnPr/>
                          <wps:spPr>
                            <a:xfrm>
                              <a:off x="4512632" y="442984"/>
                              <a:ext cx="1312788" cy="7512311"/>
                            </a:xfrm>
                            <a:prstGeom prst="bentConnector3">
                              <a:avLst>
                                <a:gd name="adj1" fmla="val 117413"/>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grpSp>
                      <wps:wsp>
                        <wps:cNvPr id="61" name="TextBox 146"/>
                        <wps:cNvSpPr txBox="1"/>
                        <wps:spPr>
                          <a:xfrm>
                            <a:off x="4697543" y="4916414"/>
                            <a:ext cx="1395155" cy="100279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28240F" w:rsidP="0048640A" w:rsidRDefault="0028240F" w14:paraId="6E2DAD21" w14:textId="77777777">
                              <w:pPr>
                                <w:pStyle w:val="NormalWeb"/>
                                <w:spacing w:before="0" w:beforeAutospacing="0" w:after="0" w:afterAutospacing="0"/>
                              </w:pPr>
                              <w:r>
                                <w:rPr>
                                  <w:rFonts w:ascii="Arial" w:hAnsi="Arial" w:eastAsia="Times New Roman" w:cs="Arial"/>
                                  <w:color w:val="0070C0"/>
                                  <w:kern w:val="24"/>
                                </w:rPr>
                                <w:t>If you track or can estimate number of engagements</w:t>
                              </w:r>
                            </w:p>
                          </w:txbxContent>
                        </wps:txbx>
                        <wps:bodyPr wrap="square" rtlCol="0" anchor="ctr">
                          <a:noAutofit/>
                        </wps:bodyPr>
                      </wps:wsp>
                      <wps:wsp>
                        <wps:cNvPr id="62" name="Right Brace 62"/>
                        <wps:cNvSpPr/>
                        <wps:spPr>
                          <a:xfrm>
                            <a:off x="4539843" y="5236554"/>
                            <a:ext cx="180000" cy="396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wgp>
                  </a:graphicData>
                </a:graphic>
                <wp14:sizeRelH relativeFrom="margin">
                  <wp14:pctWidth>0</wp14:pctWidth>
                </wp14:sizeRelH>
                <wp14:sizeRelV relativeFrom="margin">
                  <wp14:pctHeight>0</wp14:pctHeight>
                </wp14:sizeRelV>
              </wp:anchor>
            </w:drawing>
          </mc:Choice>
          <mc:Fallback>
            <w:pict w14:anchorId="1783CDEE">
              <v:group id="Group 2" style="position:absolute;margin-left:-23.2pt;margin-top:67.5pt;width:479.6pt;height:673.2pt;z-index:251658240;mso-position-horizontal-relative:margin;mso-position-vertical-relative:margin;mso-width-relative:margin;mso-height-relative:margin" coordsize="60926,85516" coordorigin=",3169" o:spid="_x0000_s1027" w14:anchorId="384E3E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">
                <v:group id="Group 303" style="position:absolute;top:3169;width:60048;height:85517" coordsize="60048,85516" coordorigin=",3169" o:spid="_x0000_s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group id="Group 304" style="position:absolute;top:3169;width:60048;height:70940" coordsize="60048,70939" coordorigin=",3169"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">
                    <v:rect id="Rectangle 306" style="position:absolute;left:10805;top:3169;width:34321;height:2520;visibility:visible;mso-wrap-style:square;v-text-anchor:middle" o:spid="_x0000_s1030"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">
                      <v:textbox>
                        <w:txbxContent>
                          <w:p w:rsidR="0028240F" w:rsidP="0048640A" w:rsidRDefault="0028240F" w14:paraId="70FDBADF" w14:textId="36ADAF38">
                            <w:pPr>
                              <w:pStyle w:val="NormalWeb"/>
                              <w:spacing w:before="0" w:beforeAutospacing="0" w:after="0" w:afterAutospacing="0"/>
                            </w:pPr>
                            <w:r>
                              <w:rPr>
                                <w:rFonts w:ascii="Arial" w:hAnsi="Arial" w:eastAsia="Times New Roman" w:cs="Arial"/>
                                <w:b/>
                                <w:bCs/>
                                <w:color w:val="FFFFFF"/>
                                <w:kern w:val="24"/>
                              </w:rPr>
                              <w:t xml:space="preserve">LEA 02: </w:t>
                            </w:r>
                            <w:r w:rsidR="00F45F62">
                              <w:rPr>
                                <w:rFonts w:ascii="Arial" w:hAnsi="Arial" w:eastAsia="Times New Roman" w:cs="Arial"/>
                                <w:color w:val="FFFFFF"/>
                                <w:kern w:val="24"/>
                              </w:rPr>
                              <w:t xml:space="preserve">Reasons for engaging </w:t>
                            </w:r>
                            <w:r w:rsidRPr="003107CE" w:rsidR="00F45F62">
                              <w:rPr>
                                <w:rFonts w:ascii="Arial" w:hAnsi="Arial" w:eastAsia="Times New Roman" w:cs="Arial"/>
                                <w:noProof/>
                                <w:color w:val="FFFFFF"/>
                                <w:kern w:val="24"/>
                                <w:lang w:eastAsia="en-GB"/>
                              </w:rPr>
                              <w:t xml:space="preserve"> </w:t>
                            </w:r>
                            <w:r w:rsidRPr="003107CE">
                              <w:rPr>
                                <w:rFonts w:ascii="Arial" w:hAnsi="Arial" w:eastAsia="Times New Roman" w:cs="Arial"/>
                                <w:noProof/>
                                <w:color w:val="FFFFFF"/>
                                <w:kern w:val="24"/>
                                <w:lang w:eastAsia="en-GB"/>
                              </w:rPr>
                              <w:drawing>
                                <wp:inline distT="0" distB="0" distL="0" distR="0" wp14:anchorId="2B96668C" wp14:editId="1E32A765">
                                  <wp:extent cx="3222625" cy="238912"/>
                                  <wp:effectExtent l="0" t="0" r="0" b="8890"/>
                                  <wp:docPr id="572987727"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22625" cy="238912"/>
                                          </a:xfrm>
                                          <a:prstGeom prst="rect">
                                            <a:avLst/>
                                          </a:prstGeom>
                                          <a:noFill/>
                                          <a:ln>
                                            <a:noFill/>
                                          </a:ln>
                                        </pic:spPr>
                                      </pic:pic>
                                    </a:graphicData>
                                  </a:graphic>
                                </wp:inline>
                              </w:drawing>
                            </w:r>
                            <w:r>
                              <w:rPr>
                                <w:rFonts w:ascii="Arial" w:hAnsi="Arial" w:eastAsia="Times New Roman" w:cs="Arial"/>
                                <w:color w:val="FFFFFF"/>
                                <w:kern w:val="24"/>
                              </w:rPr>
                              <w:t xml:space="preserve"> interaction on ESG issues</w:t>
                            </w:r>
                          </w:p>
                        </w:txbxContent>
                      </v:textbox>
                    </v:rect>
                    <v:group id="Group 308" style="position:absolute;top:15933;width:25200;height:8532" coordsize="25200,8532" coordorigin=",15933"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rect id="Rectangle 309" style="position:absolute;top:15933;width:25200;height:3960;visibility:visible;mso-wrap-style:square;v-text-anchor:middle" o:spid="_x0000_s1032"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">
                        <v:textbox>
                          <w:txbxContent>
                            <w:p w:rsidR="0028240F" w:rsidP="0048640A" w:rsidRDefault="0028240F" w14:paraId="7AC4AF96" w14:textId="77777777">
                              <w:pPr>
                                <w:pStyle w:val="NormalWeb"/>
                                <w:spacing w:before="0" w:beforeAutospacing="0" w:after="0" w:afterAutospacing="0"/>
                              </w:pPr>
                              <w:r>
                                <w:rPr>
                                  <w:rFonts w:ascii="Arial" w:hAnsi="Arial" w:eastAsia="Times New Roman" w:cs="Arial"/>
                                  <w:b/>
                                  <w:bCs/>
                                  <w:color w:val="FFFFFF"/>
                                  <w:kern w:val="24"/>
                                </w:rPr>
                                <w:t xml:space="preserve">LEA 03: </w:t>
                              </w:r>
                              <w:r>
                                <w:rPr>
                                  <w:rFonts w:ascii="Arial" w:hAnsi="Arial" w:eastAsia="Times New Roman" w:cs="Arial"/>
                                  <w:color w:val="FFFFFF"/>
                                  <w:kern w:val="24"/>
                                  <w:sz w:val="18"/>
                                  <w:szCs w:val="18"/>
                                </w:rPr>
                                <w:t>Process for identifying and prioritising individual engagement activities</w:t>
                              </w:r>
                            </w:p>
                          </w:txbxContent>
                        </v:textbox>
                      </v:rect>
                      <v:rect id="Rectangle 310" style="position:absolute;top:20505;width:25200;height:3960;visibility:visible;mso-wrap-style:square;v-text-anchor:middle" o:spid="_x0000_s1033"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">
                        <v:textbox>
                          <w:txbxContent>
                            <w:p w:rsidR="0028240F" w:rsidP="0048640A" w:rsidRDefault="0028240F" w14:paraId="4542C97D" w14:textId="77777777">
                              <w:pPr>
                                <w:pStyle w:val="NormalWeb"/>
                                <w:spacing w:before="0" w:beforeAutospacing="0" w:after="0" w:afterAutospacing="0"/>
                              </w:pPr>
                              <w:r>
                                <w:rPr>
                                  <w:rFonts w:ascii="Arial" w:hAnsi="Arial" w:eastAsia="Times New Roman" w:cs="Arial"/>
                                  <w:b/>
                                  <w:bCs/>
                                  <w:color w:val="FFFFFF"/>
                                  <w:kern w:val="24"/>
                                </w:rPr>
                                <w:t xml:space="preserve">LEA 04: </w:t>
                              </w:r>
                              <w:r>
                                <w:rPr>
                                  <w:rFonts w:ascii="Arial" w:hAnsi="Arial" w:eastAsia="Times New Roman" w:cs="Arial"/>
                                  <w:color w:val="FFFFFF"/>
                                  <w:kern w:val="24"/>
                                </w:rPr>
                                <w:t>Objectives for individual engagement activities</w:t>
                              </w:r>
                            </w:p>
                          </w:txbxContent>
                        </v:textbox>
                      </v:rect>
                    </v:group>
                    <v:group id="Group 311" style="position:absolute;left:15365;top:25293;width:25296;height:8342" coordsize="25295,8341" coordorigin="15365,25293" o:spid="_x0000_s1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rect id="Rectangle 312" style="position:absolute;left:15365;top:25293;width:25200;height:3960;visibility:visible;mso-wrap-style:square;v-text-anchor:middle" o:spid="_x0000_s1035"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">
                        <v:textbox>
                          <w:txbxContent>
                            <w:p w:rsidR="0028240F" w:rsidP="0048640A" w:rsidRDefault="0028240F" w14:paraId="6D7325C0" w14:textId="77777777">
                              <w:pPr>
                                <w:pStyle w:val="NormalWeb"/>
                                <w:spacing w:before="0" w:beforeAutospacing="0" w:after="0" w:afterAutospacing="0"/>
                              </w:pPr>
                              <w:r>
                                <w:rPr>
                                  <w:rFonts w:ascii="Arial" w:hAnsi="Arial" w:eastAsia="Times New Roman" w:cs="Arial"/>
                                  <w:b/>
                                  <w:bCs/>
                                  <w:color w:val="FFFFFF"/>
                                  <w:kern w:val="24"/>
                                </w:rPr>
                                <w:t xml:space="preserve">LEA 05: </w:t>
                              </w:r>
                              <w:r>
                                <w:rPr>
                                  <w:rFonts w:ascii="Arial" w:hAnsi="Arial" w:eastAsia="Times New Roman" w:cs="Arial"/>
                                  <w:color w:val="FFFFFF"/>
                                  <w:kern w:val="24"/>
                                  <w:sz w:val="18"/>
                                  <w:szCs w:val="18"/>
                                </w:rPr>
                                <w:t>Process for identifying and prioritising collaborative engagement activities</w:t>
                              </w:r>
                            </w:p>
                          </w:txbxContent>
                        </v:textbox>
                      </v:rect>
                      <v:rect id="Rectangle 313" style="position:absolute;left:15461;top:29675;width:25200;height:3960;visibility:visible;mso-wrap-style:square;v-text-anchor:middle" o:spid="_x0000_s1036"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">
                        <v:textbox>
                          <w:txbxContent>
                            <w:p w:rsidR="0028240F" w:rsidP="0048640A" w:rsidRDefault="0028240F" w14:paraId="7790BC76" w14:textId="77777777">
                              <w:pPr>
                                <w:pStyle w:val="NormalWeb"/>
                                <w:spacing w:before="0" w:beforeAutospacing="0" w:after="0" w:afterAutospacing="0"/>
                              </w:pPr>
                              <w:r>
                                <w:rPr>
                                  <w:rFonts w:ascii="Arial" w:hAnsi="Arial" w:eastAsia="Times New Roman" w:cs="Arial"/>
                                  <w:b/>
                                  <w:bCs/>
                                  <w:color w:val="FFFFFF"/>
                                  <w:kern w:val="24"/>
                                </w:rPr>
                                <w:t>LEA 06</w:t>
                              </w:r>
                              <w:r>
                                <w:rPr>
                                  <w:rFonts w:ascii="Arial" w:hAnsi="Arial" w:eastAsia="Times New Roman" w:cs="Arial"/>
                                  <w:color w:val="FFFFFF"/>
                                  <w:kern w:val="24"/>
                                </w:rPr>
                                <w:t>: Objectives for collaborative engagement activities</w:t>
                              </w:r>
                            </w:p>
                          </w:txbxContent>
                        </v:textbox>
                      </v:rect>
                    </v:group>
                    <v:group id="Group 314" style="position:absolute;left:29760;top:34293;width:25200;height:7008" coordsize="25200,7007" coordorigin="29760,34293"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">
                      <v:rect id="Rectangle 315" style="position:absolute;left:29760;top:34293;width:25200;height:2520;visibility:visible;mso-wrap-style:square;v-text-anchor:middle" o:spid="_x0000_s1038"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">
                        <v:textbox>
                          <w:txbxContent>
                            <w:p w:rsidR="0028240F" w:rsidP="0048640A" w:rsidRDefault="0028240F" w14:paraId="069AB1A3" w14:textId="77777777">
                              <w:pPr>
                                <w:pStyle w:val="NormalWeb"/>
                                <w:spacing w:before="0" w:beforeAutospacing="0" w:after="0" w:afterAutospacing="0"/>
                              </w:pPr>
                              <w:r>
                                <w:rPr>
                                  <w:rFonts w:ascii="Arial" w:hAnsi="Arial" w:eastAsia="Times New Roman" w:cs="Arial"/>
                                  <w:b/>
                                  <w:bCs/>
                                  <w:color w:val="FFFFFF"/>
                                  <w:kern w:val="24"/>
                                </w:rPr>
                                <w:t xml:space="preserve">LEA 07: </w:t>
                              </w:r>
                              <w:r>
                                <w:rPr>
                                  <w:rFonts w:ascii="Arial" w:hAnsi="Arial" w:eastAsia="Times New Roman" w:cs="Arial"/>
                                  <w:color w:val="FFFFFF"/>
                                  <w:kern w:val="24"/>
                                </w:rPr>
                                <w:t>Role in engagement process</w:t>
                              </w:r>
                            </w:p>
                          </w:txbxContent>
                        </v:textbox>
                      </v:rect>
                      <v:rect id="Rectangle 316" style="position:absolute;left:29760;top:37341;width:25200;height:3960;visibility:visible;mso-wrap-style:square;v-text-anchor:middle" o:spid="_x0000_s1039"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">
                        <v:textbox>
                          <w:txbxContent>
                            <w:p w:rsidR="0028240F" w:rsidP="0048640A" w:rsidRDefault="0028240F" w14:paraId="7AE3068C" w14:textId="77777777">
                              <w:pPr>
                                <w:pStyle w:val="NormalWeb"/>
                                <w:spacing w:before="0" w:beforeAutospacing="0" w:after="0" w:afterAutospacing="0"/>
                              </w:pPr>
                              <w:r>
                                <w:rPr>
                                  <w:rFonts w:ascii="Arial" w:hAnsi="Arial" w:eastAsia="Times New Roman" w:cs="Arial"/>
                                  <w:b/>
                                  <w:bCs/>
                                  <w:color w:val="FFFFFF"/>
                                  <w:kern w:val="24"/>
                                </w:rPr>
                                <w:t xml:space="preserve">LEA 08: </w:t>
                              </w:r>
                              <w:r>
                                <w:rPr>
                                  <w:rFonts w:ascii="Arial" w:hAnsi="Arial" w:eastAsia="Times New Roman" w:cs="Arial"/>
                                  <w:color w:val="FFFFFF"/>
                                  <w:kern w:val="24"/>
                                </w:rPr>
                                <w:t>Monitor / discuss service provider information</w:t>
                              </w:r>
                            </w:p>
                          </w:txbxContent>
                        </v:textbox>
                      </v:rect>
                    </v:group>
                    <v:group id="Group 317" style="position:absolute;left:10761;top:44564;width:34446;height:29545" coordsize="34446,29544" coordorigin="10761,44564" o:spid="_x0000_s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">
                      <v:rect id="Rectangle 318" style="position:absolute;left:10886;top:44564;width:34321;height:3960;visibility:visible;mso-wrap-style:square;v-text-anchor:middle" o:spid="_x0000_s1041"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">
                        <v:textbox>
                          <w:txbxContent>
                            <w:p w:rsidR="0028240F" w:rsidP="0048640A" w:rsidRDefault="0028240F" w14:paraId="22E20E48" w14:textId="77777777">
                              <w:pPr>
                                <w:pStyle w:val="NormalWeb"/>
                                <w:spacing w:before="0" w:beforeAutospacing="0" w:after="0" w:afterAutospacing="0"/>
                              </w:pPr>
                              <w:r>
                                <w:rPr>
                                  <w:rFonts w:ascii="Arial" w:hAnsi="Arial" w:eastAsia="Times New Roman" w:cs="Arial"/>
                                  <w:b/>
                                  <w:bCs/>
                                  <w:color w:val="FFFFFF"/>
                                  <w:kern w:val="24"/>
                                </w:rPr>
                                <w:t xml:space="preserve">LEA 09: </w:t>
                              </w:r>
                              <w:r>
                                <w:rPr>
                                  <w:rFonts w:ascii="Arial" w:hAnsi="Arial" w:eastAsia="Times New Roman" w:cs="Arial"/>
                                  <w:color w:val="FFFFFF"/>
                                  <w:kern w:val="24"/>
                                </w:rPr>
                                <w:t>Share insights from engagements with internal/external managers.</w:t>
                              </w:r>
                            </w:p>
                          </w:txbxContent>
                        </v:textbox>
                      </v:rect>
                      <v:rect id="Rectangle 319" style="position:absolute;left:10859;top:49068;width:34321;height:2520;visibility:visible;mso-wrap-style:square;v-text-anchor:middle" o:spid="_x0000_s1042"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">
                        <v:textbox>
                          <w:txbxContent>
                            <w:p w:rsidR="0028240F" w:rsidP="0048640A" w:rsidRDefault="0028240F" w14:paraId="0300BF2F" w14:textId="77777777">
                              <w:pPr>
                                <w:pStyle w:val="NormalWeb"/>
                                <w:spacing w:before="0" w:beforeAutospacing="0" w:after="0" w:afterAutospacing="0"/>
                              </w:pPr>
                              <w:r>
                                <w:rPr>
                                  <w:rFonts w:ascii="Arial" w:hAnsi="Arial" w:eastAsia="Times New Roman" w:cs="Arial"/>
                                  <w:b/>
                                  <w:bCs/>
                                  <w:color w:val="FFFFFF"/>
                                  <w:kern w:val="24"/>
                                </w:rPr>
                                <w:t xml:space="preserve">LEA 10: </w:t>
                              </w:r>
                              <w:r>
                                <w:rPr>
                                  <w:rFonts w:ascii="Arial" w:hAnsi="Arial" w:eastAsia="Times New Roman" w:cs="Arial"/>
                                  <w:color w:val="FFFFFF"/>
                                  <w:kern w:val="24"/>
                                </w:rPr>
                                <w:t>Tracking number of engagements</w:t>
                              </w:r>
                            </w:p>
                          </w:txbxContent>
                        </v:textbox>
                      </v:rect>
                      <v:rect id="Rectangle 32" style="position:absolute;left:10859;top:51984;width:34321;height:3960;visibility:visible;mso-wrap-style:square;v-text-anchor:middle" o:spid="_x0000_s1043"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">
                        <v:textbox>
                          <w:txbxContent>
                            <w:p w:rsidR="0028240F" w:rsidP="0048640A" w:rsidRDefault="0028240F" w14:paraId="55B6482E" w14:textId="77777777">
                              <w:pPr>
                                <w:pStyle w:val="NormalWeb"/>
                                <w:spacing w:before="0" w:beforeAutospacing="0" w:after="0" w:afterAutospacing="0"/>
                              </w:pPr>
                              <w:r>
                                <w:rPr>
                                  <w:rFonts w:ascii="Arial" w:hAnsi="Arial" w:eastAsia="Times New Roman" w:cs="Arial"/>
                                  <w:b/>
                                  <w:bCs/>
                                  <w:color w:val="FFFFFF"/>
                                  <w:kern w:val="24"/>
                                </w:rPr>
                                <w:t xml:space="preserve">LEA 11: </w:t>
                              </w:r>
                              <w:r>
                                <w:rPr>
                                  <w:rFonts w:ascii="Arial" w:hAnsi="Arial" w:eastAsia="Times New Roman" w:cs="Arial"/>
                                  <w:color w:val="FFFFFF"/>
                                  <w:kern w:val="24"/>
                                </w:rPr>
                                <w:t>Number of companies engaged with, intensity of engagement and effort</w:t>
                              </w:r>
                            </w:p>
                          </w:txbxContent>
                        </v:textbox>
                      </v:rect>
                      <v:rect id="Rectangle 33" style="position:absolute;left:10805;top:59339;width:34321;height:2520;visibility:visible;mso-wrap-style:square;v-text-anchor:middle" o:spid="_x0000_s1044"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">
                        <v:textbox>
                          <w:txbxContent>
                            <w:p w:rsidR="0028240F" w:rsidP="0048640A" w:rsidRDefault="0028240F" w14:paraId="452B74CD" w14:textId="77777777">
                              <w:pPr>
                                <w:pStyle w:val="NormalWeb"/>
                                <w:spacing w:before="0" w:beforeAutospacing="0" w:after="0" w:afterAutospacing="0"/>
                              </w:pPr>
                              <w:r>
                                <w:rPr>
                                  <w:rFonts w:ascii="Arial" w:hAnsi="Arial" w:eastAsia="Times New Roman" w:cs="Arial"/>
                                  <w:b/>
                                  <w:bCs/>
                                  <w:color w:val="FFFFFF"/>
                                  <w:kern w:val="24"/>
                                </w:rPr>
                                <w:t xml:space="preserve">LEA 13: </w:t>
                              </w:r>
                              <w:r>
                                <w:rPr>
                                  <w:rFonts w:ascii="Arial" w:hAnsi="Arial" w:eastAsia="Times New Roman" w:cs="Arial"/>
                                  <w:color w:val="FFFFFF"/>
                                  <w:kern w:val="24"/>
                                </w:rPr>
                                <w:t>Engagements on E, S and/or G issues</w:t>
                              </w:r>
                            </w:p>
                          </w:txbxContent>
                        </v:textbox>
                      </v:rect>
                      <v:rect id="Rectangle 34" style="position:absolute;left:10761;top:62445;width:34321;height:3960;visibility:visible;mso-wrap-style:square;v-text-anchor:middle" o:spid="_x0000_s1045"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">
                        <v:textbox>
                          <w:txbxContent>
                            <w:p w:rsidR="0028240F" w:rsidP="0048640A" w:rsidRDefault="0028240F" w14:paraId="41E4FF0D" w14:textId="77777777">
                              <w:pPr>
                                <w:pStyle w:val="NormalWeb"/>
                                <w:spacing w:before="0" w:beforeAutospacing="0" w:after="0" w:afterAutospacing="0"/>
                              </w:pPr>
                              <w:r>
                                <w:rPr>
                                  <w:rFonts w:ascii="Arial" w:hAnsi="Arial" w:eastAsia="Times New Roman" w:cs="Arial"/>
                                  <w:b/>
                                  <w:bCs/>
                                  <w:color w:val="FFFFFF"/>
                                  <w:kern w:val="24"/>
                                </w:rPr>
                                <w:t xml:space="preserve">LEA 14: </w:t>
                              </w:r>
                              <w:r>
                                <w:rPr>
                                  <w:rFonts w:ascii="Arial" w:hAnsi="Arial" w:eastAsia="Times New Roman" w:cs="Arial"/>
                                  <w:color w:val="FFFFFF"/>
                                  <w:kern w:val="24"/>
                                </w:rPr>
                                <w:t>Companies changing practices / behaviour following engagement</w:t>
                              </w:r>
                            </w:p>
                          </w:txbxContent>
                        </v:textbox>
                      </v:rect>
                      <v:rect id="Rectangle 35" style="position:absolute;left:10761;top:66927;width:34321;height:3960;visibility:visible;mso-wrap-style:square;v-text-anchor:middle" o:spid="_x0000_s1046"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">
                        <v:textbox>
                          <w:txbxContent>
                            <w:p w:rsidR="0028240F" w:rsidP="0048640A" w:rsidRDefault="0028240F" w14:paraId="2EC22031" w14:textId="77777777">
                              <w:pPr>
                                <w:pStyle w:val="NormalWeb"/>
                                <w:spacing w:before="0" w:beforeAutospacing="0" w:after="0" w:afterAutospacing="0"/>
                              </w:pPr>
                              <w:r>
                                <w:rPr>
                                  <w:rFonts w:ascii="Arial" w:hAnsi="Arial" w:eastAsia="Times New Roman" w:cs="Arial"/>
                                  <w:b/>
                                  <w:bCs/>
                                  <w:color w:val="FFFFFF"/>
                                  <w:kern w:val="24"/>
                                </w:rPr>
                                <w:t xml:space="preserve">LEA 15: </w:t>
                              </w:r>
                              <w:r>
                                <w:rPr>
                                  <w:rFonts w:ascii="Arial" w:hAnsi="Arial" w:eastAsia="Times New Roman" w:cs="Arial"/>
                                  <w:color w:val="FFFFFF"/>
                                  <w:kern w:val="24"/>
                                </w:rPr>
                                <w:t xml:space="preserve">Examples of ESG engagements </w:t>
                              </w:r>
                            </w:p>
                          </w:txbxContent>
                        </v:textbox>
                      </v:rect>
                      <v:rect id="Rectangle 42" style="position:absolute;left:10805;top:71589;width:34321;height:2520;visibility:visible;mso-wrap-style:square;v-text-anchor:middle" o:spid="_x0000_s1047"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">
                        <v:textbox>
                          <w:txbxContent>
                            <w:p w:rsidR="0028240F" w:rsidP="0048640A" w:rsidRDefault="0028240F" w14:paraId="4F7BD890" w14:textId="77777777">
                              <w:pPr>
                                <w:pStyle w:val="NormalWeb"/>
                                <w:spacing w:before="0" w:beforeAutospacing="0" w:after="0" w:afterAutospacing="0"/>
                              </w:pPr>
                              <w:r>
                                <w:rPr>
                                  <w:rFonts w:ascii="Arial" w:hAnsi="Arial" w:eastAsia="Times New Roman" w:cs="Arial"/>
                                  <w:b/>
                                  <w:bCs/>
                                  <w:color w:val="FFFFFF"/>
                                  <w:kern w:val="24"/>
                                </w:rPr>
                                <w:t xml:space="preserve">LEA 16: </w:t>
                              </w:r>
                              <w:r>
                                <w:rPr>
                                  <w:rFonts w:ascii="Arial" w:hAnsi="Arial" w:eastAsia="Times New Roman" w:cs="Arial"/>
                                  <w:color w:val="FFFFFF"/>
                                  <w:kern w:val="24"/>
                                </w:rPr>
                                <w:t>Disclosure of approach to ESG engagements</w:t>
                              </w:r>
                            </w:p>
                          </w:txbxContent>
                        </v:textbox>
                      </v:rect>
                    </v:group>
                    <v:shapetype id="_x0000_t34" coordsize="21600,21600" o:oned="t" filled="f" o:spt="34" adj="10800" path="m,l@0,0@0,21600,21600,21600e">
                      <v:stroke joinstyle="miter"/>
                      <v:formulas>
                        <v:f eqn="val #0"/>
                      </v:formulas>
                      <v:path fillok="f" arrowok="t" o:connecttype="none"/>
                      <v:handles>
                        <v:h position="#0,center"/>
                      </v:handles>
                      <o:lock v:ext="edit" shapetype="t"/>
                    </v:shapetype>
                    <v:shape id="Elbow Connector 43" style="position:absolute;left:15161;top:3128;width:10244;height:15365;rotation:90;visibility:visible;mso-wrap-style:square" o:spid="_x0000_s1048" strokecolor="#4579b8 [3044]" o:connectortype="elbow" type="#_x0000_t34" adj="16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">
                      <v:stroke endarrow="block" endarrowlength="short"/>
                    </v:shape>
                    <v:shape id="Elbow Connector 44" style="position:absolute;left:20861;top:12793;width:28604;height:14395;rotation:90;flip:x;visibility:visible;mso-wrap-style:square" o:spid="_x0000_s1049" strokecolor="#4579b8 [3044]" o:connectortype="elbow" type="#_x0000_t34" adj="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">
                      <v:stroke endarrow="block" endarrowlength="short"/>
                    </v:shape>
                    <v:shape id="Elbow Connector 45" style="position:absolute;left:10356;top:26708;width:19908;height:15421;rotation:90;flip:x;visibility:visible;mso-wrap-style:square" o:spid="_x0000_s1050" strokecolor="#4579b8 [3044]" o:connectortype="elbow" type="#_x0000_t34" adj="19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">
                      <v:stroke endarrow="block" endarrowlength="short"/>
                    </v:shape>
                    <v:shape id="Elbow Connector 46" style="position:absolute;left:33607;top:35714;width:3072;height:14245;rotation:90;visibility:visible;mso-wrap-style:square" o:spid="_x0000_s1051"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">
                      <v:stroke endarrow="block" endarrowlength="short"/>
                    </v:shape>
                    <v:shapetype id="_x0000_t32" coordsize="21600,21600" o:oned="t" filled="f" o:spt="32" path="m,l21600,21600e">
                      <v:path fillok="f" arrowok="t" o:connecttype="none"/>
                      <o:lock v:ext="edit" shapetype="t"/>
                    </v:shapetype>
                    <v:shape id="Straight Arrow Connector 47" style="position:absolute;left:28061;top:33635;width:0;height:9520;visibility:visible;mso-wrap-style:square" o:spid="_x0000_s1052"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">
                      <v:stroke endarrow="block" endarrowlength="short"/>
                    </v:shape>
                    <v:shape id="Straight Arrow Connector 48" style="position:absolute;left:27965;top:5689;width:0;height:19604;visibility:visible;mso-wrap-style:square" o:spid="_x0000_s1053"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">
                      <v:stroke endarrow="block" endarrowlength="short"/>
                    </v:shape>
                    <v:shapetype id="_x0000_t202" coordsize="21600,21600" o:spt="202" path="m,l,21600r21600,l21600,xe">
                      <v:stroke joinstyle="miter"/>
                      <v:path gradientshapeok="t" o:connecttype="rect"/>
                    </v:shapetype>
                    <v:shape id="TextBox 146" style="position:absolute;left:27693;top:5689;width:14028;height:7776;visibility:visible;mso-wrap-style:square;v-text-anchor:middle" o:spid="_x0000_s1054"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">
                      <v:textbox>
                        <w:txbxContent>
                          <w:p w:rsidR="0028240F" w:rsidP="0048640A" w:rsidRDefault="0028240F" w14:paraId="63767E02" w14:textId="77777777">
                            <w:pPr>
                              <w:pStyle w:val="NormalWeb"/>
                              <w:spacing w:before="0" w:beforeAutospacing="0" w:after="0" w:afterAutospacing="0"/>
                            </w:pPr>
                            <w:r>
                              <w:rPr>
                                <w:rFonts w:ascii="Arial" w:hAnsi="Arial" w:eastAsia="Times New Roman" w:cs="Arial"/>
                                <w:color w:val="0070C0"/>
                                <w:kern w:val="24"/>
                                <w:sz w:val="18"/>
                                <w:szCs w:val="18"/>
                              </w:rPr>
                              <w:t xml:space="preserve">Engagements to influence corporate practice on ESG or encourage improved ESG disclosure </w:t>
                            </w:r>
                          </w:p>
                        </w:txbxContent>
                      </v:textbox>
                    </v:shape>
                    <v:shape id="TextBox 146" style="position:absolute;left:27965;top:17964;width:10177;height:3642;visibility:visible;mso-wrap-style:square;v-text-anchor:middle" o:spid="_x0000_s1055"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">
                      <v:textbox>
                        <w:txbxContent>
                          <w:p w:rsidR="0028240F" w:rsidP="0048640A" w:rsidRDefault="0028240F" w14:paraId="7F24E454" w14:textId="77777777">
                            <w:pPr>
                              <w:pStyle w:val="NormalWeb"/>
                              <w:spacing w:before="0" w:beforeAutospacing="0" w:after="0" w:afterAutospacing="0"/>
                            </w:pPr>
                            <w:r>
                              <w:rPr>
                                <w:rFonts w:ascii="Arial" w:hAnsi="Arial" w:eastAsia="Times New Roman" w:cs="Arial"/>
                                <w:color w:val="0070C0"/>
                                <w:kern w:val="24"/>
                                <w:sz w:val="18"/>
                                <w:szCs w:val="18"/>
                              </w:rPr>
                              <w:t>Collaborative engagements</w:t>
                            </w:r>
                          </w:p>
                        </w:txbxContent>
                      </v:textbox>
                    </v:shape>
                    <v:shape id="TextBox 146" style="position:absolute;left:5836;top:10437;width:15578;height:3642;visibility:visible;mso-wrap-style:square;v-text-anchor:middle" o:spid="_x0000_s1056"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">
                      <v:textbox>
                        <w:txbxContent>
                          <w:p w:rsidR="0028240F" w:rsidP="0048640A" w:rsidRDefault="0028240F" w14:paraId="5B9BBBAF" w14:textId="77777777">
                            <w:pPr>
                              <w:pStyle w:val="NormalWeb"/>
                              <w:spacing w:before="0" w:beforeAutospacing="0" w:after="0" w:afterAutospacing="0"/>
                            </w:pPr>
                            <w:r>
                              <w:rPr>
                                <w:rFonts w:ascii="Arial" w:hAnsi="Arial" w:eastAsia="Times New Roman" w:cs="Arial"/>
                                <w:color w:val="0070C0"/>
                                <w:kern w:val="24"/>
                                <w:sz w:val="18"/>
                                <w:szCs w:val="18"/>
                              </w:rPr>
                              <w:t>Individual engagements</w:t>
                            </w:r>
                          </w:p>
                        </w:txbxContent>
                      </v:textbox>
                    </v:shape>
                    <v:shape id="TextBox 146" style="position:absolute;left:43331;top:20875;width:12083;height:7103;visibility:visible;mso-wrap-style:square;v-text-anchor:middle" o:spid="_x0000_s1057"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">
                      <v:textbox>
                        <w:txbxContent>
                          <w:p w:rsidR="0028240F" w:rsidP="0048640A" w:rsidRDefault="0028240F" w14:paraId="1A0DDA7C" w14:textId="77777777">
                            <w:pPr>
                              <w:pStyle w:val="NormalWeb"/>
                              <w:spacing w:before="0" w:beforeAutospacing="0" w:after="0" w:afterAutospacing="0"/>
                            </w:pPr>
                            <w:r>
                              <w:rPr>
                                <w:rFonts w:ascii="Arial" w:hAnsi="Arial" w:eastAsia="Times New Roman" w:cs="Arial"/>
                                <w:color w:val="0070C0"/>
                                <w:kern w:val="24"/>
                                <w:sz w:val="18"/>
                                <w:szCs w:val="18"/>
                              </w:rPr>
                              <w:t>Service provider engagements</w:t>
                            </w:r>
                          </w:p>
                        </w:txbxContent>
                      </v:textbox>
                    </v:shape>
                    <v:shape id="TextBox 146" style="position:absolute;left:47096;top:4873;width:12952;height:12930;visibility:visible;mso-wrap-style:square;v-text-anchor:middle" o:spid="_x0000_s1058"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">
                      <v:textbox>
                        <w:txbxContent>
                          <w:p w:rsidR="0028240F" w:rsidP="0048640A" w:rsidRDefault="0028240F" w14:paraId="5DD23FA1" w14:textId="77777777">
                            <w:pPr>
                              <w:pStyle w:val="NormalWeb"/>
                              <w:spacing w:before="0" w:beforeAutospacing="0" w:after="0" w:afterAutospacing="0"/>
                            </w:pPr>
                            <w:r>
                              <w:rPr>
                                <w:rFonts w:ascii="Arial" w:hAnsi="Arial" w:eastAsia="Times New Roman" w:cs="Arial"/>
                                <w:b/>
                                <w:bCs/>
                                <w:i/>
                                <w:iCs/>
                                <w:color w:val="0070C0"/>
                                <w:kern w:val="24"/>
                                <w:sz w:val="18"/>
                                <w:szCs w:val="18"/>
                              </w:rPr>
                              <w:t>Note:</w:t>
                            </w:r>
                            <w:r>
                              <w:rPr>
                                <w:rFonts w:ascii="Arial" w:hAnsi="Arial" w:eastAsia="Times New Roman" w:cs="Arial"/>
                                <w:i/>
                                <w:iCs/>
                                <w:color w:val="0070C0"/>
                                <w:kern w:val="24"/>
                                <w:sz w:val="18"/>
                                <w:szCs w:val="18"/>
                              </w:rPr>
                              <w:t xml:space="preserve"> If you report engagement to support investment decision-making or ‘other’ reasons, only indicators [01] and [02] will be applicable. </w:t>
                            </w:r>
                          </w:p>
                        </w:txbxContent>
                      </v:textbox>
                    </v:shape>
                  </v:group>
                  <v:rect id="Rectangle 55" style="position:absolute;left:10907;top:86166;width:34308;height:2520;visibility:visible;mso-wrap-style:square;v-text-anchor:middle" o:spid="_x0000_s1059"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">
                    <v:textbox>
                      <w:txbxContent>
                        <w:p w:rsidR="0028240F" w:rsidP="0048640A" w:rsidRDefault="0028240F" w14:paraId="6DD7170D" w14:textId="77777777">
                          <w:pPr>
                            <w:pStyle w:val="NormalWeb"/>
                            <w:spacing w:before="0" w:beforeAutospacing="0" w:after="0" w:afterAutospacing="0"/>
                          </w:pPr>
                          <w:r>
                            <w:rPr>
                              <w:rFonts w:ascii="Arial" w:hAnsi="Arial" w:eastAsia="Times New Roman" w:cs="Arial"/>
                              <w:b/>
                              <w:bCs/>
                              <w:color w:val="FFFFFF"/>
                              <w:kern w:val="24"/>
                            </w:rPr>
                            <w:t xml:space="preserve">LEA End: </w:t>
                          </w:r>
                          <w:r>
                            <w:rPr>
                              <w:rFonts w:ascii="Arial" w:hAnsi="Arial" w:eastAsia="Times New Roman" w:cs="Arial"/>
                              <w:color w:val="FFFFFF"/>
                              <w:kern w:val="24"/>
                            </w:rPr>
                            <w:t xml:space="preserve">Module confirmation page </w:t>
                          </w:r>
                        </w:p>
                      </w:txbxContent>
                    </v:textbox>
                  </v:rect>
                  <v:shape id="Straight Arrow Connector 56" style="position:absolute;left:28115;top:74320;width:41;height:11846;visibility:visible;mso-wrap-style:square" o:spid="_x0000_s1060"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">
                    <v:stroke endarrow="block" endarrowlength="short"/>
                  </v:shape>
                  <v:rect id="Rectangle 57" style="position:absolute;left:33054;top:78837;width:25200;height:3960;visibility:visible;mso-wrap-style:square;v-text-anchor:middle" o:spid="_x0000_s1061" fillcolor="white [3212]" strokecolor="#ffc000"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">
                    <v:stroke dashstyle="1 1"/>
                    <v:textbox>
                      <w:txbxContent>
                        <w:p w:rsidR="0028240F" w:rsidP="0048640A" w:rsidRDefault="0028240F" w14:paraId="2499BCBA" w14:textId="77777777">
                          <w:pPr>
                            <w:pStyle w:val="NormalWeb"/>
                            <w:spacing w:before="0" w:beforeAutospacing="0" w:after="0" w:afterAutospacing="0"/>
                          </w:pPr>
                          <w:r>
                            <w:rPr>
                              <w:rFonts w:ascii="Arial" w:hAnsi="Arial" w:eastAsia="Times New Roman" w:cs="Arial"/>
                              <w:b/>
                              <w:bCs/>
                              <w:color w:val="0070C0"/>
                              <w:kern w:val="24"/>
                            </w:rPr>
                            <w:t xml:space="preserve">LEA Proxy Voting section: </w:t>
                          </w:r>
                          <w:r>
                            <w:rPr>
                              <w:rFonts w:ascii="Arial" w:hAnsi="Arial" w:eastAsia="Times New Roman" w:cs="Arial"/>
                              <w:color w:val="0070C0"/>
                              <w:kern w:val="24"/>
                            </w:rPr>
                            <w:t>indicators 17 - 27 (shown on next page)</w:t>
                          </w:r>
                        </w:p>
                      </w:txbxContent>
                    </v:textbox>
                  </v:rect>
                  <v:shape id="Elbow Connector 58" style="position:absolute;left:35251;top:68394;width:3253;height:17634;rotation:90;flip:x;visibility:visible;mso-wrap-style:square" o:spid="_x0000_s1062"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">
                    <v:stroke endarrow="block" endarrowlength="short"/>
                  </v:shape>
                  <v:shape id="Elbow Connector 59" style="position:absolute;left:35322;top:75605;width:3072;height:17593;rotation:90;visibility:visible;mso-wrap-style:square" o:spid="_x0000_s1063"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">
                    <v:stroke endarrow="block" endarrowlength="short"/>
                  </v:shape>
                  <v:shape id="Elbow Connector 60" style="position:absolute;left:45126;top:4429;width:13128;height:75123;visibility:visible;mso-wrap-style:square" o:spid="_x0000_s1064" strokecolor="#4579b8 [3044]" o:connectortype="elbow" type="#_x0000_t34" adj="25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">
                    <v:stroke endarrow="block" endarrowlength="short"/>
                  </v:shape>
                </v:group>
                <v:shape id="TextBox 146" style="position:absolute;left:46975;top:49164;width:13951;height:10028;visibility:visible;mso-wrap-style:square;v-text-anchor:middle" o:spid="_x0000_s1065"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">
                  <v:textbox>
                    <w:txbxContent>
                      <w:p w:rsidR="0028240F" w:rsidP="0048640A" w:rsidRDefault="0028240F" w14:paraId="06F8051B" w14:textId="77777777">
                        <w:pPr>
                          <w:pStyle w:val="NormalWeb"/>
                          <w:spacing w:before="0" w:beforeAutospacing="0" w:after="0" w:afterAutospacing="0"/>
                        </w:pPr>
                        <w:r>
                          <w:rPr>
                            <w:rFonts w:ascii="Arial" w:hAnsi="Arial" w:eastAsia="Times New Roman" w:cs="Arial"/>
                            <w:color w:val="0070C0"/>
                            <w:kern w:val="24"/>
                          </w:rPr>
                          <w:t>If you track or can estimate number of engagements</w:t>
                        </w:r>
                      </w:p>
                    </w:txbxContent>
                  </v:textbox>
                </v:shape>
                <v:shapetype id="_x0000_t88" coordsize="21600,21600" filled="f" o:spt="88" adj="1800,10800" path="m,qx10800@0l10800@2qy21600@11,10800@3l10800@1qy,21600e">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id="Right Brace 62" style="position:absolute;left:45398;top:52365;width:1800;height:3960;visibility:visible;mso-wrap-style:square;v-text-anchor:top" o:spid="_x0000_s1066" strokecolor="#4579b8 [3044]" type="#_x0000_t88" adj="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"/>
                <w10:wrap type="square" anchorx="margin" anchory="margin"/>
              </v:group>
            </w:pict>
          </mc:Fallback>
        </mc:AlternateContent>
      </w:r>
      <w:r w:rsidR="0048640A">
        <w:rPr>
          <w:noProof/>
          <w:lang w:eastAsia="en-GB"/>
        </w:rPr>
        <mc:AlternateContent>
          <mc:Choice Requires="wps">
            <w:drawing>
              <wp:anchor distT="0" distB="0" distL="114300" distR="114300" simplePos="0" relativeHeight="251658244" behindDoc="0" locked="0" layoutInCell="1" allowOverlap="1" wp14:anchorId="29733AE8" wp14:editId="44A79AB1">
                <wp:simplePos x="0" y="0"/>
                <wp:positionH relativeFrom="column">
                  <wp:posOffset>785771</wp:posOffset>
                </wp:positionH>
                <wp:positionV relativeFrom="paragraph">
                  <wp:posOffset>6182995</wp:posOffset>
                </wp:positionV>
                <wp:extent cx="3430905" cy="251460"/>
                <wp:effectExtent l="0" t="0" r="0" b="0"/>
                <wp:wrapNone/>
                <wp:docPr id="49" name="Rectangle 49"/>
                <wp:cNvGraphicFramePr/>
                <a:graphic xmlns:a="http://schemas.openxmlformats.org/drawingml/2006/main">
                  <a:graphicData uri="http://schemas.microsoft.com/office/word/2010/wordprocessingShape">
                    <wps:wsp>
                      <wps:cNvSpPr/>
                      <wps:spPr>
                        <a:xfrm>
                          <a:off x="0" y="0"/>
                          <a:ext cx="3430905" cy="251460"/>
                        </a:xfrm>
                        <a:prstGeom prst="rect">
                          <a:avLst/>
                        </a:prstGeom>
                        <a:solidFill>
                          <a:sysClr val="window" lastClr="FFFFFF">
                            <a:lumMod val="65000"/>
                          </a:sysClr>
                        </a:solidFill>
                        <a:ln w="25400" cap="flat" cmpd="sng" algn="ctr">
                          <a:noFill/>
                          <a:prstDash val="solid"/>
                        </a:ln>
                        <a:effectLst/>
                      </wps:spPr>
                      <wps:txbx>
                        <w:txbxContent>
                          <w:p w:rsidR="0028240F" w:rsidP="0048640A" w:rsidRDefault="0028240F" w14:paraId="68E13F8C" w14:textId="77777777">
                            <w:pPr>
                              <w:pStyle w:val="NormalWeb"/>
                              <w:spacing w:before="0" w:beforeAutospacing="0" w:after="0" w:afterAutospacing="0"/>
                            </w:pPr>
                            <w:r>
                              <w:rPr>
                                <w:rFonts w:ascii="Arial" w:hAnsi="Arial" w:eastAsia="Times New Roman" w:cs="Arial"/>
                                <w:b/>
                                <w:bCs/>
                                <w:color w:val="FFFFFF"/>
                                <w:kern w:val="24"/>
                              </w:rPr>
                              <w:t xml:space="preserve">LEA 12: </w:t>
                            </w:r>
                            <w:r>
                              <w:rPr>
                                <w:rFonts w:ascii="Arial" w:hAnsi="Arial" w:eastAsia="Times New Roman" w:cs="Arial"/>
                                <w:color w:val="FFFFFF"/>
                                <w:kern w:val="24"/>
                              </w:rPr>
                              <w:t>Engagement methods</w:t>
                            </w:r>
                          </w:p>
                        </w:txbxContent>
                      </wps:txbx>
                      <wps:bodyPr wrap="square" rtlCol="0" anchor="ctr"/>
                    </wps:wsp>
                  </a:graphicData>
                </a:graphic>
              </wp:anchor>
            </w:drawing>
          </mc:Choice>
          <mc:Fallback>
            <w:pict w14:anchorId="13698880">
              <v:rect id="Rectangle 49" style="position:absolute;margin-left:61.85pt;margin-top:486.85pt;width:270.15pt;height:19.8pt;z-index:251658244;visibility:visible;mso-wrap-style:square;mso-wrap-distance-left:9pt;mso-wrap-distance-top:0;mso-wrap-distance-right:9pt;mso-wrap-distance-bottom:0;mso-position-horizontal:absolute;mso-position-horizontal-relative:text;mso-position-vertical:absolute;mso-position-vertical-relative:text;v-text-anchor:middle" o:spid="_x0000_s1067" fillcolor="#a6a6a6" stroked="f" strokeweight="2pt" w14:anchorId="29733AE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">
                <v:textbox>
                  <w:txbxContent>
                    <w:p w:rsidR="0028240F" w:rsidP="0048640A" w:rsidRDefault="0028240F" w14:paraId="43EA66A1" w14:textId="77777777">
                      <w:pPr>
                        <w:pStyle w:val="NormalWeb"/>
                        <w:spacing w:before="0" w:beforeAutospacing="0" w:after="0" w:afterAutospacing="0"/>
                      </w:pPr>
                      <w:r>
                        <w:rPr>
                          <w:rFonts w:ascii="Arial" w:hAnsi="Arial" w:eastAsia="Times New Roman" w:cs="Arial"/>
                          <w:b/>
                          <w:bCs/>
                          <w:color w:val="FFFFFF"/>
                          <w:kern w:val="24"/>
                        </w:rPr>
                        <w:t xml:space="preserve">LEA 12: </w:t>
                      </w:r>
                      <w:r>
                        <w:rPr>
                          <w:rFonts w:ascii="Arial" w:hAnsi="Arial" w:eastAsia="Times New Roman" w:cs="Arial"/>
                          <w:color w:val="FFFFFF"/>
                          <w:kern w:val="24"/>
                        </w:rPr>
                        <w:t>Engagement methods</w:t>
                      </w:r>
                    </w:p>
                  </w:txbxContent>
                </v:textbox>
              </v:rect>
            </w:pict>
          </mc:Fallback>
        </mc:AlternateContent>
      </w:r>
      <w:r w:rsidR="0048640A">
        <w:rPr/>
        <w:t>Pathways through the module</w:t>
      </w:r>
      <w:bookmarkEnd w:id="5"/>
      <w:r w:rsidR="0048640A">
        <w:br w:type="page"/>
      </w:r>
    </w:p>
    <w:p w:rsidR="0048640A" w:rsidP="0048640A" w:rsidRDefault="0048640A" w14:paraId="6B761808" w14:textId="77777777">
      <w:pPr>
        <w:widowControl/>
        <w:autoSpaceDE/>
        <w:autoSpaceDN/>
        <w:adjustRightInd/>
        <w:spacing w:before="0" w:after="0" w:line="240" w:lineRule="auto"/>
        <w:rPr>
          <w:b/>
          <w:color w:val="0050A6"/>
          <w:sz w:val="32"/>
          <w:szCs w:val="36"/>
        </w:rPr>
      </w:pPr>
      <w:r w:rsidRPr="00433975">
        <w:rPr>
          <w:noProof/>
          <w:lang w:eastAsia="en-GB"/>
        </w:rPr>
        <w:lastRenderedPageBreak/>
        <mc:AlternateContent>
          <mc:Choice Requires="wpg">
            <w:drawing>
              <wp:anchor distT="0" distB="0" distL="114300" distR="114300" simplePos="0" relativeHeight="251658242" behindDoc="0" locked="0" layoutInCell="1" allowOverlap="1" wp14:anchorId="6CE64BEB" wp14:editId="59FB6B7C">
                <wp:simplePos x="0" y="0"/>
                <wp:positionH relativeFrom="margin">
                  <wp:posOffset>-556260</wp:posOffset>
                </wp:positionH>
                <wp:positionV relativeFrom="margin">
                  <wp:align>top</wp:align>
                </wp:positionV>
                <wp:extent cx="6647180" cy="5777865"/>
                <wp:effectExtent l="0" t="0" r="1270" b="0"/>
                <wp:wrapSquare wrapText="bothSides"/>
                <wp:docPr id="63" name="Group 27"/>
                <wp:cNvGraphicFramePr/>
                <a:graphic xmlns:a="http://schemas.openxmlformats.org/drawingml/2006/main">
                  <a:graphicData uri="http://schemas.microsoft.com/office/word/2010/wordprocessingGroup">
                    <wpg:wgp>
                      <wpg:cNvGrpSpPr/>
                      <wpg:grpSpPr>
                        <a:xfrm>
                          <a:off x="0" y="0"/>
                          <a:ext cx="6647180" cy="5778460"/>
                          <a:chOff x="0" y="0"/>
                          <a:chExt cx="6647469" cy="5778962"/>
                        </a:xfrm>
                      </wpg:grpSpPr>
                      <wps:wsp>
                        <wps:cNvPr id="320" name="Rectangle 320"/>
                        <wps:cNvSpPr/>
                        <wps:spPr>
                          <a:xfrm>
                            <a:off x="6350" y="1441134"/>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2497198D" w14:textId="77777777">
                              <w:pPr>
                                <w:pStyle w:val="NormalWeb"/>
                                <w:spacing w:before="0" w:beforeAutospacing="0" w:after="0" w:afterAutospacing="0"/>
                              </w:pPr>
                              <w:r>
                                <w:rPr>
                                  <w:rFonts w:ascii="Arial" w:hAnsi="Arial" w:eastAsia="Times New Roman" w:cs="Arial"/>
                                  <w:b/>
                                  <w:bCs/>
                                  <w:color w:val="FFFFFF"/>
                                  <w:kern w:val="24"/>
                                </w:rPr>
                                <w:t xml:space="preserve">LEA 18: </w:t>
                              </w:r>
                              <w:r>
                                <w:rPr>
                                  <w:rFonts w:ascii="Arial" w:hAnsi="Arial" w:eastAsia="Times New Roman" w:cs="Arial"/>
                                  <w:color w:val="FFFFFF"/>
                                  <w:kern w:val="24"/>
                                </w:rPr>
                                <w:t>Typical approach to (proxy) voting decisions</w:t>
                              </w:r>
                            </w:p>
                          </w:txbxContent>
                        </wps:txbx>
                        <wps:bodyPr wrap="square" rtlCol="0" anchor="ctr"/>
                      </wps:wsp>
                      <wps:wsp>
                        <wps:cNvPr id="322" name="Rectangle 322"/>
                        <wps:cNvSpPr/>
                        <wps:spPr>
                          <a:xfrm>
                            <a:off x="3256564" y="2066840"/>
                            <a:ext cx="339090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6CB915E9" w14:textId="77777777">
                              <w:pPr>
                                <w:pStyle w:val="NormalWeb"/>
                                <w:spacing w:before="0" w:beforeAutospacing="0" w:after="0" w:afterAutospacing="0"/>
                              </w:pPr>
                              <w:r>
                                <w:rPr>
                                  <w:rFonts w:ascii="Arial" w:hAnsi="Arial" w:eastAsia="Times New Roman" w:cs="Arial"/>
                                  <w:b/>
                                  <w:bCs/>
                                  <w:color w:val="FFFFFF"/>
                                  <w:kern w:val="24"/>
                                </w:rPr>
                                <w:t xml:space="preserve">LEA 19: </w:t>
                              </w:r>
                              <w:r>
                                <w:rPr>
                                  <w:rFonts w:ascii="Arial" w:hAnsi="Arial" w:eastAsia="Times New Roman" w:cs="Arial"/>
                                  <w:color w:val="FFFFFF"/>
                                  <w:kern w:val="24"/>
                                </w:rPr>
                                <w:t>Percentage of voting recommendations reviewed</w:t>
                              </w:r>
                            </w:p>
                          </w:txbxContent>
                        </wps:txbx>
                        <wps:bodyPr wrap="square" rtlCol="0" anchor="ctr"/>
                      </wps:wsp>
                      <wps:wsp>
                        <wps:cNvPr id="323" name="Rectangle 323"/>
                        <wps:cNvSpPr/>
                        <wps:spPr>
                          <a:xfrm>
                            <a:off x="2" y="2838702"/>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42919345" w14:textId="77777777">
                              <w:pPr>
                                <w:pStyle w:val="NormalWeb"/>
                                <w:spacing w:before="0" w:beforeAutospacing="0" w:after="0" w:afterAutospacing="0"/>
                              </w:pPr>
                              <w:r>
                                <w:rPr>
                                  <w:rFonts w:ascii="Arial" w:hAnsi="Arial" w:eastAsia="Times New Roman" w:cs="Arial"/>
                                  <w:b/>
                                  <w:bCs/>
                                  <w:color w:val="FFFFFF"/>
                                  <w:kern w:val="24"/>
                                </w:rPr>
                                <w:t xml:space="preserve">LEA 20: </w:t>
                              </w:r>
                              <w:r>
                                <w:rPr>
                                  <w:rFonts w:ascii="Arial" w:hAnsi="Arial" w:eastAsia="Times New Roman" w:cs="Arial"/>
                                  <w:color w:val="FFFFFF"/>
                                  <w:kern w:val="24"/>
                                </w:rPr>
                                <w:t>Confirmation of votes</w:t>
                              </w:r>
                            </w:p>
                          </w:txbxContent>
                        </wps:txbx>
                        <wps:bodyPr wrap="square" rtlCol="0" anchor="ctr"/>
                      </wps:wsp>
                      <wps:wsp>
                        <wps:cNvPr id="324" name="Rectangle 324"/>
                        <wps:cNvSpPr/>
                        <wps:spPr>
                          <a:xfrm>
                            <a:off x="2" y="3143291"/>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4E479430" w14:textId="77777777">
                              <w:pPr>
                                <w:pStyle w:val="NormalWeb"/>
                                <w:spacing w:before="0" w:beforeAutospacing="0" w:after="0" w:afterAutospacing="0"/>
                              </w:pPr>
                              <w:r>
                                <w:rPr>
                                  <w:rFonts w:ascii="Arial" w:hAnsi="Arial" w:eastAsia="Times New Roman" w:cs="Arial"/>
                                  <w:b/>
                                  <w:bCs/>
                                  <w:color w:val="FFFFFF"/>
                                  <w:kern w:val="24"/>
                                </w:rPr>
                                <w:t xml:space="preserve">LEA 21: </w:t>
                              </w:r>
                              <w:r>
                                <w:rPr>
                                  <w:rFonts w:ascii="Arial" w:hAnsi="Arial" w:eastAsia="Times New Roman" w:cs="Arial"/>
                                  <w:color w:val="FFFFFF"/>
                                  <w:kern w:val="24"/>
                                </w:rPr>
                                <w:t>Securities lending programme</w:t>
                              </w:r>
                            </w:p>
                          </w:txbxContent>
                        </wps:txbx>
                        <wps:bodyPr wrap="square" rtlCol="0" anchor="ctr"/>
                      </wps:wsp>
                      <wps:wsp>
                        <wps:cNvPr id="325" name="Rectangle 325"/>
                        <wps:cNvSpPr/>
                        <wps:spPr>
                          <a:xfrm>
                            <a:off x="2" y="3443820"/>
                            <a:ext cx="3390907"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23989E10" w14:textId="77777777">
                              <w:pPr>
                                <w:pStyle w:val="NormalWeb"/>
                                <w:spacing w:before="0" w:beforeAutospacing="0" w:after="0" w:afterAutospacing="0"/>
                              </w:pPr>
                              <w:r>
                                <w:rPr>
                                  <w:rFonts w:ascii="Arial" w:hAnsi="Arial" w:eastAsia="Times New Roman" w:cs="Arial"/>
                                  <w:b/>
                                  <w:bCs/>
                                  <w:color w:val="FFFFFF"/>
                                  <w:kern w:val="24"/>
                                </w:rPr>
                                <w:t>LEA 22</w:t>
                              </w:r>
                              <w:r>
                                <w:rPr>
                                  <w:rFonts w:ascii="Arial" w:hAnsi="Arial" w:eastAsia="Times New Roman" w:cs="Arial"/>
                                  <w:color w:val="FFFFFF"/>
                                  <w:kern w:val="24"/>
                                </w:rPr>
                                <w:t>: Informing companies of the rationale of abstaining/voting against management</w:t>
                              </w:r>
                            </w:p>
                          </w:txbxContent>
                        </wps:txbx>
                        <wps:bodyPr wrap="square" rtlCol="0" anchor="ctr"/>
                      </wps:wsp>
                      <wps:wsp>
                        <wps:cNvPr id="326" name="Rectangle 326"/>
                        <wps:cNvSpPr/>
                        <wps:spPr>
                          <a:xfrm>
                            <a:off x="2" y="3891386"/>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34196E20" w14:textId="77777777">
                              <w:pPr>
                                <w:pStyle w:val="NormalWeb"/>
                                <w:spacing w:before="0" w:beforeAutospacing="0" w:after="0" w:afterAutospacing="0"/>
                              </w:pPr>
                              <w:r>
                                <w:rPr>
                                  <w:rFonts w:ascii="Arial" w:hAnsi="Arial" w:eastAsia="Times New Roman" w:cs="Arial"/>
                                  <w:b/>
                                  <w:bCs/>
                                  <w:color w:val="FFFFFF"/>
                                  <w:kern w:val="24"/>
                                </w:rPr>
                                <w:t xml:space="preserve">LEA 23: </w:t>
                              </w:r>
                              <w:r>
                                <w:rPr>
                                  <w:rFonts w:ascii="Arial" w:hAnsi="Arial" w:eastAsia="Times New Roman" w:cs="Arial"/>
                                  <w:color w:val="FFFFFF"/>
                                  <w:kern w:val="24"/>
                                </w:rPr>
                                <w:t>Percentage of (proxy) votes cast</w:t>
                              </w:r>
                            </w:p>
                          </w:txbxContent>
                        </wps:txbx>
                        <wps:bodyPr wrap="square" rtlCol="0" anchor="ctr"/>
                      </wps:wsp>
                      <wps:wsp>
                        <wps:cNvPr id="327" name="Rectangle 327"/>
                        <wps:cNvSpPr/>
                        <wps:spPr>
                          <a:xfrm>
                            <a:off x="3" y="4195544"/>
                            <a:ext cx="3390907"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4EFC585C" w14:textId="77777777">
                              <w:pPr>
                                <w:pStyle w:val="NormalWeb"/>
                                <w:spacing w:before="0" w:beforeAutospacing="0" w:after="0" w:afterAutospacing="0"/>
                              </w:pPr>
                              <w:r>
                                <w:rPr>
                                  <w:rFonts w:ascii="Arial" w:hAnsi="Arial" w:eastAsia="Times New Roman" w:cs="Arial"/>
                                  <w:b/>
                                  <w:bCs/>
                                  <w:color w:val="FFFFFF"/>
                                  <w:kern w:val="24"/>
                                </w:rPr>
                                <w:t xml:space="preserve">LEA 24: </w:t>
                              </w:r>
                              <w:r>
                                <w:rPr>
                                  <w:rFonts w:ascii="Arial" w:hAnsi="Arial" w:eastAsia="Times New Roman" w:cs="Arial"/>
                                  <w:color w:val="FFFFFF"/>
                                  <w:kern w:val="24"/>
                                </w:rPr>
                                <w:t>Proportion of ballot items that were for/against/abstentions</w:t>
                              </w:r>
                            </w:p>
                          </w:txbxContent>
                        </wps:txbx>
                        <wps:bodyPr wrap="square" rtlCol="0" anchor="ctr"/>
                      </wps:wsp>
                      <wps:wsp>
                        <wps:cNvPr id="328" name="Rectangle 328"/>
                        <wps:cNvSpPr/>
                        <wps:spPr>
                          <a:xfrm>
                            <a:off x="3" y="4643702"/>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613A4912" w14:textId="77777777">
                              <w:pPr>
                                <w:pStyle w:val="NormalWeb"/>
                                <w:spacing w:before="0" w:beforeAutospacing="0" w:after="0" w:afterAutospacing="0"/>
                              </w:pPr>
                              <w:r>
                                <w:rPr>
                                  <w:rFonts w:ascii="Arial" w:hAnsi="Arial" w:eastAsia="Times New Roman" w:cs="Arial"/>
                                  <w:b/>
                                  <w:bCs/>
                                  <w:color w:val="FFFFFF"/>
                                  <w:kern w:val="24"/>
                                </w:rPr>
                                <w:t xml:space="preserve">LEA 25: </w:t>
                              </w:r>
                              <w:r>
                                <w:rPr>
                                  <w:rFonts w:ascii="Arial" w:hAnsi="Arial" w:eastAsia="Times New Roman" w:cs="Arial"/>
                                  <w:color w:val="FFFFFF"/>
                                  <w:kern w:val="24"/>
                                </w:rPr>
                                <w:t>Shareholder resolutions</w:t>
                              </w:r>
                            </w:p>
                          </w:txbxContent>
                        </wps:txbx>
                        <wps:bodyPr wrap="square" rtlCol="0" anchor="ctr"/>
                      </wps:wsp>
                      <wps:wsp>
                        <wps:cNvPr id="329" name="Rectangle 329"/>
                        <wps:cNvSpPr/>
                        <wps:spPr>
                          <a:xfrm>
                            <a:off x="0" y="4933294"/>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165C4EF4" w14:textId="77777777">
                              <w:pPr>
                                <w:pStyle w:val="NormalWeb"/>
                                <w:spacing w:before="0" w:beforeAutospacing="0" w:after="0" w:afterAutospacing="0"/>
                              </w:pPr>
                              <w:r>
                                <w:rPr>
                                  <w:rFonts w:ascii="Arial" w:hAnsi="Arial" w:eastAsia="Times New Roman" w:cs="Arial"/>
                                  <w:b/>
                                  <w:bCs/>
                                  <w:color w:val="FFFFFF"/>
                                  <w:kern w:val="24"/>
                                </w:rPr>
                                <w:t xml:space="preserve">LEA 26: </w:t>
                              </w:r>
                              <w:r>
                                <w:rPr>
                                  <w:rFonts w:ascii="Arial" w:hAnsi="Arial" w:eastAsia="Times New Roman" w:cs="Arial"/>
                                  <w:color w:val="FFFFFF"/>
                                  <w:kern w:val="24"/>
                                </w:rPr>
                                <w:t>Examples of (proxy) voting activities</w:t>
                              </w:r>
                            </w:p>
                          </w:txbxContent>
                        </wps:txbx>
                        <wps:bodyPr wrap="square" rtlCol="0" anchor="ctr"/>
                      </wps:wsp>
                      <wps:wsp>
                        <wps:cNvPr id="330" name="Rectangle 330"/>
                        <wps:cNvSpPr/>
                        <wps:spPr>
                          <a:xfrm>
                            <a:off x="5711" y="523323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3396D1A1" w14:textId="77777777">
                              <w:pPr>
                                <w:pStyle w:val="NormalWeb"/>
                                <w:spacing w:before="0" w:beforeAutospacing="0" w:after="0" w:afterAutospacing="0"/>
                              </w:pPr>
                              <w:r>
                                <w:rPr>
                                  <w:rFonts w:ascii="Arial" w:hAnsi="Arial" w:eastAsia="Times New Roman" w:cs="Arial"/>
                                  <w:b/>
                                  <w:bCs/>
                                  <w:color w:val="FFFFFF"/>
                                  <w:kern w:val="24"/>
                                </w:rPr>
                                <w:t xml:space="preserve">LEA 27: </w:t>
                              </w:r>
                              <w:r>
                                <w:rPr>
                                  <w:rFonts w:ascii="Arial" w:hAnsi="Arial" w:eastAsia="Times New Roman" w:cs="Arial"/>
                                  <w:color w:val="FFFFFF"/>
                                  <w:kern w:val="24"/>
                                </w:rPr>
                                <w:t>Disclosing voting activities</w:t>
                              </w:r>
                            </w:p>
                          </w:txbxContent>
                        </wps:txbx>
                        <wps:bodyPr wrap="square" rtlCol="0" anchor="ctr"/>
                      </wps:wsp>
                      <wps:wsp>
                        <wps:cNvPr id="331" name="Rectangle 331"/>
                        <wps:cNvSpPr/>
                        <wps:spPr>
                          <a:xfrm>
                            <a:off x="12414" y="5526962"/>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3CE2989F" w14:textId="77777777">
                              <w:pPr>
                                <w:pStyle w:val="NormalWeb"/>
                                <w:spacing w:before="0" w:beforeAutospacing="0" w:after="0" w:afterAutospacing="0"/>
                              </w:pPr>
                              <w:r>
                                <w:rPr>
                                  <w:rFonts w:ascii="Arial" w:hAnsi="Arial" w:eastAsia="Times New Roman" w:cs="Arial"/>
                                  <w:b/>
                                  <w:bCs/>
                                  <w:color w:val="FFFFFF"/>
                                  <w:kern w:val="24"/>
                                </w:rPr>
                                <w:t xml:space="preserve">LEA End: </w:t>
                              </w:r>
                              <w:r>
                                <w:rPr>
                                  <w:rFonts w:ascii="Arial" w:hAnsi="Arial" w:eastAsia="Times New Roman" w:cs="Arial"/>
                                  <w:color w:val="FFFFFF"/>
                                  <w:kern w:val="24"/>
                                </w:rPr>
                                <w:t xml:space="preserve">Module confirmation page </w:t>
                              </w:r>
                            </w:p>
                          </w:txbxContent>
                        </wps:txbx>
                        <wps:bodyPr wrap="square" rtlCol="0" anchor="ctr"/>
                      </wps:wsp>
                      <wps:wsp>
                        <wps:cNvPr id="332" name="TextBox 72"/>
                        <wps:cNvSpPr txBox="1"/>
                        <wps:spPr>
                          <a:xfrm>
                            <a:off x="3492003" y="1105999"/>
                            <a:ext cx="3155466" cy="720962"/>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28240F" w:rsidP="0048640A" w:rsidRDefault="0028240F" w14:paraId="666637B9" w14:textId="77777777">
                              <w:pPr>
                                <w:pStyle w:val="NormalWeb"/>
                                <w:spacing w:before="0" w:beforeAutospacing="0" w:after="0" w:afterAutospacing="0"/>
                              </w:pPr>
                              <w:r>
                                <w:rPr>
                                  <w:rFonts w:ascii="Arial" w:hAnsi="Arial" w:cs="Arial"/>
                                  <w:color w:val="0070C0"/>
                                  <w:kern w:val="24"/>
                                </w:rPr>
                                <w:t>If you hire service provider(s) that make voting decisions on your behalf, except for some pre-defined scenarios for which you review and make voting decisions</w:t>
                              </w:r>
                            </w:p>
                          </w:txbxContent>
                        </wps:txbx>
                        <wps:bodyPr wrap="square" rtlCol="0" anchor="t">
                          <a:noAutofit/>
                        </wps:bodyPr>
                      </wps:wsp>
                      <wps:wsp>
                        <wps:cNvPr id="333" name="Elbow Connector 333"/>
                        <wps:cNvCnPr/>
                        <wps:spPr>
                          <a:xfrm rot="16200000" flipH="1">
                            <a:off x="3136884" y="251707"/>
                            <a:ext cx="373706" cy="325656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4" name="Elbow Connector 334"/>
                        <wps:cNvCnPr/>
                        <wps:spPr>
                          <a:xfrm rot="5400000">
                            <a:off x="3135806" y="1022491"/>
                            <a:ext cx="375862" cy="3256561"/>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5" name="Rectangle 335"/>
                        <wps:cNvSpPr/>
                        <wps:spPr>
                          <a:xfrm>
                            <a:off x="435457" y="0"/>
                            <a:ext cx="2520000" cy="396000"/>
                          </a:xfrm>
                          <a:prstGeom prst="rect">
                            <a:avLst/>
                          </a:prstGeom>
                          <a:solidFill>
                            <a:schemeClr val="bg1"/>
                          </a:solidFill>
                          <a:ln>
                            <a:solidFill>
                              <a:srgbClr val="FFC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rsidR="0028240F" w:rsidP="0048640A" w:rsidRDefault="0028240F" w14:paraId="6748D3B3" w14:textId="77777777">
                              <w:pPr>
                                <w:pStyle w:val="NormalWeb"/>
                                <w:spacing w:before="0" w:beforeAutospacing="0" w:after="0" w:afterAutospacing="0"/>
                              </w:pPr>
                              <w:r>
                                <w:rPr>
                                  <w:rFonts w:ascii="Arial" w:hAnsi="Arial" w:eastAsia="Times New Roman" w:cs="Arial"/>
                                  <w:b/>
                                  <w:bCs/>
                                  <w:color w:val="0070C0"/>
                                  <w:kern w:val="24"/>
                                </w:rPr>
                                <w:t xml:space="preserve">LEA Engagement section: </w:t>
                              </w:r>
                              <w:r>
                                <w:rPr>
                                  <w:rFonts w:ascii="Arial" w:hAnsi="Arial" w:eastAsia="Times New Roman" w:cs="Arial"/>
                                  <w:color w:val="0070C0"/>
                                  <w:kern w:val="24"/>
                                </w:rPr>
                                <w:t>indicators 01 - 16. (shown on previous page)</w:t>
                              </w:r>
                            </w:p>
                          </w:txbxContent>
                        </wps:txbx>
                        <wps:bodyPr wrap="square" rtlCol="0" anchor="ctr"/>
                      </wps:wsp>
                      <wps:wsp>
                        <wps:cNvPr id="336" name="Straight Arrow Connector 336"/>
                        <wps:cNvCnPr/>
                        <wps:spPr>
                          <a:xfrm flipH="1">
                            <a:off x="1695456" y="396000"/>
                            <a:ext cx="1" cy="74466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w14:anchorId="69A66FA9">
              <v:group id="Group 27" style="position:absolute;margin-left:-43.8pt;margin-top:0;width:523.4pt;height:454.95pt;z-index:251658242;mso-position-horizontal-relative:margin;mso-position-vertical:top;mso-position-vertical-relative:margin;mso-height-relative:margin" coordsize="66474,57789" o:spid="_x0000_s1068" w14:anchorId="6CE64BE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">
                <v:rect id="Rectangle 320" style="position:absolute;left:63;top:14411;width:33909;height:2520;visibility:visible;mso-wrap-style:square;v-text-anchor:middle" o:spid="_x0000_s1069"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">
                  <v:textbox>
                    <w:txbxContent>
                      <w:p w:rsidR="0028240F" w:rsidP="0048640A" w:rsidRDefault="0028240F" w14:paraId="21D088B9" w14:textId="77777777">
                        <w:pPr>
                          <w:pStyle w:val="NormalWeb"/>
                          <w:spacing w:before="0" w:beforeAutospacing="0" w:after="0" w:afterAutospacing="0"/>
                        </w:pPr>
                        <w:r>
                          <w:rPr>
                            <w:rFonts w:ascii="Arial" w:hAnsi="Arial" w:eastAsia="Times New Roman" w:cs="Arial"/>
                            <w:b/>
                            <w:bCs/>
                            <w:color w:val="FFFFFF"/>
                            <w:kern w:val="24"/>
                          </w:rPr>
                          <w:t xml:space="preserve">LEA 18: </w:t>
                        </w:r>
                        <w:r>
                          <w:rPr>
                            <w:rFonts w:ascii="Arial" w:hAnsi="Arial" w:eastAsia="Times New Roman" w:cs="Arial"/>
                            <w:color w:val="FFFFFF"/>
                            <w:kern w:val="24"/>
                          </w:rPr>
                          <w:t>Typical approach to (proxy) voting decisions</w:t>
                        </w:r>
                      </w:p>
                    </w:txbxContent>
                  </v:textbox>
                </v:rect>
                <v:rect id="Rectangle 322" style="position:absolute;left:32565;top:20668;width:33909;height:3960;visibility:visible;mso-wrap-style:square;v-text-anchor:middle" o:spid="_x0000_s1070"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">
                  <v:textbox>
                    <w:txbxContent>
                      <w:p w:rsidR="0028240F" w:rsidP="0048640A" w:rsidRDefault="0028240F" w14:paraId="5E1BAED5" w14:textId="77777777">
                        <w:pPr>
                          <w:pStyle w:val="NormalWeb"/>
                          <w:spacing w:before="0" w:beforeAutospacing="0" w:after="0" w:afterAutospacing="0"/>
                        </w:pPr>
                        <w:r>
                          <w:rPr>
                            <w:rFonts w:ascii="Arial" w:hAnsi="Arial" w:eastAsia="Times New Roman" w:cs="Arial"/>
                            <w:b/>
                            <w:bCs/>
                            <w:color w:val="FFFFFF"/>
                            <w:kern w:val="24"/>
                          </w:rPr>
                          <w:t xml:space="preserve">LEA 19: </w:t>
                        </w:r>
                        <w:r>
                          <w:rPr>
                            <w:rFonts w:ascii="Arial" w:hAnsi="Arial" w:eastAsia="Times New Roman" w:cs="Arial"/>
                            <w:color w:val="FFFFFF"/>
                            <w:kern w:val="24"/>
                          </w:rPr>
                          <w:t>Percentage of voting recommendations reviewed</w:t>
                        </w:r>
                      </w:p>
                    </w:txbxContent>
                  </v:textbox>
                </v:rect>
                <v:rect id="Rectangle 323" style="position:absolute;top:28387;width:33909;height:2520;visibility:visible;mso-wrap-style:square;v-text-anchor:middle" o:spid="_x0000_s1071"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">
                  <v:textbox>
                    <w:txbxContent>
                      <w:p w:rsidR="0028240F" w:rsidP="0048640A" w:rsidRDefault="0028240F" w14:paraId="5EB86EE4" w14:textId="77777777">
                        <w:pPr>
                          <w:pStyle w:val="NormalWeb"/>
                          <w:spacing w:before="0" w:beforeAutospacing="0" w:after="0" w:afterAutospacing="0"/>
                        </w:pPr>
                        <w:r>
                          <w:rPr>
                            <w:rFonts w:ascii="Arial" w:hAnsi="Arial" w:eastAsia="Times New Roman" w:cs="Arial"/>
                            <w:b/>
                            <w:bCs/>
                            <w:color w:val="FFFFFF"/>
                            <w:kern w:val="24"/>
                          </w:rPr>
                          <w:t xml:space="preserve">LEA 20: </w:t>
                        </w:r>
                        <w:r>
                          <w:rPr>
                            <w:rFonts w:ascii="Arial" w:hAnsi="Arial" w:eastAsia="Times New Roman" w:cs="Arial"/>
                            <w:color w:val="FFFFFF"/>
                            <w:kern w:val="24"/>
                          </w:rPr>
                          <w:t>Confirmation of votes</w:t>
                        </w:r>
                      </w:p>
                    </w:txbxContent>
                  </v:textbox>
                </v:rect>
                <v:rect id="Rectangle 324" style="position:absolute;top:31432;width:33909;height:2520;visibility:visible;mso-wrap-style:square;v-text-anchor:middle" o:spid="_x0000_s1072"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">
                  <v:textbox>
                    <w:txbxContent>
                      <w:p w:rsidR="0028240F" w:rsidP="0048640A" w:rsidRDefault="0028240F" w14:paraId="362D6732" w14:textId="77777777">
                        <w:pPr>
                          <w:pStyle w:val="NormalWeb"/>
                          <w:spacing w:before="0" w:beforeAutospacing="0" w:after="0" w:afterAutospacing="0"/>
                        </w:pPr>
                        <w:r>
                          <w:rPr>
                            <w:rFonts w:ascii="Arial" w:hAnsi="Arial" w:eastAsia="Times New Roman" w:cs="Arial"/>
                            <w:b/>
                            <w:bCs/>
                            <w:color w:val="FFFFFF"/>
                            <w:kern w:val="24"/>
                          </w:rPr>
                          <w:t xml:space="preserve">LEA 21: </w:t>
                        </w:r>
                        <w:r>
                          <w:rPr>
                            <w:rFonts w:ascii="Arial" w:hAnsi="Arial" w:eastAsia="Times New Roman" w:cs="Arial"/>
                            <w:color w:val="FFFFFF"/>
                            <w:kern w:val="24"/>
                          </w:rPr>
                          <w:t>Securities lending programme</w:t>
                        </w:r>
                      </w:p>
                    </w:txbxContent>
                  </v:textbox>
                </v:rect>
                <v:rect id="Rectangle 325" style="position:absolute;top:34438;width:33909;height:3960;visibility:visible;mso-wrap-style:square;v-text-anchor:middle" o:spid="_x0000_s1073"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">
                  <v:textbox>
                    <w:txbxContent>
                      <w:p w:rsidR="0028240F" w:rsidP="0048640A" w:rsidRDefault="0028240F" w14:paraId="558B251A" w14:textId="77777777">
                        <w:pPr>
                          <w:pStyle w:val="NormalWeb"/>
                          <w:spacing w:before="0" w:beforeAutospacing="0" w:after="0" w:afterAutospacing="0"/>
                        </w:pPr>
                        <w:r>
                          <w:rPr>
                            <w:rFonts w:ascii="Arial" w:hAnsi="Arial" w:eastAsia="Times New Roman" w:cs="Arial"/>
                            <w:b/>
                            <w:bCs/>
                            <w:color w:val="FFFFFF"/>
                            <w:kern w:val="24"/>
                          </w:rPr>
                          <w:t>LEA 22</w:t>
                        </w:r>
                        <w:r>
                          <w:rPr>
                            <w:rFonts w:ascii="Arial" w:hAnsi="Arial" w:eastAsia="Times New Roman" w:cs="Arial"/>
                            <w:color w:val="FFFFFF"/>
                            <w:kern w:val="24"/>
                          </w:rPr>
                          <w:t>: Informing companies of the rationale of abstaining/voting against management</w:t>
                        </w:r>
                      </w:p>
                    </w:txbxContent>
                  </v:textbox>
                </v:rect>
                <v:rect id="Rectangle 326" style="position:absolute;top:38913;width:33909;height:2520;visibility:visible;mso-wrap-style:square;v-text-anchor:middle" o:spid="_x0000_s1074"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">
                  <v:textbox>
                    <w:txbxContent>
                      <w:p w:rsidR="0028240F" w:rsidP="0048640A" w:rsidRDefault="0028240F" w14:paraId="2BF63581" w14:textId="77777777">
                        <w:pPr>
                          <w:pStyle w:val="NormalWeb"/>
                          <w:spacing w:before="0" w:beforeAutospacing="0" w:after="0" w:afterAutospacing="0"/>
                        </w:pPr>
                        <w:r>
                          <w:rPr>
                            <w:rFonts w:ascii="Arial" w:hAnsi="Arial" w:eastAsia="Times New Roman" w:cs="Arial"/>
                            <w:b/>
                            <w:bCs/>
                            <w:color w:val="FFFFFF"/>
                            <w:kern w:val="24"/>
                          </w:rPr>
                          <w:t xml:space="preserve">LEA 23: </w:t>
                        </w:r>
                        <w:r>
                          <w:rPr>
                            <w:rFonts w:ascii="Arial" w:hAnsi="Arial" w:eastAsia="Times New Roman" w:cs="Arial"/>
                            <w:color w:val="FFFFFF"/>
                            <w:kern w:val="24"/>
                          </w:rPr>
                          <w:t>Percentage of (proxy) votes cast</w:t>
                        </w:r>
                      </w:p>
                    </w:txbxContent>
                  </v:textbox>
                </v:rect>
                <v:rect id="Rectangle 327" style="position:absolute;top:41955;width:33909;height:3960;visibility:visible;mso-wrap-style:square;v-text-anchor:middle" o:spid="_x0000_s1075"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">
                  <v:textbox>
                    <w:txbxContent>
                      <w:p w:rsidR="0028240F" w:rsidP="0048640A" w:rsidRDefault="0028240F" w14:paraId="2990AACB" w14:textId="77777777">
                        <w:pPr>
                          <w:pStyle w:val="NormalWeb"/>
                          <w:spacing w:before="0" w:beforeAutospacing="0" w:after="0" w:afterAutospacing="0"/>
                        </w:pPr>
                        <w:r>
                          <w:rPr>
                            <w:rFonts w:ascii="Arial" w:hAnsi="Arial" w:eastAsia="Times New Roman" w:cs="Arial"/>
                            <w:b/>
                            <w:bCs/>
                            <w:color w:val="FFFFFF"/>
                            <w:kern w:val="24"/>
                          </w:rPr>
                          <w:t xml:space="preserve">LEA 24: </w:t>
                        </w:r>
                        <w:r>
                          <w:rPr>
                            <w:rFonts w:ascii="Arial" w:hAnsi="Arial" w:eastAsia="Times New Roman" w:cs="Arial"/>
                            <w:color w:val="FFFFFF"/>
                            <w:kern w:val="24"/>
                          </w:rPr>
                          <w:t>Proportion of ballot items that were for/against/abstentions</w:t>
                        </w:r>
                      </w:p>
                    </w:txbxContent>
                  </v:textbox>
                </v:rect>
                <v:rect id="Rectangle 328" style="position:absolute;top:46437;width:33909;height:2520;visibility:visible;mso-wrap-style:square;v-text-anchor:middle" o:spid="_x0000_s1076"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">
                  <v:textbox>
                    <w:txbxContent>
                      <w:p w:rsidR="0028240F" w:rsidP="0048640A" w:rsidRDefault="0028240F" w14:paraId="70B5FCC1" w14:textId="77777777">
                        <w:pPr>
                          <w:pStyle w:val="NormalWeb"/>
                          <w:spacing w:before="0" w:beforeAutospacing="0" w:after="0" w:afterAutospacing="0"/>
                        </w:pPr>
                        <w:r>
                          <w:rPr>
                            <w:rFonts w:ascii="Arial" w:hAnsi="Arial" w:eastAsia="Times New Roman" w:cs="Arial"/>
                            <w:b/>
                            <w:bCs/>
                            <w:color w:val="FFFFFF"/>
                            <w:kern w:val="24"/>
                          </w:rPr>
                          <w:t xml:space="preserve">LEA 25: </w:t>
                        </w:r>
                        <w:r>
                          <w:rPr>
                            <w:rFonts w:ascii="Arial" w:hAnsi="Arial" w:eastAsia="Times New Roman" w:cs="Arial"/>
                            <w:color w:val="FFFFFF"/>
                            <w:kern w:val="24"/>
                          </w:rPr>
                          <w:t>Shareholder resolutions</w:t>
                        </w:r>
                      </w:p>
                    </w:txbxContent>
                  </v:textbox>
                </v:rect>
                <v:rect id="Rectangle 329" style="position:absolute;top:49332;width:33909;height:2520;visibility:visible;mso-wrap-style:square;v-text-anchor:middle" o:spid="_x0000_s1077"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">
                  <v:textbox>
                    <w:txbxContent>
                      <w:p w:rsidR="0028240F" w:rsidP="0048640A" w:rsidRDefault="0028240F" w14:paraId="52D5EE77" w14:textId="77777777">
                        <w:pPr>
                          <w:pStyle w:val="NormalWeb"/>
                          <w:spacing w:before="0" w:beforeAutospacing="0" w:after="0" w:afterAutospacing="0"/>
                        </w:pPr>
                        <w:r>
                          <w:rPr>
                            <w:rFonts w:ascii="Arial" w:hAnsi="Arial" w:eastAsia="Times New Roman" w:cs="Arial"/>
                            <w:b/>
                            <w:bCs/>
                            <w:color w:val="FFFFFF"/>
                            <w:kern w:val="24"/>
                          </w:rPr>
                          <w:t xml:space="preserve">LEA 26: </w:t>
                        </w:r>
                        <w:r>
                          <w:rPr>
                            <w:rFonts w:ascii="Arial" w:hAnsi="Arial" w:eastAsia="Times New Roman" w:cs="Arial"/>
                            <w:color w:val="FFFFFF"/>
                            <w:kern w:val="24"/>
                          </w:rPr>
                          <w:t>Examples of (proxy) voting activities</w:t>
                        </w:r>
                      </w:p>
                    </w:txbxContent>
                  </v:textbox>
                </v:rect>
                <v:rect id="Rectangle 330" style="position:absolute;left:57;top:52332;width:33909;height:2520;visibility:visible;mso-wrap-style:square;v-text-anchor:middle" o:spid="_x0000_s1078"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">
                  <v:textbox>
                    <w:txbxContent>
                      <w:p w:rsidR="0028240F" w:rsidP="0048640A" w:rsidRDefault="0028240F" w14:paraId="490ABA21" w14:textId="77777777">
                        <w:pPr>
                          <w:pStyle w:val="NormalWeb"/>
                          <w:spacing w:before="0" w:beforeAutospacing="0" w:after="0" w:afterAutospacing="0"/>
                        </w:pPr>
                        <w:r>
                          <w:rPr>
                            <w:rFonts w:ascii="Arial" w:hAnsi="Arial" w:eastAsia="Times New Roman" w:cs="Arial"/>
                            <w:b/>
                            <w:bCs/>
                            <w:color w:val="FFFFFF"/>
                            <w:kern w:val="24"/>
                          </w:rPr>
                          <w:t xml:space="preserve">LEA 27: </w:t>
                        </w:r>
                        <w:r>
                          <w:rPr>
                            <w:rFonts w:ascii="Arial" w:hAnsi="Arial" w:eastAsia="Times New Roman" w:cs="Arial"/>
                            <w:color w:val="FFFFFF"/>
                            <w:kern w:val="24"/>
                          </w:rPr>
                          <w:t>Disclosing voting activities</w:t>
                        </w:r>
                      </w:p>
                    </w:txbxContent>
                  </v:textbox>
                </v:rect>
                <v:rect id="Rectangle 331" style="position:absolute;left:124;top:55269;width:33909;height:2520;visibility:visible;mso-wrap-style:square;v-text-anchor:middle" o:spid="_x0000_s1079"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">
                  <v:textbox>
                    <w:txbxContent>
                      <w:p w:rsidR="0028240F" w:rsidP="0048640A" w:rsidRDefault="0028240F" w14:paraId="42D7520B" w14:textId="77777777">
                        <w:pPr>
                          <w:pStyle w:val="NormalWeb"/>
                          <w:spacing w:before="0" w:beforeAutospacing="0" w:after="0" w:afterAutospacing="0"/>
                        </w:pPr>
                        <w:r>
                          <w:rPr>
                            <w:rFonts w:ascii="Arial" w:hAnsi="Arial" w:eastAsia="Times New Roman" w:cs="Arial"/>
                            <w:b/>
                            <w:bCs/>
                            <w:color w:val="FFFFFF"/>
                            <w:kern w:val="24"/>
                          </w:rPr>
                          <w:t xml:space="preserve">LEA End: </w:t>
                        </w:r>
                        <w:r>
                          <w:rPr>
                            <w:rFonts w:ascii="Arial" w:hAnsi="Arial" w:eastAsia="Times New Roman" w:cs="Arial"/>
                            <w:color w:val="FFFFFF"/>
                            <w:kern w:val="24"/>
                          </w:rPr>
                          <w:t xml:space="preserve">Module confirmation page </w:t>
                        </w:r>
                      </w:p>
                    </w:txbxContent>
                  </v:textbox>
                </v:rect>
                <v:shape id="TextBox 72" style="position:absolute;left:34920;top:11059;width:31554;height:7210;visibility:visible;mso-wrap-style:square;v-text-anchor:top" o:spid="_x0000_s1080" fillcolor="white [3201]"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">
                  <v:textbox>
                    <w:txbxContent>
                      <w:p w:rsidR="0028240F" w:rsidP="0048640A" w:rsidRDefault="0028240F" w14:paraId="126E25FC" w14:textId="77777777">
                        <w:pPr>
                          <w:pStyle w:val="NormalWeb"/>
                          <w:spacing w:before="0" w:beforeAutospacing="0" w:after="0" w:afterAutospacing="0"/>
                        </w:pPr>
                        <w:r>
                          <w:rPr>
                            <w:rFonts w:ascii="Arial" w:hAnsi="Arial" w:cs="Arial"/>
                            <w:color w:val="0070C0"/>
                            <w:kern w:val="24"/>
                          </w:rPr>
                          <w:t>If you hire service provider(s) that make voting decisions on your behalf, except for some pre-defined scenarios for which you review and make voting decisions</w:t>
                        </w:r>
                      </w:p>
                    </w:txbxContent>
                  </v:textbox>
                </v:shape>
                <v:shape id="Elbow Connector 333" style="position:absolute;left:31368;top:2517;width:3737;height:32566;rotation:90;flip:x;visibility:visible;mso-wrap-style:square" o:spid="_x0000_s1081"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">
                  <v:stroke endarrow="block" endarrowlength="short"/>
                </v:shape>
                <v:shape id="Elbow Connector 334" style="position:absolute;left:31357;top:10225;width:3759;height:32566;rotation:90;visibility:visible;mso-wrap-style:square" o:spid="_x0000_s1082"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">
                  <v:stroke endarrow="block" endarrowlength="short"/>
                </v:shape>
                <v:rect id="Rectangle 335" style="position:absolute;left:4354;width:25200;height:3960;visibility:visible;mso-wrap-style:square;v-text-anchor:middle" o:spid="_x0000_s1083" fillcolor="white [3212]" strokecolor="#ffc000"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">
                  <v:stroke dashstyle="1 1"/>
                  <v:textbox>
                    <w:txbxContent>
                      <w:p w:rsidR="0028240F" w:rsidP="0048640A" w:rsidRDefault="0028240F" w14:paraId="2F13ED78" w14:textId="77777777">
                        <w:pPr>
                          <w:pStyle w:val="NormalWeb"/>
                          <w:spacing w:before="0" w:beforeAutospacing="0" w:after="0" w:afterAutospacing="0"/>
                        </w:pPr>
                        <w:r>
                          <w:rPr>
                            <w:rFonts w:ascii="Arial" w:hAnsi="Arial" w:eastAsia="Times New Roman" w:cs="Arial"/>
                            <w:b/>
                            <w:bCs/>
                            <w:color w:val="0070C0"/>
                            <w:kern w:val="24"/>
                          </w:rPr>
                          <w:t xml:space="preserve">LEA Engagement section: </w:t>
                        </w:r>
                        <w:r>
                          <w:rPr>
                            <w:rFonts w:ascii="Arial" w:hAnsi="Arial" w:eastAsia="Times New Roman" w:cs="Arial"/>
                            <w:color w:val="0070C0"/>
                            <w:kern w:val="24"/>
                          </w:rPr>
                          <w:t>indicators 01 - 16. (shown on previous page)</w:t>
                        </w:r>
                      </w:p>
                    </w:txbxContent>
                  </v:textbox>
                </v:rect>
                <v:shape id="Straight Arrow Connector 336" style="position:absolute;left:16954;top:3960;width:0;height:7446;flip:x;visibility:visible;mso-wrap-style:square" o:spid="_x0000_s1084"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">
                  <v:stroke endarrow="block" endarrowlength="short"/>
                </v:shape>
                <w10:wrap type="square" anchorx="margin" anchory="margin"/>
              </v:group>
            </w:pict>
          </mc:Fallback>
        </mc:AlternateContent>
      </w:r>
      <w:r>
        <w:rPr>
          <w:noProof/>
          <w:lang w:eastAsia="en-GB"/>
        </w:rPr>
        <mc:AlternateContent>
          <mc:Choice Requires="wps">
            <w:drawing>
              <wp:anchor distT="0" distB="0" distL="114300" distR="114300" simplePos="0" relativeHeight="251658245" behindDoc="0" locked="0" layoutInCell="1" allowOverlap="1" wp14:anchorId="1D574A4B" wp14:editId="38C9D558">
                <wp:simplePos x="0" y="0"/>
                <wp:positionH relativeFrom="column">
                  <wp:posOffset>-549910</wp:posOffset>
                </wp:positionH>
                <wp:positionV relativeFrom="paragraph">
                  <wp:posOffset>1152525</wp:posOffset>
                </wp:positionV>
                <wp:extent cx="3390760" cy="251978"/>
                <wp:effectExtent l="0" t="0" r="0" b="0"/>
                <wp:wrapNone/>
                <wp:docPr id="292" name="Rectangle 292"/>
                <wp:cNvGraphicFramePr/>
                <a:graphic xmlns:a="http://schemas.openxmlformats.org/drawingml/2006/main">
                  <a:graphicData uri="http://schemas.microsoft.com/office/word/2010/wordprocessingShape">
                    <wps:wsp>
                      <wps:cNvSpPr/>
                      <wps:spPr>
                        <a:xfrm>
                          <a:off x="0" y="0"/>
                          <a:ext cx="3390760" cy="25197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C04FA5" w:rsidR="0028240F" w:rsidP="0048640A" w:rsidRDefault="0028240F" w14:paraId="25D7B487" w14:textId="75D2E3AD">
                            <w:pPr>
                              <w:pStyle w:val="NormalWeb"/>
                              <w:spacing w:before="0" w:beforeAutospacing="0" w:after="0" w:afterAutospacing="0"/>
                              <w:rPr>
                                <w:rFonts w:ascii="Arial" w:hAnsi="Arial" w:eastAsia="Times New Roman" w:cs="Arial"/>
                                <w:color w:val="FFFFFF"/>
                                <w:kern w:val="24"/>
                              </w:rPr>
                            </w:pPr>
                            <w:r>
                              <w:rPr>
                                <w:rFonts w:ascii="Arial" w:hAnsi="Arial" w:eastAsia="Times New Roman" w:cs="Arial"/>
                                <w:b/>
                                <w:bCs/>
                                <w:color w:val="FFFFFF"/>
                                <w:kern w:val="24"/>
                              </w:rPr>
                              <w:t xml:space="preserve">LEA 17: </w:t>
                            </w:r>
                            <w:r w:rsidRPr="00C04FA5">
                              <w:rPr>
                                <w:rFonts w:ascii="Arial" w:hAnsi="Arial" w:eastAsia="Times New Roman" w:cs="Arial"/>
                                <w:color w:val="FFFFFF"/>
                                <w:kern w:val="24"/>
                              </w:rPr>
                              <w:t>Voting policy and approach</w:t>
                            </w:r>
                          </w:p>
                        </w:txbxContent>
                      </wps:txbx>
                      <wps:bodyPr wrap="square" rtlCol="0" anchor="ctr"/>
                    </wps:wsp>
                  </a:graphicData>
                </a:graphic>
              </wp:anchor>
            </w:drawing>
          </mc:Choice>
          <mc:Fallback>
            <w:pict w14:anchorId="70819156">
              <v:rect id="Rectangle 292" style="position:absolute;margin-left:-43.3pt;margin-top:90.75pt;width:267pt;height:19.85pt;z-index:251658245;visibility:visible;mso-wrap-style:square;mso-wrap-distance-left:9pt;mso-wrap-distance-top:0;mso-wrap-distance-right:9pt;mso-wrap-distance-bottom:0;mso-position-horizontal:absolute;mso-position-horizontal-relative:text;mso-position-vertical:absolute;mso-position-vertical-relative:text;v-text-anchor:middle" o:spid="_x0000_s1085" fillcolor="#0070c0" stroked="f" strokeweight="2pt" w14:anchorId="1D574A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">
                <v:textbox>
                  <w:txbxContent>
                    <w:p w:rsidRPr="00C04FA5" w:rsidR="0028240F" w:rsidP="0048640A" w:rsidRDefault="0028240F" w14:paraId="34C178D7" w14:textId="75D2E3AD">
                      <w:pPr>
                        <w:pStyle w:val="NormalWeb"/>
                        <w:spacing w:before="0" w:beforeAutospacing="0" w:after="0" w:afterAutospacing="0"/>
                        <w:rPr>
                          <w:rFonts w:ascii="Arial" w:hAnsi="Arial" w:eastAsia="Times New Roman" w:cs="Arial"/>
                          <w:color w:val="FFFFFF"/>
                          <w:kern w:val="24"/>
                        </w:rPr>
                      </w:pPr>
                      <w:r>
                        <w:rPr>
                          <w:rFonts w:ascii="Arial" w:hAnsi="Arial" w:eastAsia="Times New Roman" w:cs="Arial"/>
                          <w:b/>
                          <w:bCs/>
                          <w:color w:val="FFFFFF"/>
                          <w:kern w:val="24"/>
                        </w:rPr>
                        <w:t xml:space="preserve">LEA 17: </w:t>
                      </w:r>
                      <w:r w:rsidRPr="00C04FA5">
                        <w:rPr>
                          <w:rFonts w:ascii="Arial" w:hAnsi="Arial" w:eastAsia="Times New Roman" w:cs="Arial"/>
                          <w:color w:val="FFFFFF"/>
                          <w:kern w:val="24"/>
                        </w:rPr>
                        <w:t>Voting policy and approach</w:t>
                      </w:r>
                    </w:p>
                  </w:txbxContent>
                </v:textbox>
              </v:rect>
            </w:pict>
          </mc:Fallback>
        </mc:AlternateContent>
      </w:r>
      <w:r>
        <w:br w:type="page"/>
      </w:r>
    </w:p>
    <w:p w:rsidRPr="00E84E9C" w:rsidR="0048640A" w:rsidP="0048640A" w:rsidRDefault="0048640A" w14:paraId="2C84EC3C" w14:textId="77777777" w14:noSpellErr="1">
      <w:pPr>
        <w:pStyle w:val="Heading1"/>
      </w:pPr>
      <w:bookmarkStart w:name="_Toc467226079" w:id="6"/>
      <w:r w:rsidRPr="00E84E9C">
        <w:rPr/>
        <w:lastRenderedPageBreak/>
        <w:t>Preface</w:t>
      </w:r>
      <w:bookmarkEnd w:id="6"/>
    </w:p>
    <w:p w:rsidRPr="00C750A5" w:rsidR="0048640A" w:rsidP="3B8B009E" w:rsidRDefault="0048640A" w14:paraId="0267810F" w14:textId="77777777" w14:noSpellErr="1">
      <w:pPr>
        <w:pStyle w:val="INDICATORTEXT"/>
        <w:rPr>
          <w:lang w:eastAsia="en-GB"/>
        </w:rPr>
      </w:pPr>
      <w:r w:rsidRPr="3B8B009E" w:rsidR="3B8B009E">
        <w:rPr>
          <w:lang w:eastAsia="en-GB"/>
        </w:rPr>
        <w:t>The information reported in this module will enable your stakeholders to understand how your organisation carries out the following activities in relation to listed equities: (a) your own engagement activities (i.e.</w:t>
      </w:r>
      <w:r w:rsidRPr="3B8B009E" w:rsidR="3B8B009E">
        <w:rPr>
          <w:lang w:eastAsia="en-GB"/>
        </w:rPr>
        <w:t>,</w:t>
      </w:r>
      <w:r w:rsidRPr="3B8B009E" w:rsidR="3B8B009E">
        <w:rPr>
          <w:lang w:eastAsia="en-GB"/>
        </w:rPr>
        <w:t xml:space="preserve"> engagement conducted by internal staff, both collaboratively and individually) or any engagement activities undertaken on your behalf by service providers; and (b) (proxy) voting and shareholder resolutions decided upon by you or on your behalf by service providers.</w:t>
      </w:r>
    </w:p>
    <w:p w:rsidRPr="00C750A5" w:rsidR="0048640A" w:rsidP="3B8B009E" w:rsidRDefault="0048640A" w14:paraId="57CEC5F5" w14:textId="77777777" w14:noSpellErr="1">
      <w:pPr>
        <w:pStyle w:val="INDICATORTEXT"/>
        <w:rPr>
          <w:lang w:eastAsia="en-GB"/>
        </w:rPr>
      </w:pPr>
      <w:r w:rsidRPr="3B8B009E" w:rsidR="3B8B009E">
        <w:rPr>
          <w:lang w:eastAsia="en-GB"/>
        </w:rPr>
        <w:t xml:space="preserve">This module does not cover engagement and/or (proxy) voting activities carried out on your behalf by external investment managers. These activities are covered in the module </w:t>
      </w:r>
      <w:r w:rsidRPr="3B8B009E" w:rsidR="3B8B009E">
        <w:rPr>
          <w:lang w:eastAsia="en-GB"/>
        </w:rPr>
        <w:t>on</w:t>
      </w:r>
      <w:r w:rsidRPr="3B8B009E" w:rsidR="3B8B009E">
        <w:rPr>
          <w:lang w:eastAsia="en-GB"/>
        </w:rPr>
        <w:t xml:space="preserve"> external managers</w:t>
      </w:r>
      <w:r w:rsidRPr="3B8B009E" w:rsidR="3B8B009E">
        <w:rPr>
          <w:lang w:eastAsia="en-GB"/>
        </w:rPr>
        <w:t xml:space="preserve"> titled</w:t>
      </w:r>
      <w:r w:rsidRPr="3B8B009E" w:rsidR="3B8B009E">
        <w:rPr>
          <w:lang w:eastAsia="en-GB"/>
        </w:rPr>
        <w:t xml:space="preserve"> </w:t>
      </w:r>
      <w:r w:rsidRPr="3B8B009E" w:rsidR="3B8B009E">
        <w:rPr>
          <w:i w:val="1"/>
          <w:iCs w:val="1"/>
          <w:lang w:eastAsia="en-GB"/>
        </w:rPr>
        <w:t>Indirect</w:t>
      </w:r>
      <w:r w:rsidRPr="3B8B009E" w:rsidR="3B8B009E">
        <w:rPr>
          <w:i w:val="1"/>
          <w:iCs w:val="1"/>
          <w:lang w:eastAsia="en-GB"/>
        </w:rPr>
        <w:t>—</w:t>
      </w:r>
      <w:r w:rsidRPr="3B8B009E" w:rsidR="3B8B009E">
        <w:rPr>
          <w:i w:val="1"/>
          <w:iCs w:val="1"/>
          <w:lang w:eastAsia="en-GB"/>
        </w:rPr>
        <w:t>Manager Selection, Appointment and Monitoring (SAM).</w:t>
      </w:r>
    </w:p>
    <w:p w:rsidRPr="00D469EE" w:rsidR="0048640A" w:rsidP="3B8B009E" w:rsidRDefault="0048640A" w14:paraId="328D39F9" w14:textId="77777777" w14:noSpellErr="1">
      <w:pPr>
        <w:pStyle w:val="INDICATORTEXT"/>
        <w:rPr>
          <w:lang w:eastAsia="en-GB"/>
        </w:rPr>
      </w:pPr>
      <w:r w:rsidRPr="3B8B009E" w:rsidR="3B8B009E">
        <w:rPr>
          <w:lang w:eastAsia="en-GB"/>
        </w:rPr>
        <w:t>Note</w:t>
      </w:r>
      <w:r w:rsidRPr="3B8B009E" w:rsidR="3B8B009E">
        <w:rPr>
          <w:lang w:eastAsia="en-GB"/>
        </w:rPr>
        <w:t>: T</w:t>
      </w:r>
      <w:r w:rsidRPr="3B8B009E" w:rsidR="3B8B009E">
        <w:rPr>
          <w:lang w:eastAsia="en-GB"/>
        </w:rPr>
        <w:t xml:space="preserve">his module </w:t>
      </w:r>
      <w:r w:rsidRPr="3B8B009E" w:rsidR="3B8B009E">
        <w:rPr>
          <w:lang w:eastAsia="en-GB"/>
        </w:rPr>
        <w:t>has</w:t>
      </w:r>
      <w:r w:rsidRPr="3B8B009E" w:rsidR="3B8B009E">
        <w:rPr>
          <w:lang w:eastAsia="en-GB"/>
        </w:rPr>
        <w:t xml:space="preserve"> two different sections</w:t>
      </w:r>
      <w:r w:rsidRPr="3B8B009E" w:rsidR="3B8B009E">
        <w:rPr>
          <w:lang w:eastAsia="en-GB"/>
        </w:rPr>
        <w:t>.</w:t>
      </w:r>
      <w:bookmarkEnd w:id="4"/>
    </w:p>
    <w:p w:rsidR="0048640A" w:rsidP="0048640A" w:rsidRDefault="0048640A" w14:paraId="6EF5DA80" w14:textId="77777777">
      <w:pPr>
        <w:widowControl/>
        <w:autoSpaceDE/>
        <w:autoSpaceDN/>
        <w:adjustRightInd/>
        <w:spacing w:before="0" w:after="0" w:line="240" w:lineRule="auto"/>
      </w:pPr>
    </w:p>
    <w:p w:rsidR="0048640A" w:rsidP="0048640A" w:rsidRDefault="0048640A" w14:paraId="68CC408E" w14:textId="77777777" w14:noSpellErr="1">
      <w:pPr>
        <w:widowControl/>
        <w:autoSpaceDE/>
        <w:autoSpaceDN/>
        <w:adjustRightInd/>
        <w:spacing w:before="0" w:after="0" w:line="240" w:lineRule="auto"/>
      </w:pPr>
      <w:r w:rsidRPr="3B8B009E" w:rsidR="3B8B009E">
        <w:rPr>
          <w:b w:val="1"/>
          <w:bCs w:val="1"/>
          <w:color w:val="0050A6"/>
          <w:sz w:val="32"/>
          <w:szCs w:val="32"/>
        </w:rPr>
        <w:t>Summary of updates</w:t>
      </w:r>
    </w:p>
    <w:p w:rsidRPr="0009136C" w:rsidR="0048640A" w:rsidP="0048640A" w:rsidRDefault="0048640A" w14:paraId="7ED582B1" w14:textId="77777777">
      <w:pPr>
        <w:widowControl/>
        <w:autoSpaceDE/>
        <w:autoSpaceDN/>
        <w:adjustRightInd/>
        <w:spacing w:before="0" w:after="0" w:line="240" w:lineRule="auto"/>
      </w:pPr>
    </w:p>
    <w:p w:rsidR="0048640A" w:rsidP="0048640A" w:rsidRDefault="0048640A" w14:paraId="6003AAD9" w14:textId="77777777" w14:noSpellErr="1">
      <w:pPr>
        <w:pStyle w:val="INDICATORTEXT"/>
        <w:spacing w:line="276" w:lineRule="auto"/>
      </w:pPr>
      <w:r w:rsidRPr="3B8B009E" w:rsidR="3B8B009E">
        <w:rPr>
          <w:lang w:eastAsia="en-GB"/>
        </w:rPr>
        <w:t xml:space="preserve">The Reporting Framework has not changed significantly since 2016. Some minor amendments have been made to improve data quality or assessment. The guidance has also been clarified throughout. </w:t>
      </w:r>
    </w:p>
    <w:tbl>
      <w:tblPr>
        <w:tblStyle w:val="SubSubSectionMISCTableMANDATORY"/>
        <w:tblW w:w="4461" w:type="pct"/>
        <w:tblInd w:w="137" w:type="dxa"/>
        <w:tblLook w:val="04A0" w:firstRow="1" w:lastRow="0" w:firstColumn="1" w:lastColumn="0" w:noHBand="0" w:noVBand="1"/>
      </w:tblPr>
      <w:tblGrid>
        <w:gridCol w:w="1276"/>
        <w:gridCol w:w="6449"/>
      </w:tblGrid>
      <w:tr w:rsidR="0048640A" w:rsidTr="3B8B009E" w14:paraId="7E5E0F4C"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826" w:type="pct"/>
            <w:tcBorders>
              <w:top w:val="nil"/>
              <w:bottom w:val="single" w:color="A6A6A6" w:themeColor="background1" w:themeShade="A6" w:sz="4" w:space="0"/>
            </w:tcBorders>
            <w:tcMar/>
          </w:tcPr>
          <w:p w:rsidRPr="00702048" w:rsidR="0048640A" w:rsidP="0048640A" w:rsidRDefault="0048640A" w14:paraId="07BE2C10" w14:textId="77777777" w14:noSpellErr="1">
            <w:pPr>
              <w:widowControl/>
              <w:autoSpaceDE/>
              <w:autoSpaceDN/>
              <w:adjustRightInd/>
              <w:spacing w:before="80" w:after="120" w:line="276" w:lineRule="auto"/>
            </w:pPr>
            <w:r w:rsidRPr="3B8B009E" w:rsidR="3B8B009E">
              <w:rPr>
                <w:rStyle w:val="IntenseEmphasis"/>
                <w:i w:val="0"/>
                <w:iCs w:val="0"/>
                <w:color w:val="FFFFFF" w:themeColor="background1" w:themeTint="FF" w:themeShade="FF"/>
              </w:rPr>
              <w:t xml:space="preserve">Indicator </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A6A6A6" w:themeColor="background1" w:themeShade="A6" w:sz="4" w:space="0"/>
              <w:bottom w:val="single" w:color="A6A6A6" w:themeColor="background1" w:themeShade="A6" w:sz="4" w:space="0"/>
            </w:tcBorders>
            <w:tcMar/>
          </w:tcPr>
          <w:p w:rsidR="0048640A" w:rsidP="0048640A" w:rsidRDefault="0048640A" w14:paraId="25AD2480" w14:textId="77777777" w14:noSpellErr="1">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rsidR="3B8B009E">
              <w:rPr/>
              <w:t xml:space="preserve">Update </w:t>
            </w:r>
          </w:p>
        </w:tc>
      </w:tr>
      <w:tr w:rsidR="0048640A" w:rsidTr="3B8B009E" w14:paraId="05FE3E19"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A6A6A6" w:themeColor="background1" w:themeShade="A6" w:sz="4"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797DDDC7"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01</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A6A6A6" w:themeColor="background1" w:themeShade="A6" w:sz="4"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6CB20F34" w14:textId="7131A10B" w14:noSpellErr="1">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The options in this indicator have been modified.</w:t>
            </w:r>
          </w:p>
        </w:tc>
      </w:tr>
      <w:tr w:rsidR="0048640A" w:rsidTr="3B8B009E" w14:paraId="50B59BF5" w14:textId="77777777">
        <w:trPr>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05A0F078"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02</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0A35E598" w14:textId="17FC0A7A" w14:noSpellErr="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This indicator has been reworded to improve clarity.</w:t>
            </w:r>
          </w:p>
        </w:tc>
      </w:tr>
      <w:tr w:rsidR="0048640A" w:rsidTr="3B8B009E" w14:paraId="7EF8DB7E"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622CF87E"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03</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7245E897" w14:textId="6C1436DE" w14:noSpellErr="1">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The options in this indicator have been modified.</w:t>
            </w:r>
          </w:p>
        </w:tc>
      </w:tr>
      <w:tr w:rsidR="0048640A" w:rsidTr="3B8B009E" w14:paraId="1A157FD9" w14:textId="77777777">
        <w:trPr>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2C096DAE"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04</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00C17E43" w14:textId="737135F3" w14:noSpellErr="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The options in this indicator have been modified.</w:t>
            </w:r>
          </w:p>
        </w:tc>
      </w:tr>
      <w:tr w:rsidR="0048640A" w:rsidTr="3B8B009E" w14:paraId="6BC3B80B"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45D66174"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05</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4C657844" w14:textId="592FA4E2" w14:noSpellErr="1">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The options in this indicator have been modified.</w:t>
            </w:r>
          </w:p>
        </w:tc>
      </w:tr>
      <w:tr w:rsidR="0048640A" w:rsidTr="3B8B009E" w14:paraId="771DCA60" w14:textId="77777777">
        <w:trPr>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4E787B0D"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06</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7F1581B4" w14:textId="5C82C159" w14:noSpellErr="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This indicator has been reworded to improve clarity.</w:t>
            </w:r>
          </w:p>
        </w:tc>
      </w:tr>
      <w:tr w:rsidR="0048640A" w:rsidTr="3B8B009E" w14:paraId="5F1CFB63"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4CE9CBF8"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07</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4042D61D" w14:textId="1F405677" w14:noSpellErr="1">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The options in this indicator have been modified.</w:t>
            </w:r>
          </w:p>
        </w:tc>
      </w:tr>
      <w:tr w:rsidR="0048640A" w:rsidTr="3B8B009E" w14:paraId="7605425D" w14:textId="77777777">
        <w:trPr>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7606D863"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11</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48640A" w14:paraId="7FA848FE" w14:textId="77777777" w14:noSpellErr="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This indicator has been reworded and restructured to improve clarity.</w:t>
            </w:r>
          </w:p>
        </w:tc>
      </w:tr>
      <w:tr w:rsidR="0048640A" w:rsidTr="3B8B009E" w14:paraId="1E974A83"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42CFE0FF"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12</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3BF7702D" w14:textId="0241D2A0" w14:noSpellErr="1">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This indicator has been reworded to improve clarity.</w:t>
            </w:r>
          </w:p>
        </w:tc>
      </w:tr>
      <w:tr w:rsidR="00FD4596" w:rsidTr="3B8B009E" w14:paraId="4EE943FD" w14:textId="77777777">
        <w:trPr>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FD4596" w:rsidP="3B8B009E" w:rsidRDefault="00FD4596" w14:paraId="40B5F118" w14:textId="2D1BFEFA"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13</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FD4596" w:rsidP="3B8B009E" w:rsidRDefault="00FD4596" w14:paraId="1EEEEC3B" w14:textId="65E20F5C" w14:noSpellErr="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This indicator has been reworded and restructured to improve clarity.</w:t>
            </w:r>
          </w:p>
        </w:tc>
      </w:tr>
      <w:tr w:rsidR="0048640A" w:rsidTr="3B8B009E" w14:paraId="6ACB75C7"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6DED3DB6"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17</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Pr="00D36D08" w:rsidR="0048640A" w:rsidP="3B8B009E" w:rsidRDefault="00FD4596" w14:paraId="41656B20" w14:textId="14486C62" w14:noSpellErr="1">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The options in this indicator have been modified.</w:t>
            </w:r>
          </w:p>
        </w:tc>
      </w:tr>
      <w:tr w:rsidR="0048640A" w:rsidTr="3B8B009E" w14:paraId="6C853854" w14:textId="77777777">
        <w:trPr>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6E8F444E"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19</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093C61EB" w14:textId="39729796" w14:noSpellErr="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The options in this indicator have been modified.</w:t>
            </w:r>
          </w:p>
        </w:tc>
      </w:tr>
      <w:tr w:rsidR="0048640A" w:rsidTr="3B8B009E" w14:paraId="555E3730"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4DCEE50D"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20</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48640A" w14:paraId="15360B5A" w14:textId="7C2E20DE" w14:noSpellErr="1">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This indicator has been </w:t>
            </w:r>
            <w:r w:rsidRPr="3B8B009E" w:rsidR="3B8B009E">
              <w:rPr>
                <w:color w:val="595959" w:themeColor="text1" w:themeTint="A6" w:themeShade="FF"/>
                <w:sz w:val="18"/>
                <w:szCs w:val="18"/>
              </w:rPr>
              <w:t>restructured to improve clarity</w:t>
            </w:r>
          </w:p>
        </w:tc>
      </w:tr>
      <w:tr w:rsidR="0048640A" w:rsidTr="3B8B009E" w14:paraId="68080D27" w14:textId="77777777">
        <w:trPr>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1A780ED2"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21</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0ADD54BA" w14:textId="455EA2CA" w14:noSpellErr="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The options in this indicator have been modified.</w:t>
            </w:r>
          </w:p>
        </w:tc>
      </w:tr>
      <w:tr w:rsidR="0048640A" w:rsidTr="3B8B009E" w14:paraId="0BE1B413"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17ED8A1B"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22</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Pr="00D36D08" w:rsidR="0048640A" w:rsidP="3B8B009E" w:rsidRDefault="00FD4596" w14:paraId="0ED7E7BB" w14:textId="5A97F8FF" w14:noSpellErr="1">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A new sub-indicator has been added to this indicator, and the options have been modified. </w:t>
            </w:r>
          </w:p>
        </w:tc>
      </w:tr>
      <w:tr w:rsidR="0048640A" w:rsidTr="3B8B009E" w14:paraId="79DFF42D" w14:textId="77777777">
        <w:trPr>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6CC5E6C9"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23</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7F339B76" w14:textId="133831C5" w14:noSpellErr="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LEA 23.2 has been restructured and now includes check boxes.</w:t>
            </w:r>
          </w:p>
        </w:tc>
      </w:tr>
      <w:tr w:rsidR="0048640A" w:rsidTr="3B8B009E" w14:paraId="31D130F3"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1FA75B5C"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24</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72689962" w14:textId="6DDA11F4" w14:noSpellErr="1">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LEA 24.3 has been changed to capture new information. </w:t>
            </w:r>
          </w:p>
        </w:tc>
      </w:tr>
      <w:tr w:rsidR="0048640A" w:rsidTr="3B8B009E" w14:paraId="1D5C51AD" w14:textId="77777777">
        <w:trPr>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BFBFBF" w:themeColor="background1" w:themeShade="BF" w:sz="12" w:space="0"/>
              <w:right w:val="single" w:color="BFBFBF" w:themeColor="background1" w:themeShade="BF" w:sz="12" w:space="0"/>
            </w:tcBorders>
            <w:tcMar/>
          </w:tcPr>
          <w:p w:rsidR="0048640A" w:rsidP="3B8B009E" w:rsidRDefault="0048640A" w14:paraId="414FA6EE" w14:textId="77777777" w14:noSpellErr="1">
            <w:pPr>
              <w:widowControl/>
              <w:autoSpaceDE/>
              <w:autoSpaceDN/>
              <w:adjustRightInd/>
              <w:spacing w:before="80" w:after="120" w:line="276" w:lineRule="auto"/>
              <w:rPr>
                <w:rStyle w:val="IntenseEmphasis"/>
                <w:i w:val="0"/>
                <w:iCs w:val="0"/>
                <w:color w:val="595959" w:themeColor="text1" w:themeTint="A6" w:themeShade="FF"/>
                <w:sz w:val="18"/>
                <w:szCs w:val="18"/>
              </w:rPr>
            </w:pPr>
            <w:r w:rsidRPr="3B8B009E" w:rsidR="3B8B009E">
              <w:rPr>
                <w:rStyle w:val="IntenseEmphasis"/>
                <w:i w:val="0"/>
                <w:iCs w:val="0"/>
                <w:color w:val="595959" w:themeColor="text1" w:themeTint="A6" w:themeShade="FF"/>
                <w:sz w:val="18"/>
                <w:szCs w:val="18"/>
              </w:rPr>
              <w:t>LEA 25</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BFBFBF" w:themeColor="background1" w:themeShade="BF" w:sz="12" w:space="0"/>
              <w:right w:val="single" w:color="0070C0" w:sz="12" w:space="0"/>
            </w:tcBorders>
            <w:tcMar/>
          </w:tcPr>
          <w:p w:rsidR="0048640A" w:rsidP="3B8B009E" w:rsidRDefault="00FD4596" w14:paraId="27C3CB55" w14:textId="61EFB11A" w14:noSpellErr="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The options in this indicator have been modified</w:t>
            </w:r>
            <w:r w:rsidRPr="3B8B009E" w:rsidR="3B8B009E">
              <w:rPr>
                <w:color w:val="595959" w:themeColor="text1" w:themeTint="A6" w:themeShade="FF"/>
                <w:sz w:val="18"/>
                <w:szCs w:val="18"/>
              </w:rPr>
              <w:t>.</w:t>
            </w:r>
          </w:p>
        </w:tc>
      </w:tr>
      <w:tr w:rsidR="0048640A" w:rsidTr="3B8B009E" w14:paraId="6CAC9160"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826" w:type="pct"/>
            <w:tcBorders>
              <w:top w:val="single" w:color="BFBFBF" w:themeColor="background1" w:themeShade="BF" w:sz="12" w:space="0"/>
              <w:left w:val="single" w:color="0070C0" w:sz="12" w:space="0"/>
              <w:bottom w:val="single" w:color="0070C0" w:sz="12" w:space="0"/>
              <w:right w:val="single" w:color="BFBFBF" w:themeColor="background1" w:themeShade="BF" w:sz="12" w:space="0"/>
            </w:tcBorders>
            <w:tcMar/>
          </w:tcPr>
          <w:p w:rsidR="0048640A" w:rsidP="3B8B009E" w:rsidRDefault="0048640A" w14:paraId="46495B05" w14:textId="77777777" w14:noSpellErr="1">
            <w:pPr>
              <w:widowControl/>
              <w:autoSpaceDE/>
              <w:autoSpaceDN/>
              <w:adjustRightInd/>
              <w:spacing w:before="80" w:after="120" w:line="276" w:lineRule="auto"/>
              <w:rPr>
                <w:rStyle w:val="IntenseEmphasis"/>
                <w:rFonts w:ascii="MS PGothic" w:hAnsi="MS PGothic" w:eastAsia="MS PGothic" w:cs="MS PGothic"/>
                <w:i w:val="0"/>
                <w:iCs w:val="0"/>
                <w:color w:val="595959" w:themeColor="text1" w:themeTint="A6" w:themeShade="FF"/>
                <w:sz w:val="18"/>
                <w:szCs w:val="18"/>
                <w:lang w:eastAsia="en-US"/>
              </w:rPr>
            </w:pPr>
            <w:r w:rsidRPr="3B8B009E" w:rsidR="3B8B009E">
              <w:rPr>
                <w:rStyle w:val="IntenseEmphasis"/>
                <w:i w:val="0"/>
                <w:iCs w:val="0"/>
                <w:color w:val="595959" w:themeColor="text1" w:themeTint="A6" w:themeShade="FF"/>
                <w:sz w:val="18"/>
                <w:szCs w:val="18"/>
              </w:rPr>
              <w:t>Prefilling</w:t>
            </w:r>
          </w:p>
        </w:tc>
        <w:tc>
          <w:tcPr>
            <w:cnfStyle w:val="000000000000" w:firstRow="0" w:lastRow="0" w:firstColumn="0" w:lastColumn="0" w:oddVBand="0" w:evenVBand="0" w:oddHBand="0" w:evenHBand="0" w:firstRowFirstColumn="0" w:firstRowLastColumn="0" w:lastRowFirstColumn="0" w:lastRowLastColumn="0"/>
            <w:tcW w:w="4174" w:type="pct"/>
            <w:tcBorders>
              <w:top w:val="single" w:color="BFBFBF" w:themeColor="background1" w:themeShade="BF" w:sz="12" w:space="0"/>
              <w:left w:val="single" w:color="BFBFBF" w:themeColor="background1" w:themeShade="BF" w:sz="12" w:space="0"/>
              <w:bottom w:val="single" w:color="0070C0" w:sz="12" w:space="0"/>
              <w:right w:val="single" w:color="0070C0" w:sz="12" w:space="0"/>
            </w:tcBorders>
            <w:tcMar/>
          </w:tcPr>
          <w:p w:rsidR="0048640A" w:rsidP="3B8B009E" w:rsidRDefault="0048640A" w14:paraId="0735B6F8" w14:textId="77777777" w14:noSpellErr="1">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Prefilling is enabled for this module, with the following exceptions. </w:t>
            </w:r>
          </w:p>
          <w:p w:rsidR="0048640A" w:rsidP="3B8B009E" w:rsidRDefault="0048640A" w14:paraId="32B90E01" w14:textId="0D3E8D2D" w14:noSpellErr="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In the engagements section, LEA 11, 13, 14 and 15 will not prefill because the responses are specific to the reporting year. </w:t>
            </w:r>
          </w:p>
          <w:p w:rsidRPr="009B114B" w:rsidR="0048640A" w:rsidP="3B8B009E" w:rsidRDefault="0048640A" w14:paraId="6E4C8481" w14:textId="4395641F" w14:noSpellErr="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LEA </w:t>
            </w:r>
            <w:r w:rsidRPr="3B8B009E" w:rsidR="3B8B009E">
              <w:rPr>
                <w:color w:val="595959" w:themeColor="text1" w:themeTint="A6" w:themeShade="FF"/>
                <w:sz w:val="18"/>
                <w:szCs w:val="18"/>
              </w:rPr>
              <w:t>17.5 will not prefill because this is a new sub-indicator.</w:t>
            </w:r>
          </w:p>
          <w:p w:rsidR="0048640A" w:rsidP="3B8B009E" w:rsidRDefault="0048640A" w14:paraId="088445B3" w14:textId="15320637" w14:noSpellErr="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In the (proxy) voting section, LEA 19, 23, 24, 25 and 26 will not prefill because the responses are specific to the reporting year. </w:t>
            </w:r>
          </w:p>
          <w:p w:rsidRPr="00C04FA5" w:rsidR="0048640A" w:rsidP="3B8B009E" w:rsidRDefault="0048640A" w14:paraId="26FDAB97" w14:textId="235C7C97" w14:noSpellErr="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LEA 20 will not prefill because </w:t>
            </w:r>
            <w:r w:rsidRPr="3B8B009E" w:rsidR="3B8B009E">
              <w:rPr>
                <w:color w:val="595959" w:themeColor="text1" w:themeTint="A6" w:themeShade="FF"/>
                <w:sz w:val="18"/>
                <w:szCs w:val="18"/>
              </w:rPr>
              <w:t>the indicator</w:t>
            </w:r>
            <w:r w:rsidRPr="3B8B009E" w:rsidR="3B8B009E">
              <w:rPr>
                <w:color w:val="595959" w:themeColor="text1" w:themeTint="A6" w:themeShade="FF"/>
                <w:sz w:val="18"/>
                <w:szCs w:val="18"/>
              </w:rPr>
              <w:t xml:space="preserve"> structure</w:t>
            </w:r>
            <w:r w:rsidRPr="3B8B009E" w:rsidR="3B8B009E">
              <w:rPr>
                <w:color w:val="595959" w:themeColor="text1" w:themeTint="A6" w:themeShade="FF"/>
                <w:sz w:val="18"/>
                <w:szCs w:val="18"/>
              </w:rPr>
              <w:t xml:space="preserve"> has changed</w:t>
            </w:r>
            <w:r w:rsidRPr="3B8B009E" w:rsidR="3B8B009E">
              <w:rPr>
                <w:color w:val="595959" w:themeColor="text1" w:themeTint="A6" w:themeShade="FF"/>
                <w:sz w:val="18"/>
                <w:szCs w:val="18"/>
              </w:rPr>
              <w:t>.</w:t>
            </w:r>
          </w:p>
        </w:tc>
      </w:tr>
    </w:tbl>
    <w:p w:rsidR="008D18E4" w:rsidP="0048640A" w:rsidRDefault="008D18E4" w14:paraId="335201B1" w14:textId="21CB11CA"/>
    <w:p w:rsidR="008D18E4" w:rsidRDefault="008D18E4" w14:paraId="3D23991D" w14:textId="77777777">
      <w:pPr>
        <w:widowControl/>
        <w:autoSpaceDE/>
        <w:autoSpaceDN/>
        <w:adjustRightInd/>
        <w:spacing w:before="0" w:after="0" w:line="240" w:lineRule="auto"/>
      </w:pPr>
      <w:r>
        <w:br w:type="page"/>
      </w:r>
    </w:p>
    <w:p w:rsidRPr="00F76752" w:rsidR="0009136C" w:rsidP="0009136C" w:rsidRDefault="0009136C" w14:paraId="4DC12D42" w14:textId="77777777"/>
    <w:tbl>
      <w:tblPr>
        <w:tblStyle w:val="SectionHeader"/>
        <w:tblW w:w="9214" w:type="dxa"/>
        <w:tblLook w:val="0660" w:firstRow="1" w:lastRow="1" w:firstColumn="0" w:lastColumn="0" w:noHBand="1" w:noVBand="1"/>
      </w:tblPr>
      <w:tblGrid>
        <w:gridCol w:w="9214"/>
      </w:tblGrid>
      <w:tr w:rsidR="00B66A2B" w:rsidTr="3B8B009E" w14:paraId="3ED8B3A3" w14:textId="77777777">
        <w:trPr>
          <w:cnfStyle w:val="100000000000" w:firstRow="1" w:lastRow="0"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214" w:type="dxa"/>
            <w:tcBorders>
              <w:bottom w:val="nil"/>
            </w:tcBorders>
            <w:tcMar/>
          </w:tcPr>
          <w:p w:rsidR="00B66A2B" w:rsidP="3B8B009E" w:rsidRDefault="00B66A2B" w14:paraId="1278C98C" w14:textId="77777777" w14:noSpellErr="1">
            <w:pPr>
              <w:widowControl/>
              <w:autoSpaceDE/>
              <w:autoSpaceDN/>
              <w:adjustRightInd/>
              <w:spacing w:after="0" w:line="240" w:lineRule="auto"/>
              <w:rPr>
                <w:rStyle w:val="IntenseEmphasis"/>
                <w:b w:val="1"/>
                <w:bCs w:val="1"/>
                <w:i w:val="0"/>
                <w:iCs w:val="0"/>
              </w:rPr>
            </w:pPr>
            <w:r w:rsidR="3B8B009E">
              <w:rPr/>
              <w:t>SECTION</w:t>
            </w:r>
          </w:p>
        </w:tc>
      </w:tr>
      <w:tr w:rsidR="00B66A2B" w:rsidTr="3B8B009E" w14:paraId="5EA380F5" w14:textId="77777777">
        <w:trPr>
          <w:cnfStyle w:val="010000000000" w:firstRow="0" w:lastRow="1"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214" w:type="dxa"/>
            <w:tcBorders>
              <w:bottom w:val="nil"/>
            </w:tcBorders>
            <w:tcMar/>
          </w:tcPr>
          <w:p w:rsidRPr="00B66A2B" w:rsidR="00B66A2B" w:rsidP="3B8B009E" w:rsidRDefault="00B66A2B" w14:paraId="1A703B66" w14:textId="16E28E9C" w14:noSpellErr="1">
            <w:pPr>
              <w:pStyle w:val="Heading2"/>
              <w:outlineLvl w:val="1"/>
              <w:rPr>
                <w:rStyle w:val="IntenseEmphasis"/>
                <w:i w:val="0"/>
                <w:iCs w:val="0"/>
                <w:color w:val="008CD0"/>
              </w:rPr>
            </w:pPr>
            <w:bookmarkStart w:name="_Toc467226080" w:id="7"/>
            <w:r>
              <w:rPr/>
              <w:t>Engagement</w:t>
            </w:r>
            <w:bookmarkEnd w:id="7"/>
          </w:p>
        </w:tc>
      </w:tr>
    </w:tbl>
    <w:p w:rsidR="00B66A2B" w:rsidP="00B66A2B" w:rsidRDefault="00B66A2B" w14:paraId="41972D17" w14:textId="77777777">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Pr="00F44B1D" w:rsidR="004A407C" w:rsidTr="3B8B009E" w14:paraId="00B36C44" w14:textId="77777777">
        <w:trPr>
          <w:trHeight w:val="387"/>
        </w:trPr>
        <w:tc>
          <w:tcPr>
            <w:cnfStyle w:val="000000000000" w:firstRow="0" w:lastRow="0" w:firstColumn="0" w:lastColumn="0" w:oddVBand="0" w:evenVBand="0" w:oddHBand="0" w:evenHBand="0" w:firstRowFirstColumn="0" w:firstRowLastColumn="0" w:lastRowFirstColumn="0" w:lastRowLastColumn="0"/>
            <w:tcW w:w="709" w:type="dxa"/>
            <w:tcMar/>
          </w:tcPr>
          <w:p w:rsidRPr="00ED1D5A" w:rsidR="004A407C" w:rsidP="00642847" w:rsidRDefault="004A407C" w14:paraId="5FA9AF62" w14:textId="77777777">
            <w:pPr>
              <w:pStyle w:val="ModuleSubSectionHeading"/>
              <w:ind w:left="0"/>
              <w:rPr>
                <w:rStyle w:val="IntenseEmphasis"/>
                <w:b/>
                <w:bCs w:val="0"/>
                <w:i w:val="0"/>
                <w:iCs w:val="0"/>
                <w:color w:val="FFFFFF" w:themeColor="background1"/>
              </w:rPr>
            </w:pPr>
            <w:r>
              <w:rPr>
                <w:b w:val="0"/>
                <w:noProof/>
              </w:rPr>
              <w:drawing>
                <wp:inline distT="0" distB="0" distL="0" distR="0" wp14:anchorId="41CC8986" wp14:editId="5EC49E2A">
                  <wp:extent cx="330200" cy="330200"/>
                  <wp:effectExtent l="0" t="0" r="0" b="0"/>
                  <wp:docPr id="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Mar/>
          </w:tcPr>
          <w:p w:rsidRPr="00041E34" w:rsidR="004A407C" w:rsidP="3B8B009E" w:rsidRDefault="004A407C" w14:paraId="0BBA2F40" w14:textId="77777777" w14:noSpellErr="1">
            <w:pPr>
              <w:pStyle w:val="Heading3"/>
              <w:outlineLvl w:val="2"/>
              <w:rPr>
                <w:rStyle w:val="IntenseEmphasis"/>
                <w:b w:val="1"/>
                <w:bCs w:val="1"/>
                <w:i w:val="0"/>
                <w:iCs w:val="0"/>
                <w:color w:val="FFFFFF" w:themeColor="background1" w:themeTint="FF" w:themeShade="FF"/>
              </w:rPr>
            </w:pPr>
            <w:bookmarkStart w:name="_Toc467226081" w:id="8"/>
            <w:r w:rsidRPr="3B8B009E">
              <w:rPr>
                <w:rStyle w:val="IntenseEmphasis"/>
                <w:b w:val="1"/>
                <w:bCs w:val="1"/>
                <w:i w:val="0"/>
                <w:iCs w:val="0"/>
                <w:color w:val="FFFFFF" w:themeColor="background1"/>
              </w:rPr>
              <w:t>OVERVIEW</w:t>
            </w:r>
            <w:bookmarkEnd w:id="8"/>
          </w:p>
        </w:tc>
      </w:tr>
    </w:tbl>
    <w:p w:rsidR="004A407C" w:rsidP="00B66A2B" w:rsidRDefault="004A407C" w14:paraId="7E4D2126" w14:textId="77777777">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A407C" w:rsidTr="3B8B009E" w14:paraId="1657C691"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Mar/>
          </w:tcPr>
          <w:p w:rsidRPr="00903B63" w:rsidR="004A407C" w:rsidP="00642847" w:rsidRDefault="004A407C" w14:paraId="6FFDB4B3"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0070C0"/>
            <w:tcMar/>
          </w:tcPr>
          <w:p w:rsidRPr="00903B63" w:rsidR="004A407C" w:rsidP="3B8B009E" w:rsidRDefault="004A407C" w14:paraId="730A332E"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0070C0"/>
            <w:tcMar/>
          </w:tcPr>
          <w:p w:rsidRPr="00903B63" w:rsidR="004A407C" w:rsidP="3B8B009E" w:rsidRDefault="004A407C" w14:paraId="695A6B29"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Mar/>
          </w:tcPr>
          <w:p w:rsidRPr="00903B63" w:rsidR="004A407C" w:rsidP="3B8B009E" w:rsidRDefault="004A407C" w14:paraId="4CCE030C"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4A407C" w:rsidTr="3B8B009E" w14:paraId="61203C86"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Mar/>
          </w:tcPr>
          <w:p w:rsidRPr="00903B63" w:rsidR="004A407C" w:rsidP="3B8B009E" w:rsidRDefault="004A407C" w14:paraId="40696F09"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01</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0070C0"/>
            <w:tcMar/>
          </w:tcPr>
          <w:p w:rsidRPr="00903B63" w:rsidR="004A407C" w:rsidP="3B8B009E" w:rsidRDefault="006363E7" w14:paraId="27D57540"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MANDATORY</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0070C0"/>
            <w:tcMar/>
          </w:tcPr>
          <w:p w:rsidRPr="00E41723" w:rsidR="004A407C" w:rsidP="3B8B009E" w:rsidRDefault="006363E7" w14:paraId="42FFEEF1"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Mar/>
          </w:tcPr>
          <w:p w:rsidRPr="00903B63" w:rsidR="004A407C" w:rsidP="3B8B009E" w:rsidRDefault="004A407C" w14:paraId="6F7E7375"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4A407C" w:rsidP="004A407C" w:rsidRDefault="004A407C" w14:paraId="2CBEC59C" w14:textId="77777777">
      <w:pPr>
        <w:pStyle w:val="INDICATORNUMBER"/>
      </w:pPr>
    </w:p>
    <w:tbl>
      <w:tblPr>
        <w:tblStyle w:val="SubSectionIndicatorTableVOLUNTARY"/>
        <w:tblW w:w="9214" w:type="dxa"/>
        <w:tblInd w:w="5" w:type="dxa"/>
        <w:tblLook w:val="04A0" w:firstRow="1" w:lastRow="0" w:firstColumn="1" w:lastColumn="0" w:noHBand="0" w:noVBand="1"/>
      </w:tblPr>
      <w:tblGrid>
        <w:gridCol w:w="1119"/>
        <w:gridCol w:w="3828"/>
        <w:gridCol w:w="4267"/>
      </w:tblGrid>
      <w:tr w:rsidR="004A407C" w:rsidTr="3B8B009E" w14:paraId="175C263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9" w:type="dxa"/>
            <w:tcBorders>
              <w:top w:val="single" w:color="0070C0" w:sz="8" w:space="0"/>
              <w:left w:val="single" w:color="0070C0" w:sz="8" w:space="0"/>
              <w:bottom w:val="single" w:color="A6A6A6" w:themeColor="background1" w:themeShade="A6" w:sz="4" w:space="0"/>
            </w:tcBorders>
            <w:shd w:val="clear" w:color="auto" w:fill="00B0F0"/>
            <w:tcMar/>
          </w:tcPr>
          <w:p w:rsidRPr="00903B63" w:rsidR="004A407C" w:rsidP="3B8B009E" w:rsidRDefault="004A407C" w14:paraId="2DAFBED9"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w:t>
            </w:r>
            <w:r w:rsidRPr="3B8B009E" w:rsidR="3B8B009E">
              <w:rPr>
                <w:rStyle w:val="IntenseEmphasis"/>
                <w:i w:val="0"/>
                <w:iCs w:val="0"/>
                <w:color w:val="FFFFFF" w:themeColor="background1" w:themeTint="FF" w:themeShade="FF"/>
              </w:rPr>
              <w:t>A 01</w:t>
            </w:r>
          </w:p>
        </w:tc>
        <w:tc>
          <w:tcPr>
            <w:cnfStyle w:val="000000000000" w:firstRow="0" w:lastRow="0" w:firstColumn="0" w:lastColumn="0" w:oddVBand="0" w:evenVBand="0" w:oddHBand="0" w:evenHBand="0" w:firstRowFirstColumn="0" w:firstRowLastColumn="0" w:lastRowFirstColumn="0" w:lastRowLastColumn="0"/>
            <w:tcW w:w="8095" w:type="dxa"/>
            <w:gridSpan w:val="2"/>
            <w:tcBorders>
              <w:top w:val="single" w:color="0070C0" w:sz="8" w:space="0"/>
              <w:bottom w:val="nil"/>
              <w:right w:val="single" w:color="0070C0" w:sz="8" w:space="0"/>
            </w:tcBorders>
            <w:shd w:val="clear" w:color="auto" w:fill="0070C0"/>
            <w:tcMar/>
          </w:tcPr>
          <w:p w:rsidRPr="00903B63" w:rsidR="004A407C" w:rsidP="3B8B009E" w:rsidRDefault="004A407C" w14:paraId="4A39681E"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4A407C" w:rsidTr="3B8B009E" w14:paraId="0D17661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9" w:type="dxa"/>
            <w:tcBorders>
              <w:top w:val="single" w:color="A6A6A6" w:themeColor="background1" w:themeShade="A6" w:sz="4" w:space="0"/>
              <w:left w:val="single" w:color="0070C0" w:sz="8" w:space="0"/>
              <w:right w:val="single" w:color="BFBFBF" w:themeColor="background1" w:themeShade="BF" w:sz="8" w:space="0"/>
            </w:tcBorders>
            <w:tcMar/>
            <w:vAlign w:val="top"/>
          </w:tcPr>
          <w:p w:rsidR="004A407C" w:rsidP="3B8B009E" w:rsidRDefault="004A407C" w14:paraId="45329AE4"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01.1</w:t>
            </w:r>
          </w:p>
        </w:tc>
        <w:tc>
          <w:tcPr>
            <w:cnfStyle w:val="000000000000" w:firstRow="0" w:lastRow="0" w:firstColumn="0" w:lastColumn="0" w:oddVBand="0" w:evenVBand="0" w:oddHBand="0" w:evenHBand="0" w:firstRowFirstColumn="0" w:firstRowLastColumn="0" w:lastRowFirstColumn="0" w:lastRowLastColumn="0"/>
            <w:tcW w:w="8095" w:type="dxa"/>
            <w:gridSpan w:val="2"/>
            <w:tcBorders>
              <w:top w:val="nil"/>
              <w:left w:val="single" w:color="BFBFBF" w:themeColor="background1" w:themeShade="BF" w:sz="8" w:space="0"/>
              <w:right w:val="single" w:color="0070C0" w:sz="8" w:space="0"/>
            </w:tcBorders>
            <w:shd w:val="clear" w:color="auto" w:fill="DAEEF3" w:themeFill="accent5" w:themeFillTint="33"/>
            <w:tcMar/>
          </w:tcPr>
          <w:p w:rsidRPr="004A407C" w:rsidR="004A407C" w:rsidP="00642847" w:rsidRDefault="006363E7" w14:paraId="416CFC4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whether your organisation has a formal </w:t>
            </w:r>
            <w:r w:rsidR="3B8B009E">
              <w:rPr/>
              <w:t>engagement policy</w:t>
            </w:r>
            <w:r w:rsidR="3B8B009E">
              <w:rPr/>
              <w:t>.</w:t>
            </w:r>
          </w:p>
        </w:tc>
      </w:tr>
      <w:tr w:rsidR="006363E7" w:rsidTr="3B8B009E" w14:paraId="3D917F4C" w14:textId="77777777">
        <w:trPr>
          <w:trHeight w:val="154"/>
        </w:trPr>
        <w:tc>
          <w:tcPr>
            <w:cnfStyle w:val="001000000000" w:firstRow="0" w:lastRow="0" w:firstColumn="1" w:lastColumn="0" w:oddVBand="0" w:evenVBand="0" w:oddHBand="0" w:evenHBand="0" w:firstRowFirstColumn="0" w:firstRowLastColumn="0" w:lastRowFirstColumn="0" w:lastRowLastColumn="0"/>
            <w:tcW w:w="1119" w:type="dxa"/>
            <w:tcBorders>
              <w:top w:val="nil"/>
              <w:left w:val="single" w:color="0070C0" w:sz="8" w:space="0"/>
              <w:bottom w:val="single" w:color="A6A6A6" w:themeColor="background1" w:themeShade="A6" w:sz="4" w:space="0"/>
              <w:right w:val="single" w:color="BFBFBF" w:themeColor="background1" w:themeShade="BF" w:sz="8" w:space="0"/>
            </w:tcBorders>
            <w:tcMar/>
          </w:tcPr>
          <w:p w:rsidRPr="00AE100E" w:rsidR="006363E7" w:rsidP="006363E7" w:rsidRDefault="006363E7" w14:paraId="55B47DE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nil"/>
              <w:left w:val="single" w:color="BFBFBF" w:themeColor="background1" w:themeShade="BF" w:sz="8" w:space="0"/>
              <w:bottom w:val="single" w:color="BFBFBF" w:themeColor="background1" w:themeShade="BF" w:sz="8" w:space="0"/>
              <w:right w:val="single" w:color="BFBFBF" w:themeColor="background1" w:themeShade="BF" w:sz="8" w:space="0"/>
            </w:tcBorders>
            <w:shd w:val="clear" w:color="auto" w:fill="auto"/>
            <w:tcMar/>
          </w:tcPr>
          <w:p w:rsidRPr="00986592" w:rsidR="006363E7" w:rsidP="3B8B009E" w:rsidRDefault="006363E7" w14:paraId="08502427"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4267" w:type="dxa"/>
            <w:tcBorders>
              <w:top w:val="nil"/>
              <w:left w:val="single" w:color="BFBFBF" w:themeColor="background1" w:themeShade="BF" w:sz="8" w:space="0"/>
              <w:bottom w:val="single" w:color="BFBFBF" w:themeColor="background1" w:themeShade="BF" w:sz="8" w:space="0"/>
              <w:right w:val="single" w:color="0070C0" w:sz="8" w:space="0"/>
            </w:tcBorders>
            <w:shd w:val="clear" w:color="auto" w:fill="auto"/>
            <w:tcMar/>
          </w:tcPr>
          <w:p w:rsidRPr="00986592" w:rsidR="006363E7" w:rsidP="3B8B009E" w:rsidRDefault="006363E7" w14:paraId="058795FB"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rPr>
            </w:pPr>
            <w:r w:rsidRPr="00903B63">
              <w:sym w:font="Wingdings" w:char="F06D"/>
            </w:r>
            <w:r w:rsidRPr="00903B63">
              <w:rPr/>
              <w:t xml:space="preserve"> No</w:t>
            </w:r>
          </w:p>
        </w:tc>
      </w:tr>
      <w:tr w:rsidR="00D91DA4" w:rsidTr="3B8B009E" w14:paraId="14EB21D3"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9" w:type="dxa"/>
            <w:tcBorders>
              <w:top w:val="single" w:color="A6A6A6" w:themeColor="background1" w:themeShade="A6" w:sz="4" w:space="0"/>
              <w:left w:val="single" w:color="0070C0" w:sz="8" w:space="0"/>
              <w:right w:val="single" w:color="BFBFBF" w:themeColor="background1" w:themeShade="BF" w:sz="8" w:space="0"/>
            </w:tcBorders>
            <w:tcMar/>
          </w:tcPr>
          <w:p w:rsidRPr="00AE100E" w:rsidR="00D91DA4" w:rsidP="3B8B009E" w:rsidRDefault="00D91DA4" w14:paraId="5C3B9C32" w14:textId="29992AEE"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01.2</w:t>
            </w:r>
          </w:p>
        </w:tc>
        <w:tc>
          <w:tcPr>
            <w:cnfStyle w:val="000000000000" w:firstRow="0" w:lastRow="0" w:firstColumn="0" w:lastColumn="0" w:oddVBand="0" w:evenVBand="0" w:oddHBand="0" w:evenHBand="0" w:firstRowFirstColumn="0" w:firstRowLastColumn="0" w:lastRowFirstColumn="0" w:lastRowLastColumn="0"/>
            <w:tcW w:w="8095" w:type="dxa"/>
            <w:gridSpan w:val="2"/>
            <w:tcBorders>
              <w:top w:val="single" w:color="808080" w:themeColor="text1" w:themeTint="7F" w:themeShade="" w:sz="2" w:space="0"/>
              <w:left w:val="single" w:color="BFBFBF" w:themeColor="background1" w:themeShade="BF" w:sz="8" w:space="0"/>
              <w:right w:val="single" w:color="0070C0" w:sz="8" w:space="0"/>
            </w:tcBorders>
            <w:shd w:val="clear" w:color="auto" w:fill="DAEEF3" w:themeFill="accent5" w:themeFillTint="33"/>
            <w:tcMar/>
          </w:tcPr>
          <w:p w:rsidRPr="00903B63" w:rsidR="00D91DA4" w:rsidP="002F24CE" w:rsidRDefault="00D91DA4" w14:paraId="4935181E" w14:textId="48E62A73" w14:noSpellErr="1">
            <w:pPr>
              <w:pStyle w:val="INDICATORTEXT"/>
              <w:spacing w:before="120"/>
              <w:cnfStyle w:val="000000100000" w:firstRow="0" w:lastRow="0" w:firstColumn="0" w:lastColumn="0" w:oddVBand="0" w:evenVBand="0" w:oddHBand="1" w:evenHBand="0" w:firstRowFirstColumn="0" w:firstRowLastColumn="0" w:lastRowFirstColumn="0" w:lastRowLastColumn="0"/>
            </w:pPr>
            <w:r w:rsidR="3B8B009E">
              <w:rPr/>
              <w:t>Indicate what your engagement policy covers.</w:t>
            </w:r>
          </w:p>
        </w:tc>
      </w:tr>
      <w:tr w:rsidR="006363E7" w:rsidTr="3B8B009E" w14:paraId="72FD42F9" w14:textId="77777777">
        <w:trPr>
          <w:trHeight w:val="154"/>
        </w:trPr>
        <w:tc>
          <w:tcPr>
            <w:cnfStyle w:val="001000000000" w:firstRow="0" w:lastRow="0" w:firstColumn="1" w:lastColumn="0" w:oddVBand="0" w:evenVBand="0" w:oddHBand="0" w:evenHBand="0" w:firstRowFirstColumn="0" w:firstRowLastColumn="0" w:lastRowFirstColumn="0" w:lastRowLastColumn="0"/>
            <w:tcW w:w="1119" w:type="dxa"/>
            <w:tcBorders>
              <w:top w:val="nil"/>
              <w:left w:val="single" w:color="0070C0" w:sz="8" w:space="0"/>
              <w:bottom w:val="single" w:color="BFBFBF" w:themeColor="background1" w:themeShade="BF" w:sz="8" w:space="0"/>
              <w:right w:val="single" w:color="BFBFBF" w:themeColor="background1" w:themeShade="BF" w:sz="8" w:space="0"/>
            </w:tcBorders>
            <w:tcMar/>
          </w:tcPr>
          <w:p w:rsidRPr="00AE100E" w:rsidR="006363E7" w:rsidP="006363E7" w:rsidRDefault="006363E7" w14:paraId="11CD5A88" w14:textId="509CEACA">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5" w:type="dxa"/>
            <w:gridSpan w:val="2"/>
            <w:tcBorders>
              <w:top w:val="nil"/>
              <w:left w:val="single" w:color="BFBFBF" w:themeColor="background1" w:themeShade="BF" w:sz="8" w:space="0"/>
              <w:bottom w:val="single" w:color="BFBFBF" w:themeColor="background1" w:themeShade="BF" w:sz="8" w:space="0"/>
              <w:right w:val="single" w:color="0070C0" w:sz="8" w:space="0"/>
            </w:tcBorders>
            <w:shd w:val="clear" w:color="auto" w:fill="auto"/>
            <w:tcMar/>
          </w:tcPr>
          <w:p w:rsidR="006363E7" w:rsidP="006363E7" w:rsidRDefault="006363E7" w14:paraId="1D5C80CF" w14:textId="38EF35D8"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Conflict</w:t>
            </w:r>
            <w:r w:rsidR="3B8B009E">
              <w:rPr/>
              <w:t>s</w:t>
            </w:r>
            <w:r w:rsidR="3B8B009E">
              <w:rPr/>
              <w:t xml:space="preserve"> of interest</w:t>
            </w:r>
          </w:p>
          <w:p w:rsidR="006363E7" w:rsidP="006363E7" w:rsidRDefault="006363E7" w14:paraId="00C635D5" w14:textId="6B1FBD6E"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Prioritisation of engagements</w:t>
            </w:r>
            <w:r w:rsidR="3B8B009E">
              <w:rPr/>
              <w:t xml:space="preserve"> </w:t>
            </w:r>
          </w:p>
          <w:p w:rsidR="006363E7" w:rsidP="006363E7" w:rsidRDefault="006363E7" w14:paraId="4F0BDB6F"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Transparency</w:t>
            </w:r>
          </w:p>
          <w:p w:rsidR="006363E7" w:rsidP="006363E7" w:rsidRDefault="006363E7" w14:paraId="14EE0DDD"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Environmental factors</w:t>
            </w:r>
          </w:p>
          <w:p w:rsidR="006363E7" w:rsidP="006363E7" w:rsidRDefault="006363E7" w14:paraId="0B96A2BE"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Social factors</w:t>
            </w:r>
          </w:p>
          <w:p w:rsidR="00937A1E" w:rsidP="003107CE" w:rsidRDefault="006363E7" w14:paraId="2C974C83" w14:textId="4D4DBFFE"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Governance factors</w:t>
            </w:r>
            <w:r w:rsidR="3B8B009E">
              <w:rPr/>
              <w:t xml:space="preserve"> </w:t>
            </w:r>
          </w:p>
          <w:p w:rsidR="006363E7" w:rsidP="006363E7" w:rsidRDefault="006363E7" w14:paraId="41FAD3FE" w14:textId="0231841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Other, describe _____________</w:t>
            </w:r>
            <w:r w:rsidR="3B8B009E">
              <w:rPr/>
              <w:t xml:space="preserve"> </w:t>
            </w:r>
          </w:p>
          <w:p w:rsidRPr="00903B63" w:rsidR="006363E7" w:rsidRDefault="006363E7" w14:paraId="4EA38A4B" w14:textId="40A518EF"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None of the above</w:t>
            </w:r>
          </w:p>
        </w:tc>
      </w:tr>
      <w:tr w:rsidR="009559E5" w:rsidTr="3B8B009E" w14:paraId="3239A39D"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9" w:type="dxa"/>
            <w:vMerge w:val="restart"/>
            <w:tcBorders>
              <w:top w:val="single" w:color="BFBFBF" w:themeColor="background1" w:themeShade="BF" w:sz="8" w:space="0"/>
              <w:left w:val="single" w:color="0070C0" w:sz="8" w:space="0"/>
              <w:bottom w:val="single" w:color="BFBFBF" w:themeColor="background1" w:themeShade="BF" w:sz="8" w:space="0"/>
              <w:right w:val="single" w:color="BFBFBF" w:themeColor="background1" w:themeShade="BF" w:sz="8" w:space="0"/>
            </w:tcBorders>
            <w:tcMar/>
          </w:tcPr>
          <w:p w:rsidR="009559E5" w:rsidP="3B8B009E" w:rsidRDefault="009559E5" w14:paraId="78FF4197"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01.3</w:t>
            </w:r>
          </w:p>
        </w:tc>
        <w:tc>
          <w:tcPr>
            <w:cnfStyle w:val="000000000000" w:firstRow="0" w:lastRow="0" w:firstColumn="0" w:lastColumn="0" w:oddVBand="0" w:evenVBand="0" w:oddHBand="0" w:evenHBand="0" w:firstRowFirstColumn="0" w:firstRowLastColumn="0" w:lastRowFirstColumn="0" w:lastRowLastColumn="0"/>
            <w:tcW w:w="8095" w:type="dxa"/>
            <w:gridSpan w:val="2"/>
            <w:tcBorders>
              <w:top w:val="single" w:color="BFBFBF" w:themeColor="background1" w:themeShade="BF" w:sz="8" w:space="0"/>
              <w:left w:val="single" w:color="BFBFBF" w:themeColor="background1" w:themeShade="BF" w:sz="8" w:space="0"/>
              <w:right w:val="single" w:color="0070C0" w:sz="8" w:space="0"/>
            </w:tcBorders>
            <w:shd w:val="clear" w:color="auto" w:fill="DAEEF3" w:themeFill="accent5" w:themeFillTint="33"/>
            <w:tcMar/>
          </w:tcPr>
          <w:p w:rsidR="009559E5" w:rsidP="00F82E91" w:rsidRDefault="009559E5" w14:paraId="29D9CC4E" w14:textId="18BA539C" w14:noSpellErr="1">
            <w:pPr>
              <w:pStyle w:val="INDICATORTEXT"/>
              <w:ind w:left="132"/>
              <w:cnfStyle w:val="000000100000" w:firstRow="0" w:lastRow="0" w:firstColumn="0" w:lastColumn="0" w:oddVBand="0" w:evenVBand="0" w:oddHBand="1" w:evenHBand="0" w:firstRowFirstColumn="0" w:firstRowLastColumn="0" w:lastRowFirstColumn="0" w:lastRowLastColumn="0"/>
            </w:pPr>
            <w:r w:rsidR="3B8B009E">
              <w:rPr/>
              <w:t xml:space="preserve"> </w:t>
            </w:r>
            <w:r w:rsidR="3B8B009E">
              <w:rPr/>
              <w:t>A</w:t>
            </w:r>
            <w:r w:rsidR="3B8B009E">
              <w:rPr/>
              <w:t>ttach or provide a URL to your engagement policy.</w:t>
            </w:r>
          </w:p>
          <w:p w:rsidRPr="00CA076B" w:rsidR="00CA076B" w:rsidP="3B8B009E" w:rsidRDefault="00CA076B" w14:paraId="738436DD" w14:textId="0C34D8F9" w14:noSpellErr="1">
            <w:pPr>
              <w:pStyle w:val="INDICATORTEXT"/>
              <w:cnfStyle w:val="000000100000" w:firstRow="0" w:lastRow="0" w:firstColumn="0" w:lastColumn="0" w:oddVBand="0" w:evenVBand="0" w:oddHBand="1" w:evenHBand="0" w:firstRowFirstColumn="0" w:firstRowLastColumn="0" w:lastRowFirstColumn="0" w:lastRowLastColumn="0"/>
              <w:rPr>
                <w:color w:val="0082C8"/>
              </w:rPr>
            </w:pPr>
            <w:r w:rsidRPr="3B8B009E">
              <w:rPr>
                <w:caps/>
                <w:color w:val="0082C8"/>
              </w:rPr>
              <w:t>[OPTIONAL]</w:t>
            </w:r>
          </w:p>
        </w:tc>
      </w:tr>
      <w:tr w:rsidR="009559E5" w:rsidTr="3B8B009E" w14:paraId="4D227D85" w14:textId="77777777">
        <w:trPr>
          <w:trHeight w:val="154"/>
        </w:trPr>
        <w:tc>
          <w:tcPr>
            <w:cnfStyle w:val="001000000000" w:firstRow="0" w:lastRow="0" w:firstColumn="1" w:lastColumn="0" w:oddVBand="0" w:evenVBand="0" w:oddHBand="0" w:evenHBand="0" w:firstRowFirstColumn="0" w:firstRowLastColumn="0" w:lastRowFirstColumn="0" w:lastRowLastColumn="0"/>
            <w:tcW w:w="1119" w:type="dxa"/>
            <w:vMerge/>
            <w:tcBorders>
              <w:top w:val="single" w:color="A6A6A6" w:sz="4" w:space="0"/>
              <w:left w:val="single" w:color="0070C0" w:sz="8" w:space="0"/>
              <w:bottom w:val="single" w:color="BFBFBF" w:themeColor="background1" w:themeShade="BF" w:sz="8" w:space="0"/>
              <w:right w:val="single" w:color="BFBFBF" w:themeColor="background1" w:themeShade="BF" w:sz="8" w:space="0"/>
            </w:tcBorders>
          </w:tcPr>
          <w:p w:rsidR="009559E5" w:rsidP="006363E7" w:rsidRDefault="009559E5" w14:paraId="6846841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5" w:type="dxa"/>
            <w:gridSpan w:val="2"/>
            <w:tcBorders>
              <w:top w:val="nil"/>
              <w:left w:val="single" w:color="BFBFBF" w:themeColor="background1" w:themeShade="BF" w:sz="8" w:space="0"/>
              <w:bottom w:val="single" w:color="BFBFBF" w:themeColor="background1" w:themeShade="BF" w:sz="8" w:space="0"/>
              <w:right w:val="single" w:color="0070C0" w:sz="8" w:space="0"/>
            </w:tcBorders>
            <w:shd w:val="clear" w:color="auto" w:fill="auto"/>
            <w:tcMar/>
          </w:tcPr>
          <w:p w:rsidR="00F82E91" w:rsidP="009F7219" w:rsidRDefault="00F82E91" w14:paraId="4AE4F89D" w14:textId="77777777">
            <w:pPr>
              <w:pStyle w:val="INDICATORTEXT"/>
              <w:ind w:left="0"/>
              <w:cnfStyle w:val="000000000000" w:firstRow="0" w:lastRow="0" w:firstColumn="0" w:lastColumn="0" w:oddVBand="0" w:evenVBand="0" w:oddHBand="0" w:evenHBand="0" w:firstRowFirstColumn="0" w:firstRowLastColumn="0" w:lastRowFirstColumn="0" w:lastRowLastColumn="0"/>
            </w:pPr>
          </w:p>
        </w:tc>
      </w:tr>
      <w:tr w:rsidR="009559E5" w:rsidTr="3B8B009E" w14:paraId="3364048C"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9" w:type="dxa"/>
            <w:vMerge w:val="restart"/>
            <w:tcBorders>
              <w:top w:val="single" w:color="BFBFBF" w:themeColor="background1" w:themeShade="BF" w:sz="8" w:space="0"/>
              <w:left w:val="single" w:color="0070C0" w:sz="8" w:space="0"/>
              <w:bottom w:val="single" w:color="0070C0" w:sz="8" w:space="0"/>
              <w:right w:val="single" w:color="BFBFBF" w:themeColor="background1" w:themeShade="BF" w:sz="8" w:space="0"/>
            </w:tcBorders>
            <w:tcMar/>
          </w:tcPr>
          <w:p w:rsidR="009559E5" w:rsidP="3B8B009E" w:rsidRDefault="009559E5" w14:paraId="3F363307" w14:textId="13263C6A"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01.4</w:t>
            </w:r>
          </w:p>
        </w:tc>
        <w:tc>
          <w:tcPr>
            <w:cnfStyle w:val="000000000000" w:firstRow="0" w:lastRow="0" w:firstColumn="0" w:lastColumn="0" w:oddVBand="0" w:evenVBand="0" w:oddHBand="0" w:evenHBand="0" w:firstRowFirstColumn="0" w:firstRowLastColumn="0" w:lastRowFirstColumn="0" w:lastRowLastColumn="0"/>
            <w:tcW w:w="8095" w:type="dxa"/>
            <w:gridSpan w:val="2"/>
            <w:tcBorders>
              <w:top w:val="single" w:color="BFBFBF" w:themeColor="background1" w:themeShade="BF" w:sz="8" w:space="0"/>
              <w:left w:val="single" w:color="BFBFBF" w:themeColor="background1" w:themeShade="BF" w:sz="8" w:space="0"/>
              <w:right w:val="single" w:color="0070C0" w:sz="8" w:space="0"/>
            </w:tcBorders>
            <w:shd w:val="clear" w:color="auto" w:fill="DAEEF3" w:themeFill="accent5" w:themeFillTint="33"/>
            <w:tcMar/>
          </w:tcPr>
          <w:p w:rsidR="009559E5" w:rsidP="00F82E91" w:rsidRDefault="009559E5" w14:paraId="1D5079F9" w14:textId="60953E5A" w14:noSpellErr="1">
            <w:pPr>
              <w:pStyle w:val="INDICATORTEXT"/>
              <w:ind w:left="132"/>
              <w:cnfStyle w:val="000000100000" w:firstRow="0" w:lastRow="0" w:firstColumn="0" w:lastColumn="0" w:oddVBand="0" w:evenVBand="0" w:oddHBand="1" w:evenHBand="0" w:firstRowFirstColumn="0" w:firstRowLastColumn="0" w:lastRowFirstColumn="0" w:lastRowLastColumn="0"/>
            </w:pPr>
            <w:r w:rsidR="3B8B009E">
              <w:rPr/>
              <w:t xml:space="preserve">Provide </w:t>
            </w:r>
            <w:r w:rsidR="3B8B009E">
              <w:rPr/>
              <w:t>a brief overview of your organiz</w:t>
            </w:r>
            <w:r w:rsidR="3B8B009E">
              <w:rPr/>
              <w:t>ation’s approach to engagement</w:t>
            </w:r>
            <w:r w:rsidR="3B8B009E">
              <w:rPr/>
              <w:t>.</w:t>
            </w:r>
          </w:p>
        </w:tc>
      </w:tr>
      <w:tr w:rsidR="009559E5" w:rsidTr="3B8B009E" w14:paraId="51CD5FB2" w14:textId="77777777">
        <w:trPr>
          <w:trHeight w:val="154"/>
        </w:trPr>
        <w:tc>
          <w:tcPr>
            <w:cnfStyle w:val="001000000000" w:firstRow="0" w:lastRow="0" w:firstColumn="1" w:lastColumn="0" w:oddVBand="0" w:evenVBand="0" w:oddHBand="0" w:evenHBand="0" w:firstRowFirstColumn="0" w:firstRowLastColumn="0" w:lastRowFirstColumn="0" w:lastRowLastColumn="0"/>
            <w:tcW w:w="1119" w:type="dxa"/>
            <w:vMerge/>
            <w:tcBorders>
              <w:top w:val="nil"/>
              <w:left w:val="single" w:color="0070C0" w:sz="8" w:space="0"/>
              <w:bottom w:val="single" w:color="0070C0" w:sz="8" w:space="0"/>
              <w:right w:val="single" w:color="BFBFBF" w:themeColor="background1" w:themeShade="BF" w:sz="8" w:space="0"/>
            </w:tcBorders>
          </w:tcPr>
          <w:p w:rsidR="009559E5" w:rsidP="00751FB0" w:rsidRDefault="009559E5" w14:paraId="1F0F467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5" w:type="dxa"/>
            <w:gridSpan w:val="2"/>
            <w:tcBorders>
              <w:top w:val="nil"/>
              <w:left w:val="single" w:color="BFBFBF" w:themeColor="background1" w:themeShade="BF" w:sz="8" w:space="0"/>
              <w:bottom w:val="single" w:color="0070C0" w:sz="8" w:space="0"/>
              <w:right w:val="single" w:color="0070C0" w:sz="8" w:space="0"/>
            </w:tcBorders>
            <w:shd w:val="clear" w:color="auto" w:fill="auto"/>
            <w:tcMar/>
          </w:tcPr>
          <w:p w:rsidRPr="004A407C" w:rsidR="009559E5" w:rsidP="006363E7" w:rsidRDefault="009559E5" w14:paraId="280E9095" w14:textId="77777777">
            <w:pPr>
              <w:pStyle w:val="INDICATORTEXT"/>
              <w:ind w:left="0"/>
              <w:cnfStyle w:val="000000000000" w:firstRow="0" w:lastRow="0" w:firstColumn="0" w:lastColumn="0" w:oddVBand="0" w:evenVBand="0" w:oddHBand="0" w:evenHBand="0" w:firstRowFirstColumn="0" w:firstRowLastColumn="0" w:lastRowFirstColumn="0" w:lastRowLastColumn="0"/>
            </w:pPr>
          </w:p>
        </w:tc>
      </w:tr>
    </w:tbl>
    <w:p w:rsidR="004D0B7E" w:rsidP="00E06616" w:rsidRDefault="004D0B7E" w14:paraId="232D9713" w14:textId="77777777">
      <w:pPr>
        <w:pStyle w:val="INDICATORNUMBER"/>
      </w:pPr>
    </w:p>
    <w:p w:rsidR="004D0B7E" w:rsidRDefault="004D0B7E" w14:paraId="270966B5" w14:textId="77777777">
      <w:pPr>
        <w:widowControl/>
        <w:autoSpaceDE/>
        <w:autoSpaceDN/>
        <w:adjustRightInd/>
        <w:spacing w:before="0" w:after="0" w:line="240" w:lineRule="auto"/>
        <w:rPr>
          <w:rFonts w:eastAsia="Times New Roman"/>
          <w:b/>
          <w:color w:val="595959"/>
          <w:sz w:val="18"/>
          <w:szCs w:val="18"/>
        </w:rPr>
      </w:pPr>
      <w:r>
        <w:br w:type="page"/>
      </w:r>
    </w:p>
    <w:p w:rsidR="004A407C" w:rsidP="00E06616" w:rsidRDefault="004A407C" w14:paraId="2EB5E713" w14:textId="77777777">
      <w:pPr>
        <w:pStyle w:val="INDICATORNUMBER"/>
      </w:pPr>
    </w:p>
    <w:tbl>
      <w:tblPr>
        <w:tblStyle w:val="SubSectionMISCTableVOLUNTARY"/>
        <w:tblW w:w="9214" w:type="dxa"/>
        <w:tblInd w:w="5" w:type="dxa"/>
        <w:tblLook w:val="06A0" w:firstRow="1" w:lastRow="0" w:firstColumn="1" w:lastColumn="0" w:noHBand="1" w:noVBand="1"/>
      </w:tblPr>
      <w:tblGrid>
        <w:gridCol w:w="956"/>
        <w:gridCol w:w="4259"/>
        <w:gridCol w:w="1858"/>
        <w:gridCol w:w="2141"/>
      </w:tblGrid>
      <w:tr w:rsidR="004A407C" w:rsidTr="3B8B009E" w14:paraId="4092299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56" w:type="dxa"/>
            <w:tcBorders>
              <w:top w:val="single" w:color="0070C0" w:sz="8" w:space="0"/>
              <w:left w:val="single" w:color="0070C0" w:sz="8" w:space="0"/>
            </w:tcBorders>
            <w:shd w:val="clear" w:color="auto" w:fill="00B0F0"/>
            <w:tcMar/>
          </w:tcPr>
          <w:p w:rsidRPr="00191BC1" w:rsidR="004A407C" w:rsidP="3B8B009E" w:rsidRDefault="004A407C" w14:paraId="136E9C05"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w:t>
            </w:r>
            <w:r w:rsidRPr="3B8B009E" w:rsidR="3B8B009E">
              <w:rPr>
                <w:rStyle w:val="IntenseEmphasis"/>
                <w:b w:val="0"/>
                <w:bCs w:val="0"/>
                <w:i w:val="0"/>
                <w:iCs w:val="0"/>
                <w:color w:val="FFFFFF" w:themeColor="background1" w:themeTint="FF" w:themeShade="FF"/>
              </w:rPr>
              <w:t>A 01</w:t>
            </w:r>
          </w:p>
        </w:tc>
        <w:tc>
          <w:tcPr>
            <w:cnfStyle w:val="000000000000" w:firstRow="0" w:lastRow="0" w:firstColumn="0" w:lastColumn="0" w:oddVBand="0" w:evenVBand="0" w:oddHBand="0" w:evenHBand="0" w:firstRowFirstColumn="0" w:firstRowLastColumn="0" w:lastRowFirstColumn="0" w:lastRowLastColumn="0"/>
            <w:tcW w:w="8258" w:type="dxa"/>
            <w:gridSpan w:val="3"/>
            <w:tcBorders>
              <w:top w:val="single" w:color="0070C0" w:sz="8" w:space="0"/>
              <w:right w:val="single" w:color="0070C0" w:sz="8" w:space="0"/>
            </w:tcBorders>
            <w:shd w:val="clear" w:color="auto" w:fill="0070C0"/>
            <w:tcMar/>
          </w:tcPr>
          <w:p w:rsidRPr="00191BC1" w:rsidR="004A407C" w:rsidP="3B8B009E" w:rsidRDefault="004A407C" w14:paraId="156436AC"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CF025D" w:rsidR="004A407C" w:rsidTr="3B8B009E" w14:paraId="49F058A0" w14:textId="77777777">
        <w:tc>
          <w:tcPr>
            <w:cnfStyle w:val="001000000000" w:firstRow="0" w:lastRow="0" w:firstColumn="1" w:lastColumn="0" w:oddVBand="0" w:evenVBand="0" w:oddHBand="0" w:evenHBand="0" w:firstRowFirstColumn="0" w:firstRowLastColumn="0" w:lastRowFirstColumn="0" w:lastRowLastColumn="0"/>
            <w:tcW w:w="956" w:type="dxa"/>
            <w:tcBorders>
              <w:top w:val="single" w:color="595959" w:themeColor="text1" w:themeTint="A6" w:sz="4" w:space="0"/>
              <w:left w:val="single" w:color="0070C0" w:sz="8" w:space="0"/>
              <w:bottom w:val="single" w:color="BFBFBF" w:themeColor="background1" w:themeShade="BF" w:sz="4" w:space="0"/>
            </w:tcBorders>
            <w:tcMar/>
          </w:tcPr>
          <w:p w:rsidRPr="000D72DF" w:rsidR="004A407C" w:rsidP="3B8B009E" w:rsidRDefault="003177B1" w14:paraId="42518BA6" w14:textId="3F26366D"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w:t>
            </w:r>
            <w:r w:rsidRPr="3B8B009E" w:rsidR="3B8B009E">
              <w:rPr>
                <w:rStyle w:val="IntenseEmphasis"/>
                <w:b w:val="1"/>
                <w:bCs w:val="1"/>
                <w:i w:val="0"/>
                <w:iCs w:val="0"/>
                <w:color w:val="595959" w:themeColor="text1" w:themeTint="A6" w:themeShade="FF"/>
              </w:rPr>
              <w:t xml:space="preserve"> 01</w:t>
            </w:r>
            <w:r w:rsidRPr="3B8B009E" w:rsidR="3B8B009E">
              <w:rPr>
                <w:rStyle w:val="IntenseEmphasis"/>
                <w:b w:val="1"/>
                <w:bCs w:val="1"/>
                <w:i w:val="0"/>
                <w:iCs w:val="0"/>
                <w:color w:val="595959" w:themeColor="text1" w:themeTint="A6" w:themeShade="FF"/>
              </w:rPr>
              <w:t>.</w:t>
            </w:r>
            <w:r w:rsidRPr="3B8B009E" w:rsidR="3B8B009E">
              <w:rPr>
                <w:rStyle w:val="IntenseEmphasis"/>
                <w:b w:val="1"/>
                <w:bCs w:val="1"/>
                <w:i w:val="0"/>
                <w:iCs w:val="0"/>
                <w:color w:val="595959" w:themeColor="text1" w:themeTint="A6" w:themeShade="FF"/>
              </w:rPr>
              <w:t>4</w:t>
            </w:r>
          </w:p>
        </w:tc>
        <w:tc>
          <w:tcPr>
            <w:cnfStyle w:val="000000000000" w:firstRow="0" w:lastRow="0" w:firstColumn="0" w:lastColumn="0" w:oddVBand="0" w:evenVBand="0" w:oddHBand="0" w:evenHBand="0" w:firstRowFirstColumn="0" w:firstRowLastColumn="0" w:lastRowFirstColumn="0" w:lastRowLastColumn="0"/>
            <w:tcW w:w="8258" w:type="dxa"/>
            <w:gridSpan w:val="3"/>
            <w:tcBorders>
              <w:top w:val="single" w:color="595959" w:themeColor="text1" w:themeTint="A6" w:sz="4" w:space="0"/>
              <w:bottom w:val="single" w:color="BFBFBF" w:themeColor="background1" w:themeShade="BF" w:sz="4" w:space="0"/>
              <w:right w:val="single" w:color="0070C0" w:sz="8" w:space="0"/>
            </w:tcBorders>
            <w:tcMar/>
          </w:tcPr>
          <w:p w:rsidRPr="00CD3634" w:rsidR="00CD3634" w:rsidP="00CD3634" w:rsidRDefault="00CD3634" w14:paraId="4D672F54" w14:textId="3A50DF9C"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This may include a discussion of:</w:t>
            </w:r>
          </w:p>
          <w:p w:rsidRPr="00CD3634" w:rsidR="00CD3634" w:rsidP="00732315" w:rsidRDefault="009B114B" w14:paraId="0A8F830F" w14:textId="77777777" w14:noSpellErr="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pPr>
            <w:r w:rsidR="3B8B009E">
              <w:rPr/>
              <w:t>y</w:t>
            </w:r>
            <w:r w:rsidR="3B8B009E">
              <w:rPr/>
              <w:t xml:space="preserve">our </w:t>
            </w:r>
            <w:r w:rsidR="3B8B009E">
              <w:rPr/>
              <w:t>organisation’s objectives for undertaking engagement activities</w:t>
            </w:r>
            <w:r w:rsidR="3B8B009E">
              <w:rPr/>
              <w:t>;</w:t>
            </w:r>
          </w:p>
          <w:p w:rsidRPr="00CD3634" w:rsidR="00CD3634" w:rsidP="00732315" w:rsidRDefault="009B114B" w14:paraId="3EA38C40" w14:textId="30117675" w14:noSpellErr="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 xml:space="preserve">hether </w:t>
            </w:r>
            <w:r w:rsidR="3B8B009E">
              <w:rPr/>
              <w:t>engagement is conducted with companies that are currently held in your portfolios or also with companies not h</w:t>
            </w:r>
            <w:r w:rsidR="3B8B009E">
              <w:rPr/>
              <w:t>e</w:t>
            </w:r>
            <w:r w:rsidR="3B8B009E">
              <w:rPr/>
              <w:t>ld</w:t>
            </w:r>
            <w:r w:rsidR="3B8B009E">
              <w:rPr/>
              <w:t>;</w:t>
            </w:r>
          </w:p>
          <w:p w:rsidRPr="00CD3634" w:rsidR="00CD3634" w:rsidP="00732315" w:rsidRDefault="009B114B" w14:paraId="234836C3" w14:textId="77777777" w14:noSpellErr="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 xml:space="preserve">hether </w:t>
            </w:r>
            <w:r w:rsidR="3B8B009E">
              <w:rPr/>
              <w:t>your engagements are primarily proactive to ensure that ESG issues are well managed in a preventive manner, or</w:t>
            </w:r>
            <w:r w:rsidR="3B8B009E">
              <w:rPr/>
              <w:t xml:space="preserve"> </w:t>
            </w:r>
            <w:r w:rsidR="3B8B009E">
              <w:rPr/>
              <w:t>reactive to address issues that may have already occurred</w:t>
            </w:r>
            <w:r w:rsidR="3B8B009E">
              <w:rPr/>
              <w:t>;</w:t>
            </w:r>
          </w:p>
          <w:p w:rsidRPr="00CD3634" w:rsidR="00CD3634" w:rsidP="00732315" w:rsidRDefault="009B114B" w14:paraId="2469A392" w14:textId="77777777" w14:noSpellErr="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 xml:space="preserve">ho </w:t>
            </w:r>
            <w:r w:rsidR="3B8B009E">
              <w:rPr/>
              <w:t>carries out the engagement (e.g.</w:t>
            </w:r>
            <w:r w:rsidR="3B8B009E">
              <w:rPr/>
              <w:t>,</w:t>
            </w:r>
            <w:r w:rsidR="3B8B009E">
              <w:rPr/>
              <w:t xml:space="preserve"> specialised in-house engagement teams, the analysts, more senior</w:t>
            </w:r>
            <w:r w:rsidR="3B8B009E">
              <w:rPr/>
              <w:t>-</w:t>
            </w:r>
            <w:r w:rsidR="3B8B009E">
              <w:rPr/>
              <w:t>level roles, etc</w:t>
            </w:r>
            <w:r w:rsidR="3B8B009E">
              <w:rPr/>
              <w:t>.)</w:t>
            </w:r>
            <w:r w:rsidR="3B8B009E">
              <w:rPr/>
              <w:t>; and/or</w:t>
            </w:r>
          </w:p>
          <w:p w:rsidR="004A407C" w:rsidP="009B114B" w:rsidRDefault="009B114B" w14:paraId="6FF8B635" w14:textId="4B9F34A2" w14:noSpellErr="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 xml:space="preserve">ho </w:t>
            </w:r>
            <w:r w:rsidR="3B8B009E">
              <w:rPr/>
              <w:t>you seek to engage with within companies (e.g.</w:t>
            </w:r>
            <w:r w:rsidR="3B8B009E">
              <w:rPr/>
              <w:t>,</w:t>
            </w:r>
            <w:r w:rsidR="3B8B009E">
              <w:rPr/>
              <w:t xml:space="preserve"> </w:t>
            </w:r>
            <w:r w:rsidR="3B8B009E">
              <w:rPr/>
              <w:t>b</w:t>
            </w:r>
            <w:r w:rsidR="3B8B009E">
              <w:rPr/>
              <w:t>oard representatives, chairman, CEO, CR/IR managers)</w:t>
            </w:r>
            <w:r w:rsidR="3B8B009E">
              <w:rPr/>
              <w:t>;</w:t>
            </w:r>
          </w:p>
          <w:p w:rsidRPr="00B3368C" w:rsidR="00770D5F" w:rsidP="008C362C" w:rsidRDefault="00770D5F" w14:paraId="03B4CB85" w14:textId="35B2FBA0" w14:noSpellErr="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pPr>
            <w:r w:rsidR="3B8B009E">
              <w:rPr/>
              <w:t xml:space="preserve">whether your organisation typically engages with companies on specific ESG issues, e.g. emissions, climate change or other specific </w:t>
            </w:r>
            <w:r w:rsidR="3B8B009E">
              <w:rPr/>
              <w:t>ESG</w:t>
            </w:r>
            <w:r w:rsidR="3B8B009E">
              <w:rPr/>
              <w:t xml:space="preserve"> issues.</w:t>
            </w:r>
          </w:p>
        </w:tc>
      </w:tr>
      <w:tr w:rsidRPr="00CF025D" w:rsidR="000C7EB1" w:rsidTr="3B8B009E" w14:paraId="1580552E"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BFBFBF" w:themeColor="background1" w:themeShade="BF" w:sz="4" w:space="0"/>
              <w:left w:val="single" w:color="0070C0" w:sz="8" w:space="0"/>
              <w:bottom w:val="single" w:color="BFBFBF" w:themeColor="background1" w:themeShade="BF" w:sz="4" w:space="0"/>
              <w:right w:val="single" w:color="0070C0" w:sz="8" w:space="0"/>
            </w:tcBorders>
            <w:tcMar/>
          </w:tcPr>
          <w:p w:rsidRPr="00CD3634" w:rsidR="000C7EB1" w:rsidDel="000236B3" w:rsidP="00CD3634" w:rsidRDefault="000C7EB1" w14:paraId="2484CB84" w14:textId="77777777" w14:noSpellErr="1">
            <w:pPr>
              <w:pStyle w:val="INDICATORTEXT"/>
            </w:pPr>
            <w:r w:rsidRPr="3B8B009E" w:rsidR="3B8B009E">
              <w:rPr>
                <w:rStyle w:val="IntenseEmphasis"/>
                <w:i w:val="0"/>
                <w:iCs w:val="0"/>
                <w:color w:val="595959" w:themeColor="text1" w:themeTint="A6" w:themeShade="FF"/>
              </w:rPr>
              <w:t>LOGIC</w:t>
            </w:r>
          </w:p>
        </w:tc>
      </w:tr>
      <w:tr w:rsidRPr="00CF025D" w:rsidR="007F5318" w:rsidTr="3B8B009E" w14:paraId="596A2849" w14:textId="77777777">
        <w:tc>
          <w:tcPr>
            <w:cnfStyle w:val="001000000000" w:firstRow="0" w:lastRow="0" w:firstColumn="1" w:lastColumn="0" w:oddVBand="0" w:evenVBand="0" w:oddHBand="0" w:evenHBand="0" w:firstRowFirstColumn="0" w:firstRowLastColumn="0" w:lastRowFirstColumn="0" w:lastRowLastColumn="0"/>
            <w:tcW w:w="956" w:type="dxa"/>
            <w:tcBorders>
              <w:top w:val="single" w:color="BFBFBF" w:themeColor="background1" w:themeShade="BF" w:sz="4" w:space="0"/>
              <w:left w:val="single" w:color="0070C0" w:sz="8" w:space="0"/>
              <w:bottom w:val="single" w:color="BFBFBF" w:themeColor="background1" w:themeShade="BF" w:sz="4" w:space="0"/>
            </w:tcBorders>
            <w:tcMar/>
          </w:tcPr>
          <w:p w:rsidR="007F5318" w:rsidP="3B8B009E" w:rsidRDefault="007F5318" w14:paraId="77509176"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01</w:t>
            </w:r>
          </w:p>
        </w:tc>
        <w:tc>
          <w:tcPr>
            <w:cnfStyle w:val="000000000000" w:firstRow="0" w:lastRow="0" w:firstColumn="0" w:lastColumn="0" w:oddVBand="0" w:evenVBand="0" w:oddHBand="0" w:evenHBand="0" w:firstRowFirstColumn="0" w:firstRowLastColumn="0" w:lastRowFirstColumn="0" w:lastRowLastColumn="0"/>
            <w:tcW w:w="8258" w:type="dxa"/>
            <w:gridSpan w:val="3"/>
            <w:tcBorders>
              <w:top w:val="single" w:color="BFBFBF" w:themeColor="background1" w:themeShade="BF" w:sz="4" w:space="0"/>
              <w:bottom w:val="single" w:color="BFBFBF" w:themeColor="background1" w:themeShade="BF" w:sz="4" w:space="0"/>
              <w:right w:val="single" w:color="0070C0" w:sz="8" w:space="0"/>
            </w:tcBorders>
            <w:tcMar/>
          </w:tcPr>
          <w:p w:rsidR="007F5318" w:rsidP="00CD3634" w:rsidRDefault="007F5318" w14:paraId="68E94E3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[01.2], [01.3] and [01.4] will be applicable if you report “Yes” in [01.1]</w:t>
            </w:r>
            <w:r w:rsidR="3B8B009E">
              <w:rPr/>
              <w:t>,</w:t>
            </w:r>
          </w:p>
        </w:tc>
      </w:tr>
      <w:tr w:rsidRPr="00CF025D" w:rsidR="000267AA" w:rsidTr="3B8B009E" w14:paraId="39CF778A"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BFBFBF" w:themeColor="background1" w:themeShade="BF" w:sz="4" w:space="0"/>
              <w:left w:val="single" w:color="0070C0" w:sz="8" w:space="0"/>
              <w:bottom w:val="single" w:color="BFBFBF" w:themeColor="background1" w:themeShade="BF" w:sz="4" w:space="0"/>
              <w:right w:val="single" w:color="0070C0" w:sz="8" w:space="0"/>
            </w:tcBorders>
            <w:tcMar/>
          </w:tcPr>
          <w:p w:rsidRPr="000267AA" w:rsidR="000267AA" w:rsidP="3B8B009E" w:rsidRDefault="000267AA" w14:paraId="0BC5AECC" w14:textId="48CE0F99" w14:noSpellErr="1">
            <w:pPr>
              <w:pStyle w:val="INDICATORTEXT"/>
              <w:rPr>
                <w:b w:val="1"/>
                <w:bCs w:val="1"/>
              </w:rPr>
            </w:pPr>
            <w:r w:rsidRPr="3B8B009E" w:rsidR="3B8B009E">
              <w:rPr>
                <w:b w:val="1"/>
                <w:bCs w:val="1"/>
              </w:rPr>
              <w:t>ASSESSMENT</w:t>
            </w:r>
          </w:p>
        </w:tc>
      </w:tr>
      <w:tr w:rsidRPr="00CF025D" w:rsidR="000267AA" w:rsidTr="3B8B009E" w14:paraId="3A1BCDAB" w14:textId="77777777">
        <w:tc>
          <w:tcPr>
            <w:cnfStyle w:val="001000000000" w:firstRow="0" w:lastRow="0" w:firstColumn="1" w:lastColumn="0" w:oddVBand="0" w:evenVBand="0" w:oddHBand="0" w:evenHBand="0" w:firstRowFirstColumn="0" w:firstRowLastColumn="0" w:lastRowFirstColumn="0" w:lastRowLastColumn="0"/>
            <w:tcW w:w="956" w:type="dxa"/>
            <w:tcBorders>
              <w:top w:val="single" w:color="BFBFBF" w:themeColor="background1" w:themeShade="BF" w:sz="4" w:space="0"/>
              <w:left w:val="single" w:color="0070C0" w:sz="8" w:space="0"/>
              <w:bottom w:val="nil"/>
              <w:right w:val="single" w:color="auto" w:sz="4" w:space="0"/>
            </w:tcBorders>
            <w:tcMar/>
          </w:tcPr>
          <w:p w:rsidR="000267AA" w:rsidP="3B8B009E" w:rsidRDefault="000267AA" w14:paraId="204031E4" w14:textId="2EFF9AB3"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01</w:t>
            </w:r>
          </w:p>
        </w:tc>
        <w:tc>
          <w:tcPr>
            <w:cnfStyle w:val="000000000000" w:firstRow="0" w:lastRow="0" w:firstColumn="0" w:lastColumn="0" w:oddVBand="0" w:evenVBand="0" w:oddHBand="0" w:evenHBand="0" w:firstRowFirstColumn="0" w:firstRowLastColumn="0" w:lastRowFirstColumn="0" w:lastRowLastColumn="0"/>
            <w:tcW w:w="8258" w:type="dxa"/>
            <w:gridSpan w:val="3"/>
            <w:tcBorders>
              <w:top w:val="single" w:color="BFBFBF" w:themeColor="background1" w:themeShade="BF" w:sz="4" w:space="0"/>
              <w:left w:val="single" w:color="auto" w:sz="4" w:space="0"/>
              <w:bottom w:val="single" w:color="BFBFBF" w:themeColor="background1" w:themeShade="BF" w:sz="4" w:space="0"/>
              <w:right w:val="single" w:color="0070C0" w:sz="8" w:space="0"/>
            </w:tcBorders>
            <w:tcMar/>
          </w:tcPr>
          <w:p w:rsidRPr="00CC2037" w:rsidR="000267AA" w:rsidP="000267AA" w:rsidRDefault="000267AA" w14:paraId="6B6DD004"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Three </w:t>
            </w:r>
            <w:r w:rsidRPr="00CC2037">
              <w:rPr>
                <w:szCs w:val="18"/>
              </w:rPr>
              <w:sym w:font="Wingdings" w:char="F0AB"/>
            </w:r>
          </w:p>
          <w:p w:rsidR="000267AA" w:rsidP="000267AA" w:rsidRDefault="000267AA" w14:paraId="59C6C90D" w14:textId="6C372C3D"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The assessment of this indicator is b</w:t>
            </w:r>
            <w:r w:rsidR="3B8B009E">
              <w:rPr/>
              <w:t>ased on your response to [01.1]</w:t>
            </w:r>
            <w:r w:rsidR="3B8B009E">
              <w:rPr/>
              <w:t xml:space="preserve"> and [01.2]</w:t>
            </w:r>
            <w:r w:rsidR="3B8B009E">
              <w:rPr/>
              <w:t>.</w:t>
            </w:r>
          </w:p>
        </w:tc>
      </w:tr>
      <w:tr w:rsidRPr="00CF025D" w:rsidR="008C362C" w:rsidTr="3B8B009E" w14:paraId="76300FAC" w14:textId="77777777">
        <w:tc>
          <w:tcPr>
            <w:cnfStyle w:val="001000000000" w:firstRow="0" w:lastRow="0" w:firstColumn="1" w:lastColumn="0" w:oddVBand="0" w:evenVBand="0" w:oddHBand="0" w:evenHBand="0" w:firstRowFirstColumn="0" w:firstRowLastColumn="0" w:lastRowFirstColumn="0" w:lastRowLastColumn="0"/>
            <w:tcW w:w="956" w:type="dxa"/>
            <w:tcBorders>
              <w:top w:val="nil"/>
              <w:left w:val="single" w:color="0070C0" w:sz="8" w:space="0"/>
              <w:bottom w:val="nil"/>
              <w:right w:val="single" w:color="auto" w:sz="4" w:space="0"/>
            </w:tcBorders>
            <w:tcMar/>
          </w:tcPr>
          <w:p w:rsidR="000267AA" w:rsidP="000267AA" w:rsidRDefault="000267AA" w14:paraId="37FDFBB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258" w:type="dxa"/>
            <w:gridSpan w:val="3"/>
            <w:tcBorders>
              <w:top w:val="single" w:color="BFBFBF" w:themeColor="background1" w:themeShade="BF" w:sz="4" w:space="0"/>
              <w:left w:val="single" w:color="auto" w:sz="4" w:space="0"/>
              <w:bottom w:val="single" w:color="BFBFBF" w:themeColor="background1" w:themeShade="BF" w:sz="4" w:space="0"/>
              <w:right w:val="single" w:color="0070C0" w:sz="4" w:space="0"/>
            </w:tcBorders>
            <w:tcMar/>
          </w:tcPr>
          <w:p w:rsidR="000267AA" w:rsidP="000267AA" w:rsidRDefault="000267AA" w14:paraId="02579D09" w14:textId="476DF056" w14:noSpellErr="1">
            <w:pPr>
              <w:pStyle w:val="INDICATORTEXT"/>
              <w:cnfStyle w:val="000000000000" w:firstRow="0" w:lastRow="0" w:firstColumn="0" w:lastColumn="0" w:oddVBand="0" w:evenVBand="0" w:oddHBand="0" w:evenHBand="0" w:firstRowFirstColumn="0" w:firstRowLastColumn="0" w:lastRowFirstColumn="0" w:lastRowLastColumn="0"/>
            </w:pPr>
            <w:r w:rsidRPr="3B8B009E" w:rsidR="3B8B009E">
              <w:rPr>
                <w:rFonts w:ascii="Calibri" w:hAnsi="Calibri" w:eastAsia="Calibri" w:cs="Calibri"/>
                <w:b w:val="1"/>
                <w:bCs w:val="1"/>
              </w:rPr>
              <w:t>Indicator scoring methodology</w:t>
            </w:r>
          </w:p>
        </w:tc>
      </w:tr>
      <w:tr w:rsidRPr="00CF025D" w:rsidR="008C362C" w:rsidTr="3B8B009E" w14:paraId="681B3E37" w14:textId="77777777">
        <w:tc>
          <w:tcPr>
            <w:cnfStyle w:val="001000000000" w:firstRow="0" w:lastRow="0" w:firstColumn="1" w:lastColumn="0" w:oddVBand="0" w:evenVBand="0" w:oddHBand="0" w:evenHBand="0" w:firstRowFirstColumn="0" w:firstRowLastColumn="0" w:lastRowFirstColumn="0" w:lastRowLastColumn="0"/>
            <w:tcW w:w="956" w:type="dxa"/>
            <w:tcBorders>
              <w:top w:val="nil"/>
              <w:left w:val="single" w:color="0070C0" w:sz="8" w:space="0"/>
              <w:bottom w:val="nil"/>
              <w:right w:val="single" w:color="auto" w:sz="4" w:space="0"/>
            </w:tcBorders>
            <w:tcMar/>
          </w:tcPr>
          <w:p w:rsidR="000267AA" w:rsidP="000267AA" w:rsidRDefault="000267AA" w14:paraId="15EB6BC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9" w:type="dxa"/>
            <w:tcBorders>
              <w:top w:val="single" w:color="BFBFBF" w:themeColor="background1" w:themeShade="BF" w:sz="4" w:space="0"/>
              <w:left w:val="single" w:color="auto" w:sz="4" w:space="0"/>
              <w:bottom w:val="single" w:color="BFBFBF" w:themeColor="background1" w:themeShade="BF" w:sz="4" w:space="0"/>
              <w:right w:val="single" w:color="BFBFBF" w:themeColor="background1" w:themeShade="BF" w:sz="4" w:space="0"/>
            </w:tcBorders>
            <w:tcMar/>
          </w:tcPr>
          <w:p w:rsidRPr="00FA40BC" w:rsidR="000267AA" w:rsidP="3B8B009E" w:rsidRDefault="000267AA" w14:paraId="0393524C" w14:textId="782EB63E"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858"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0267AA" w:rsidP="000267AA" w:rsidRDefault="000267AA" w14:paraId="45C8D146" w14:textId="331268CD" w14:noSpellErr="1">
            <w:pPr>
              <w:pStyle w:val="INDICATORTEXT"/>
              <w:cnfStyle w:val="000000000000" w:firstRow="0" w:lastRow="0" w:firstColumn="0" w:lastColumn="0" w:oddVBand="0" w:evenVBand="0" w:oddHBand="0" w:evenHBand="0" w:firstRowFirstColumn="0" w:firstRowLastColumn="0" w:lastRowFirstColumn="0" w:lastRowLastColumn="0"/>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14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70C0" w:sz="4" w:space="0"/>
            </w:tcBorders>
            <w:tcMar/>
          </w:tcPr>
          <w:p w:rsidR="000267AA" w:rsidP="000267AA" w:rsidRDefault="000267AA" w14:paraId="441155F4" w14:textId="644B591C" w14:noSpellErr="1">
            <w:pPr>
              <w:pStyle w:val="INDICATORTEXT"/>
              <w:cnfStyle w:val="000000000000" w:firstRow="0" w:lastRow="0" w:firstColumn="0" w:lastColumn="0" w:oddVBand="0" w:evenVBand="0" w:oddHBand="0" w:evenHBand="0" w:firstRowFirstColumn="0" w:firstRowLastColumn="0" w:lastRowFirstColumn="0" w:lastRowLastColumn="0"/>
            </w:pPr>
            <w:r w:rsidRPr="3B8B009E" w:rsidR="3B8B009E">
              <w:rPr>
                <w:b w:val="1"/>
                <w:bCs w:val="1"/>
              </w:rPr>
              <w:t>Further Details</w:t>
            </w:r>
          </w:p>
        </w:tc>
      </w:tr>
      <w:tr w:rsidRPr="00CF025D" w:rsidR="008C362C" w:rsidTr="3B8B009E" w14:paraId="143C2622" w14:textId="77777777">
        <w:tc>
          <w:tcPr>
            <w:cnfStyle w:val="001000000000" w:firstRow="0" w:lastRow="0" w:firstColumn="1" w:lastColumn="0" w:oddVBand="0" w:evenVBand="0" w:oddHBand="0" w:evenHBand="0" w:firstRowFirstColumn="0" w:firstRowLastColumn="0" w:lastRowFirstColumn="0" w:lastRowLastColumn="0"/>
            <w:tcW w:w="956" w:type="dxa"/>
            <w:tcBorders>
              <w:top w:val="nil"/>
              <w:left w:val="single" w:color="0070C0" w:sz="8" w:space="0"/>
              <w:bottom w:val="nil"/>
              <w:right w:val="single" w:color="auto" w:sz="4" w:space="0"/>
            </w:tcBorders>
            <w:tcMar/>
          </w:tcPr>
          <w:p w:rsidR="000267AA" w:rsidP="000267AA" w:rsidRDefault="000267AA" w14:paraId="396D229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9" w:type="dxa"/>
            <w:tcBorders>
              <w:top w:val="single" w:color="BFBFBF" w:themeColor="background1" w:themeShade="BF" w:sz="4" w:space="0"/>
              <w:left w:val="single" w:color="auto" w:sz="4" w:space="0"/>
              <w:bottom w:val="single" w:color="BFBFBF" w:themeColor="background1" w:themeShade="BF" w:sz="4" w:space="0"/>
              <w:right w:val="single" w:color="BFBFBF" w:themeColor="background1" w:themeShade="BF" w:sz="4" w:space="0"/>
            </w:tcBorders>
            <w:tcMar/>
          </w:tcPr>
          <w:p w:rsidR="000267AA" w:rsidP="3B8B009E" w:rsidRDefault="000267AA" w14:paraId="2AD3D797" w14:textId="628FB58D"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3B8B009E">
              <w:rPr/>
              <w:t xml:space="preserve">‘No’ </w:t>
            </w:r>
          </w:p>
        </w:tc>
        <w:tc>
          <w:tcPr>
            <w:cnfStyle w:val="000000000000" w:firstRow="0" w:lastRow="0" w:firstColumn="0" w:lastColumn="0" w:oddVBand="0" w:evenVBand="0" w:oddHBand="0" w:evenHBand="0" w:firstRowFirstColumn="0" w:firstRowLastColumn="0" w:lastRowFirstColumn="0" w:lastRowLastColumn="0"/>
            <w:tcW w:w="1858"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42063C" w:rsidR="000267AA" w:rsidP="000267AA" w:rsidRDefault="000267AA" w14:paraId="1C027734" w14:textId="3E34BBD6">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214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70C0" w:sz="4" w:space="0"/>
            </w:tcBorders>
            <w:tcMar/>
          </w:tcPr>
          <w:p w:rsidR="000267AA" w:rsidP="000267AA" w:rsidRDefault="000267AA" w14:paraId="25A3B3F9"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8C362C" w:rsidTr="3B8B009E" w14:paraId="71AB5D56" w14:textId="77777777">
        <w:tc>
          <w:tcPr>
            <w:cnfStyle w:val="001000000000" w:firstRow="0" w:lastRow="0" w:firstColumn="1" w:lastColumn="0" w:oddVBand="0" w:evenVBand="0" w:oddHBand="0" w:evenHBand="0" w:firstRowFirstColumn="0" w:firstRowLastColumn="0" w:lastRowFirstColumn="0" w:lastRowLastColumn="0"/>
            <w:tcW w:w="956" w:type="dxa"/>
            <w:tcBorders>
              <w:top w:val="nil"/>
              <w:left w:val="single" w:color="0070C0" w:sz="8" w:space="0"/>
              <w:bottom w:val="nil"/>
              <w:right w:val="single" w:color="auto" w:sz="4" w:space="0"/>
            </w:tcBorders>
            <w:tcMar/>
          </w:tcPr>
          <w:p w:rsidR="000267AA" w:rsidP="000267AA" w:rsidRDefault="000267AA" w14:paraId="37F9E70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9" w:type="dxa"/>
            <w:tcBorders>
              <w:top w:val="single" w:color="BFBFBF" w:themeColor="background1" w:themeShade="BF" w:sz="4" w:space="0"/>
              <w:left w:val="single" w:color="auto" w:sz="4" w:space="0"/>
              <w:bottom w:val="single" w:color="BFBFBF" w:themeColor="background1" w:themeShade="BF" w:sz="4" w:space="0"/>
              <w:right w:val="single" w:color="BFBFBF" w:themeColor="background1" w:themeShade="BF" w:sz="4" w:space="0"/>
            </w:tcBorders>
            <w:tcMar/>
          </w:tcPr>
          <w:p w:rsidR="000267AA" w:rsidP="000267AA" w:rsidRDefault="000267AA" w14:paraId="09216F1C" w14:textId="56289571"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'Yes' in LEA 01.1 and 'None of the above' in LEA 02.1.</w:t>
            </w:r>
          </w:p>
        </w:tc>
        <w:tc>
          <w:tcPr>
            <w:cnfStyle w:val="000000000000" w:firstRow="0" w:lastRow="0" w:firstColumn="0" w:lastColumn="0" w:oddVBand="0" w:evenVBand="0" w:oddHBand="0" w:evenHBand="0" w:firstRowFirstColumn="0" w:firstRowLastColumn="0" w:lastRowFirstColumn="0" w:lastRowLastColumn="0"/>
            <w:tcW w:w="1858"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FA40BC" w:rsidR="000267AA" w:rsidP="000267AA" w:rsidRDefault="000267AA" w14:paraId="62B03E0A" w14:textId="6DF9EAC9">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FA40BC">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4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70C0" w:sz="4" w:space="0"/>
            </w:tcBorders>
            <w:tcMar/>
          </w:tcPr>
          <w:p w:rsidR="000267AA" w:rsidP="000267AA" w:rsidRDefault="000267AA" w14:paraId="1E4900AB"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8C362C" w:rsidTr="3B8B009E" w14:paraId="32872251" w14:textId="77777777">
        <w:tc>
          <w:tcPr>
            <w:cnfStyle w:val="001000000000" w:firstRow="0" w:lastRow="0" w:firstColumn="1" w:lastColumn="0" w:oddVBand="0" w:evenVBand="0" w:oddHBand="0" w:evenHBand="0" w:firstRowFirstColumn="0" w:firstRowLastColumn="0" w:lastRowFirstColumn="0" w:lastRowLastColumn="0"/>
            <w:tcW w:w="956" w:type="dxa"/>
            <w:tcBorders>
              <w:top w:val="nil"/>
              <w:left w:val="single" w:color="0070C0" w:sz="8" w:space="0"/>
              <w:bottom w:val="nil"/>
              <w:right w:val="single" w:color="auto" w:sz="4" w:space="0"/>
            </w:tcBorders>
            <w:tcMar/>
          </w:tcPr>
          <w:p w:rsidR="000267AA" w:rsidP="000267AA" w:rsidRDefault="000267AA" w14:paraId="7DD8B05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9" w:type="dxa"/>
            <w:tcBorders>
              <w:top w:val="single" w:color="BFBFBF" w:themeColor="background1" w:themeShade="BF" w:sz="4" w:space="0"/>
              <w:left w:val="single" w:color="auto" w:sz="4" w:space="0"/>
              <w:bottom w:val="single" w:color="BFBFBF" w:themeColor="background1" w:themeShade="BF" w:sz="4" w:space="0"/>
              <w:right w:val="single" w:color="BFBFBF" w:themeColor="background1" w:themeShade="BF" w:sz="4" w:space="0"/>
            </w:tcBorders>
            <w:tcMar/>
          </w:tcPr>
          <w:p w:rsidR="000267AA" w:rsidP="000267AA" w:rsidRDefault="000267AA" w14:paraId="7CF2D019" w14:textId="053C5745"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'Yes' in LEA 01.1 and up to two selections in LEA 02.1.</w:t>
            </w:r>
          </w:p>
        </w:tc>
        <w:tc>
          <w:tcPr>
            <w:cnfStyle w:val="000000000000" w:firstRow="0" w:lastRow="0" w:firstColumn="0" w:lastColumn="0" w:oddVBand="0" w:evenVBand="0" w:oddHBand="0" w:evenHBand="0" w:firstRowFirstColumn="0" w:firstRowLastColumn="0" w:lastRowFirstColumn="0" w:lastRowLastColumn="0"/>
            <w:tcW w:w="1858"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FA40BC" w:rsidR="000267AA" w:rsidP="000267AA" w:rsidRDefault="000267AA" w14:paraId="0A265A14" w14:textId="76EC9D5F">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4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70C0" w:sz="4" w:space="0"/>
            </w:tcBorders>
            <w:tcMar/>
          </w:tcPr>
          <w:p w:rsidR="000267AA" w:rsidP="000267AA" w:rsidRDefault="000267AA" w14:paraId="7C5A62A4"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8C362C" w:rsidTr="3B8B009E" w14:paraId="7BBFEEAC" w14:textId="77777777">
        <w:tc>
          <w:tcPr>
            <w:cnfStyle w:val="001000000000" w:firstRow="0" w:lastRow="0" w:firstColumn="1" w:lastColumn="0" w:oddVBand="0" w:evenVBand="0" w:oddHBand="0" w:evenHBand="0" w:firstRowFirstColumn="0" w:firstRowLastColumn="0" w:lastRowFirstColumn="0" w:lastRowLastColumn="0"/>
            <w:tcW w:w="956" w:type="dxa"/>
            <w:tcBorders>
              <w:top w:val="nil"/>
              <w:left w:val="single" w:color="0070C0" w:sz="8" w:space="0"/>
              <w:bottom w:val="single" w:color="0070C0" w:sz="8" w:space="0"/>
              <w:right w:val="single" w:color="auto" w:sz="4" w:space="0"/>
            </w:tcBorders>
            <w:tcMar/>
          </w:tcPr>
          <w:p w:rsidR="000267AA" w:rsidP="000267AA" w:rsidRDefault="000267AA" w14:paraId="2D8587F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9" w:type="dxa"/>
            <w:tcBorders>
              <w:top w:val="single" w:color="BFBFBF" w:themeColor="background1" w:themeShade="BF" w:sz="4" w:space="0"/>
              <w:left w:val="single" w:color="auto" w:sz="4" w:space="0"/>
              <w:bottom w:val="single" w:color="0070C0" w:sz="4" w:space="0"/>
              <w:right w:val="single" w:color="BFBFBF" w:themeColor="background1" w:themeShade="BF" w:sz="4" w:space="0"/>
            </w:tcBorders>
            <w:tcMar/>
          </w:tcPr>
          <w:p w:rsidR="000267AA" w:rsidP="000267AA" w:rsidRDefault="000267AA" w14:paraId="76BE798D" w14:textId="0D3438CB"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'Yes' in LEA 01.1 and three or more selections in LEA 02.1.</w:t>
            </w:r>
          </w:p>
        </w:tc>
        <w:tc>
          <w:tcPr>
            <w:cnfStyle w:val="000000000000" w:firstRow="0" w:lastRow="0" w:firstColumn="0" w:lastColumn="0" w:oddVBand="0" w:evenVBand="0" w:oddHBand="0" w:evenHBand="0" w:firstRowFirstColumn="0" w:firstRowLastColumn="0" w:lastRowFirstColumn="0" w:lastRowLastColumn="0"/>
            <w:tcW w:w="1858" w:type="dxa"/>
            <w:tcBorders>
              <w:top w:val="single" w:color="BFBFBF" w:themeColor="background1" w:themeShade="BF" w:sz="4" w:space="0"/>
              <w:left w:val="single" w:color="BFBFBF" w:themeColor="background1" w:themeShade="BF" w:sz="4" w:space="0"/>
              <w:bottom w:val="single" w:color="0070C0" w:sz="4" w:space="0"/>
              <w:right w:val="single" w:color="BFBFBF" w:themeColor="background1" w:themeShade="BF" w:sz="4" w:space="0"/>
            </w:tcBorders>
            <w:tcMar/>
          </w:tcPr>
          <w:p w:rsidRPr="00FA40BC" w:rsidR="000267AA" w:rsidP="000267AA" w:rsidRDefault="000267AA" w14:paraId="044A2078" w14:textId="27738469">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41" w:type="dxa"/>
            <w:tcBorders>
              <w:top w:val="single" w:color="BFBFBF" w:themeColor="background1" w:themeShade="BF" w:sz="4" w:space="0"/>
              <w:left w:val="single" w:color="BFBFBF" w:themeColor="background1" w:themeShade="BF" w:sz="4" w:space="0"/>
              <w:bottom w:val="single" w:color="0070C0" w:sz="4" w:space="0"/>
              <w:right w:val="single" w:color="0070C0" w:sz="4" w:space="0"/>
            </w:tcBorders>
            <w:tcMar/>
          </w:tcPr>
          <w:p w:rsidR="000267AA" w:rsidP="000267AA" w:rsidRDefault="000267AA" w14:paraId="2ACC5404"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rsidR="003177B1" w:rsidRDefault="003177B1" w14:paraId="58985AF9" w14:textId="7777777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43BCA" w:rsidTr="3B8B009E" w14:paraId="1B53D26B"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843BCA" w:rsidP="00642847" w:rsidRDefault="00843BCA" w14:paraId="67E6F638"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843BCA" w:rsidP="3B8B009E" w:rsidRDefault="00843BCA" w14:paraId="2280B489"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843BCA" w:rsidP="3B8B009E" w:rsidRDefault="00843BCA" w14:paraId="3E9ABEB7"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843BCA" w:rsidP="3B8B009E" w:rsidRDefault="00843BCA" w14:paraId="51934F3E"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843BCA" w:rsidTr="3B8B009E" w14:paraId="7E41CC2A"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843BCA" w:rsidP="3B8B009E" w:rsidRDefault="00843BCA" w14:paraId="79BC24FD"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02</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843BCA" w:rsidP="3B8B009E" w:rsidRDefault="00843BCA" w14:paraId="41E4011C"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843BCA" w:rsidP="3B8B009E" w:rsidRDefault="00843BCA" w14:paraId="630B6B1B"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GATEWAY</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843BCA" w:rsidP="3B8B009E" w:rsidRDefault="00843BCA" w14:paraId="4818E624"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1,2,3</w:t>
            </w:r>
          </w:p>
        </w:tc>
      </w:tr>
    </w:tbl>
    <w:p w:rsidR="004A407C" w:rsidP="00CD3D16" w:rsidRDefault="004A407C" w14:paraId="3D426656"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2977"/>
        <w:gridCol w:w="5103"/>
      </w:tblGrid>
      <w:tr w:rsidR="00CD3D16" w:rsidTr="3B8B009E" w14:paraId="0616BDDE"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CD3D16" w:rsidP="3B8B009E" w:rsidRDefault="00CD3D16" w14:paraId="375CCD7B"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02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0070C0" w:sz="4" w:space="0"/>
              <w:right w:val="single" w:color="0070C0" w:sz="4" w:space="0"/>
            </w:tcBorders>
            <w:shd w:val="clear" w:color="auto" w:fill="0070C0"/>
            <w:tcMar/>
          </w:tcPr>
          <w:p w:rsidRPr="00903B63" w:rsidR="00CD3D16" w:rsidP="3B8B009E" w:rsidRDefault="00CD3D16" w14:paraId="7E43B229"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CD3D16" w:rsidTr="3B8B009E" w14:paraId="1BBC2A58"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CD3D16" w:rsidP="3B8B009E" w:rsidRDefault="006B1441" w14:paraId="317EA193"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 xml:space="preserve">LEA </w:t>
            </w:r>
            <w:r w:rsidRPr="3B8B009E" w:rsidR="3B8B009E">
              <w:rPr>
                <w:rStyle w:val="IntenseEmphasis"/>
                <w:b w:val="1"/>
                <w:bCs w:val="1"/>
                <w:i w:val="0"/>
                <w:iCs w:val="0"/>
                <w:color w:val="595959" w:themeColor="text1" w:themeTint="A6" w:themeShade="FF"/>
              </w:rPr>
              <w:t>02.1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860FD9" w:rsidR="00CD3D16" w:rsidP="003B48D9" w:rsidRDefault="003B48D9" w14:paraId="62095985" w14:textId="46CFADA9" w14:noSpellErr="1">
            <w:pPr>
              <w:pStyle w:val="INDICATORTEXT"/>
              <w:cnfStyle w:val="000000100000" w:firstRow="0" w:lastRow="0" w:firstColumn="0" w:lastColumn="0" w:oddVBand="0" w:evenVBand="0" w:oddHBand="1" w:evenHBand="0" w:firstRowFirstColumn="0" w:firstRowLastColumn="0" w:lastRowFirstColumn="0" w:lastRowLastColumn="0"/>
            </w:pPr>
            <w:r w:rsidRPr="3B8B009E" w:rsidR="3B8B009E">
              <w:rPr>
                <w:b w:val="1"/>
                <w:bCs w:val="1"/>
              </w:rPr>
              <w:t xml:space="preserve"> </w:t>
            </w:r>
            <w:r w:rsidR="3B8B009E">
              <w:rPr/>
              <w:t>Indicate the method of engagement, giving reasons</w:t>
            </w:r>
            <w:r w:rsidR="3B8B009E">
              <w:rPr/>
              <w:t xml:space="preserve"> for the interaction</w:t>
            </w:r>
            <w:r w:rsidR="3B8B009E">
              <w:rPr/>
              <w:t>.</w:t>
            </w:r>
            <w:r w:rsidR="3B8B009E">
              <w:rPr/>
              <w:t xml:space="preserve"> </w:t>
            </w:r>
          </w:p>
        </w:tc>
      </w:tr>
      <w:tr w:rsidR="00CD3D16" w:rsidTr="3B8B009E" w14:paraId="7C37454B" w14:textId="77777777">
        <w:trPr>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color="0070C0" w:sz="4" w:space="0"/>
            </w:tcBorders>
            <w:tcMar/>
            <w:vAlign w:val="top"/>
          </w:tcPr>
          <w:p w:rsidR="00CD3D16" w:rsidP="00F41D18" w:rsidRDefault="00CD3D16" w14:paraId="1CB14272"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977"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Mar/>
          </w:tcPr>
          <w:p w:rsidRPr="00B3368C" w:rsidR="00CD3D16" w:rsidP="3B8B009E" w:rsidRDefault="00CD3D16" w14:paraId="574EC609"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 xml:space="preserve">Type of engagement </w:t>
            </w:r>
          </w:p>
        </w:tc>
        <w:tc>
          <w:tcPr>
            <w:cnfStyle w:val="000000000000" w:firstRow="0" w:lastRow="0" w:firstColumn="0" w:lastColumn="0" w:oddVBand="0" w:evenVBand="0" w:oddHBand="0" w:evenHBand="0" w:firstRowFirstColumn="0" w:firstRowLastColumn="0" w:lastRowFirstColumn="0" w:lastRowLastColumn="0"/>
            <w:tcW w:w="5103" w:type="dxa"/>
            <w:tcBorders>
              <w:top w:val="nil"/>
              <w:left w:val="single" w:color="D9D9D9" w:themeColor="background1" w:themeShade="D9" w:sz="4" w:space="0"/>
              <w:bottom w:val="single" w:color="A6A6A6" w:themeColor="background1" w:themeShade="A6" w:sz="4" w:space="0"/>
              <w:right w:val="single" w:color="0070C0" w:sz="4" w:space="0"/>
            </w:tcBorders>
            <w:shd w:val="clear" w:color="auto" w:fill="A6A6A6" w:themeFill="background1" w:themeFillShade="A6"/>
            <w:tcMar/>
          </w:tcPr>
          <w:p w:rsidRPr="00B3368C" w:rsidR="00CD3D16" w:rsidP="3B8B009E" w:rsidRDefault="00CD3D16" w14:paraId="04103112"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Reason for interaction</w:t>
            </w:r>
          </w:p>
        </w:tc>
      </w:tr>
      <w:tr w:rsidR="00CD3D16" w:rsidTr="3B8B009E" w14:paraId="5B93C727"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D3D16" w:rsidP="00642847" w:rsidRDefault="00CD3D16" w14:paraId="6F6A529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977"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D3D16" w:rsidR="00CD3D16" w:rsidP="00642847" w:rsidRDefault="0053069F" w14:paraId="5CEE7C7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Individual/</w:t>
            </w:r>
            <w:r w:rsidR="3B8B009E">
              <w:rPr/>
              <w:t>Internal staff engagements</w:t>
            </w:r>
          </w:p>
        </w:tc>
        <w:tc>
          <w:tcPr>
            <w:cnfStyle w:val="000000000000" w:firstRow="0" w:lastRow="0" w:firstColumn="0" w:lastColumn="0" w:oddVBand="0" w:evenVBand="0" w:oddHBand="0" w:evenHBand="0" w:firstRowFirstColumn="0" w:firstRowLastColumn="0" w:lastRowFirstColumn="0" w:lastRowLastColumn="0"/>
            <w:tcW w:w="5103"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Pr="000F5A9C" w:rsidR="00CD3D16" w:rsidP="00732315" w:rsidRDefault="00CD3D16" w14:paraId="442A8BF8" w14:textId="77777777" w14:noSpellErr="1">
            <w:pPr>
              <w:pStyle w:val="INDICATORTEXT"/>
              <w:numPr>
                <w:ilvl w:val="0"/>
                <w:numId w:val="9"/>
              </w:numPr>
              <w:cnfStyle w:val="000000100000" w:firstRow="0" w:lastRow="0" w:firstColumn="0" w:lastColumn="0" w:oddVBand="0" w:evenVBand="0" w:oddHBand="1" w:evenHBand="0" w:firstRowFirstColumn="0" w:firstRowLastColumn="0" w:lastRowFirstColumn="0" w:lastRowLastColumn="0"/>
              <w:rPr/>
            </w:pPr>
            <w:r w:rsidR="3B8B009E">
              <w:rPr/>
              <w:t>To influence corporate practice (or identify the need to influence) on ESG issues</w:t>
            </w:r>
          </w:p>
          <w:p w:rsidRPr="00EE3404" w:rsidR="00CD3D16" w:rsidP="00732315" w:rsidRDefault="00CD3D16" w14:paraId="2F488AA7" w14:textId="77777777" w14:noSpellErr="1">
            <w:pPr>
              <w:pStyle w:val="INDICATORTEXT"/>
              <w:numPr>
                <w:ilvl w:val="0"/>
                <w:numId w:val="9"/>
              </w:numPr>
              <w:cnfStyle w:val="000000100000" w:firstRow="0" w:lastRow="0" w:firstColumn="0" w:lastColumn="0" w:oddVBand="0" w:evenVBand="0" w:oddHBand="1" w:evenHBand="0" w:firstRowFirstColumn="0" w:firstRowLastColumn="0" w:lastRowFirstColumn="0" w:lastRowLastColumn="0"/>
              <w:rPr/>
            </w:pPr>
            <w:r w:rsidR="3B8B009E">
              <w:rPr/>
              <w:t>To encourage improved</w:t>
            </w:r>
            <w:r w:rsidR="3B8B009E">
              <w:rPr/>
              <w:t>/increased</w:t>
            </w:r>
            <w:r w:rsidR="3B8B009E">
              <w:rPr/>
              <w:t xml:space="preserve"> ESG disclosure </w:t>
            </w:r>
          </w:p>
          <w:p w:rsidR="00CD3D16" w:rsidP="00732315" w:rsidRDefault="009B114B" w14:paraId="0CFBEF2E" w14:textId="77777777" w14:noSpellErr="1">
            <w:pPr>
              <w:pStyle w:val="INDICATORTEXT"/>
              <w:numPr>
                <w:ilvl w:val="0"/>
                <w:numId w:val="9"/>
              </w:numPr>
              <w:cnfStyle w:val="000000100000" w:firstRow="0" w:lastRow="0" w:firstColumn="0" w:lastColumn="0" w:oddVBand="0" w:evenVBand="0" w:oddHBand="1" w:evenHBand="0" w:firstRowFirstColumn="0" w:firstRowLastColumn="0" w:lastRowFirstColumn="0" w:lastRowLastColumn="0"/>
              <w:rPr/>
            </w:pPr>
            <w:r w:rsidR="3B8B009E">
              <w:rPr/>
              <w:t>Other;</w:t>
            </w:r>
            <w:r w:rsidR="3B8B009E">
              <w:rPr/>
              <w:t xml:space="preserve"> specify</w:t>
            </w:r>
            <w:r w:rsidR="3B8B009E">
              <w:rPr/>
              <w:t>_________</w:t>
            </w:r>
          </w:p>
          <w:p w:rsidR="00FC1F3F" w:rsidP="00FC1F3F" w:rsidRDefault="00FC1F3F" w14:paraId="38136844" w14:textId="77777777" w14:noSpellErr="1">
            <w:pPr>
              <w:pStyle w:val="INDICATORTEXT"/>
              <w:numPr>
                <w:ilvl w:val="0"/>
                <w:numId w:val="9"/>
              </w:numPr>
              <w:cnfStyle w:val="000000100000" w:firstRow="0" w:lastRow="0" w:firstColumn="0" w:lastColumn="0" w:oddVBand="0" w:evenVBand="0" w:oddHBand="1" w:evenHBand="0" w:firstRowFirstColumn="0" w:firstRowLastColumn="0" w:lastRowFirstColumn="0" w:lastRowLastColumn="0"/>
              <w:rPr/>
            </w:pPr>
            <w:r w:rsidR="3B8B009E">
              <w:rPr/>
              <w:t>We do not engage via internal staff</w:t>
            </w:r>
            <w:r w:rsidR="3B8B009E">
              <w:rPr/>
              <w:t>.</w:t>
            </w:r>
          </w:p>
        </w:tc>
      </w:tr>
      <w:tr w:rsidR="00CD3D16" w:rsidTr="3B8B009E" w14:paraId="723AAB7E"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D3D16" w:rsidP="00642847" w:rsidRDefault="00CD3D16" w14:paraId="4F4C03D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977"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D3D16" w:rsidR="00CD3D16" w:rsidP="00642847" w:rsidRDefault="00CD3D16" w14:paraId="323B9BA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Collaborative engagements</w:t>
            </w:r>
          </w:p>
        </w:tc>
        <w:tc>
          <w:tcPr>
            <w:cnfStyle w:val="000000000000" w:firstRow="0" w:lastRow="0" w:firstColumn="0" w:lastColumn="0" w:oddVBand="0" w:evenVBand="0" w:oddHBand="0" w:evenHBand="0" w:firstRowFirstColumn="0" w:firstRowLastColumn="0" w:lastRowFirstColumn="0" w:lastRowLastColumn="0"/>
            <w:tcW w:w="5103"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Pr="000F5A9C" w:rsidR="00CD3D16" w:rsidP="00732315" w:rsidRDefault="00CD3D16" w14:paraId="33CE517F" w14:textId="77777777" w14:noSpellErr="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pPr>
            <w:r w:rsidR="3B8B009E">
              <w:rPr/>
              <w:t>To influence corporate practice (or identify the need to influence) on ESG issues</w:t>
            </w:r>
          </w:p>
          <w:p w:rsidR="00CD3D16" w:rsidP="00732315" w:rsidRDefault="00CD3D16" w14:paraId="0D193F18" w14:textId="77777777" w14:noSpellErr="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pPr>
            <w:r w:rsidR="3B8B009E">
              <w:rPr/>
              <w:t>To encourage improved</w:t>
            </w:r>
            <w:r w:rsidR="3B8B009E">
              <w:rPr/>
              <w:t>/increased</w:t>
            </w:r>
            <w:r w:rsidR="3B8B009E">
              <w:rPr/>
              <w:t xml:space="preserve"> ESG disclosure </w:t>
            </w:r>
          </w:p>
          <w:p w:rsidR="00CD3D16" w:rsidP="00732315" w:rsidRDefault="009B114B" w14:paraId="1C9639E9" w14:textId="77777777" w14:noSpellErr="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pPr>
            <w:r w:rsidR="3B8B009E">
              <w:rPr/>
              <w:t>Other;</w:t>
            </w:r>
            <w:r w:rsidR="3B8B009E">
              <w:rPr/>
              <w:t xml:space="preserve"> specify</w:t>
            </w:r>
            <w:r w:rsidR="3B8B009E">
              <w:rPr/>
              <w:t>_________</w:t>
            </w:r>
          </w:p>
          <w:p w:rsidR="00FC1F3F" w:rsidP="00FC1F3F" w:rsidRDefault="00FC1F3F" w14:paraId="4A387058" w14:textId="77777777" w14:noSpellErr="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pPr>
            <w:r w:rsidR="3B8B009E">
              <w:rPr/>
              <w:t>We do not engage via collaborative engagements</w:t>
            </w:r>
            <w:r w:rsidR="3B8B009E">
              <w:rPr/>
              <w:t>.</w:t>
            </w:r>
          </w:p>
        </w:tc>
      </w:tr>
      <w:tr w:rsidR="00CD3D16" w:rsidTr="3B8B009E" w14:paraId="2E4C8AFB"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D3D16" w:rsidP="00642847" w:rsidRDefault="00CD3D16" w14:paraId="4FD2049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977"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D3D16" w:rsidR="00CD3D16" w:rsidP="00642847" w:rsidRDefault="00CD3D16" w14:paraId="4706425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Service provider engagements</w:t>
            </w:r>
          </w:p>
        </w:tc>
        <w:tc>
          <w:tcPr>
            <w:cnfStyle w:val="000000000000" w:firstRow="0" w:lastRow="0" w:firstColumn="0" w:lastColumn="0" w:oddVBand="0" w:evenVBand="0" w:oddHBand="0" w:evenHBand="0" w:firstRowFirstColumn="0" w:firstRowLastColumn="0" w:lastRowFirstColumn="0" w:lastRowLastColumn="0"/>
            <w:tcW w:w="5103"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0F5A9C" w:rsidR="00CD3D16" w:rsidP="00732315" w:rsidRDefault="00CD3D16" w14:paraId="562C9DC9" w14:textId="77777777" w14:noSpellErr="1">
            <w:pPr>
              <w:pStyle w:val="INDICATORTEXT"/>
              <w:numPr>
                <w:ilvl w:val="0"/>
                <w:numId w:val="9"/>
              </w:numPr>
              <w:cnfStyle w:val="000000100000" w:firstRow="0" w:lastRow="0" w:firstColumn="0" w:lastColumn="0" w:oddVBand="0" w:evenVBand="0" w:oddHBand="1" w:evenHBand="0" w:firstRowFirstColumn="0" w:firstRowLastColumn="0" w:lastRowFirstColumn="0" w:lastRowLastColumn="0"/>
              <w:rPr/>
            </w:pPr>
            <w:r w:rsidR="3B8B009E">
              <w:rPr/>
              <w:t>To influence corporate practice (or identify the need to influence) on ESG issues</w:t>
            </w:r>
          </w:p>
          <w:p w:rsidR="00CD3D16" w:rsidP="00732315" w:rsidRDefault="00CD3D16" w14:paraId="08AE041C" w14:textId="77777777" w14:noSpellErr="1">
            <w:pPr>
              <w:pStyle w:val="INDICATORTEXT"/>
              <w:numPr>
                <w:ilvl w:val="0"/>
                <w:numId w:val="9"/>
              </w:numPr>
              <w:cnfStyle w:val="000000100000" w:firstRow="0" w:lastRow="0" w:firstColumn="0" w:lastColumn="0" w:oddVBand="0" w:evenVBand="0" w:oddHBand="1" w:evenHBand="0" w:firstRowFirstColumn="0" w:firstRowLastColumn="0" w:lastRowFirstColumn="0" w:lastRowLastColumn="0"/>
              <w:rPr/>
            </w:pPr>
            <w:r w:rsidR="3B8B009E">
              <w:rPr/>
              <w:t>To encourage improved</w:t>
            </w:r>
            <w:r w:rsidR="3B8B009E">
              <w:rPr/>
              <w:t>/</w:t>
            </w:r>
            <w:r w:rsidR="3B8B009E">
              <w:rPr/>
              <w:t>increased</w:t>
            </w:r>
            <w:r w:rsidR="3B8B009E">
              <w:rPr/>
              <w:t xml:space="preserve"> ESG disclosure </w:t>
            </w:r>
          </w:p>
          <w:p w:rsidR="00CD3D16" w:rsidP="00732315" w:rsidRDefault="00CD3D16" w14:paraId="16E062B7" w14:textId="77777777" w14:noSpellErr="1">
            <w:pPr>
              <w:pStyle w:val="INDICATORTEXT"/>
              <w:numPr>
                <w:ilvl w:val="0"/>
                <w:numId w:val="9"/>
              </w:numPr>
              <w:cnfStyle w:val="000000100000" w:firstRow="0" w:lastRow="0" w:firstColumn="0" w:lastColumn="0" w:oddVBand="0" w:evenVBand="0" w:oddHBand="1" w:evenHBand="0" w:firstRowFirstColumn="0" w:firstRowLastColumn="0" w:lastRowFirstColumn="0" w:lastRowLastColumn="0"/>
              <w:rPr/>
            </w:pPr>
            <w:r w:rsidR="3B8B009E">
              <w:rPr/>
              <w:t>Other</w:t>
            </w:r>
            <w:r w:rsidR="3B8B009E">
              <w:rPr/>
              <w:t>;</w:t>
            </w:r>
            <w:r w:rsidR="3B8B009E">
              <w:rPr/>
              <w:t xml:space="preserve"> </w:t>
            </w:r>
            <w:r w:rsidR="3B8B009E">
              <w:rPr/>
              <w:t>specify</w:t>
            </w:r>
            <w:r w:rsidR="3B8B009E">
              <w:rPr/>
              <w:t>_________</w:t>
            </w:r>
          </w:p>
          <w:p w:rsidR="00FC1F3F" w:rsidP="00FC1F3F" w:rsidRDefault="00FC1F3F" w14:paraId="3937D754" w14:textId="77777777" w14:noSpellErr="1">
            <w:pPr>
              <w:pStyle w:val="INDICATORTEXT"/>
              <w:numPr>
                <w:ilvl w:val="0"/>
                <w:numId w:val="9"/>
              </w:numPr>
              <w:cnfStyle w:val="000000100000" w:firstRow="0" w:lastRow="0" w:firstColumn="0" w:lastColumn="0" w:oddVBand="0" w:evenVBand="0" w:oddHBand="1" w:evenHBand="0" w:firstRowFirstColumn="0" w:firstRowLastColumn="0" w:lastRowFirstColumn="0" w:lastRowLastColumn="0"/>
              <w:rPr/>
            </w:pPr>
            <w:r w:rsidR="3B8B009E">
              <w:rPr/>
              <w:t>We do not engage via service providers</w:t>
            </w:r>
            <w:r w:rsidR="3B8B009E">
              <w:rPr/>
              <w:t>.</w:t>
            </w:r>
          </w:p>
        </w:tc>
      </w:tr>
      <w:tr w:rsidR="00CD3D16" w:rsidTr="3B8B009E" w14:paraId="389F7C26"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Pr="00AE100E" w:rsidR="00CD3D16" w:rsidP="3B8B009E" w:rsidRDefault="00CD3D16" w14:paraId="497C9460"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02.2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1C0916" w:rsidR="00CD3D16" w:rsidP="00642847" w:rsidRDefault="00CD3D16" w14:paraId="4B5514DF" w14:textId="137092E4"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Additional information</w:t>
            </w:r>
            <w:r w:rsidR="3B8B009E">
              <w:rPr/>
              <w:t>.</w:t>
            </w:r>
          </w:p>
          <w:p w:rsidRPr="005B4C52" w:rsidR="00CD3D16" w:rsidP="00642847" w:rsidRDefault="00CD3D16" w14:paraId="1A0E7B5E"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CD3D16" w:rsidTr="3B8B009E" w14:paraId="0E6A5042"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CD3D16" w:rsidP="00642847" w:rsidRDefault="00CD3D16" w14:paraId="596A7DB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00CD3D16" w:rsidP="00642847" w:rsidRDefault="00CD3D16" w14:paraId="6565D35C" w14:textId="77777777">
            <w:pPr>
              <w:pStyle w:val="INDICATORTEXT"/>
              <w:cnfStyle w:val="000000100000" w:firstRow="0" w:lastRow="0" w:firstColumn="0" w:lastColumn="0" w:oddVBand="0" w:evenVBand="0" w:oddHBand="1" w:evenHBand="0" w:firstRowFirstColumn="0" w:firstRowLastColumn="0" w:lastRowFirstColumn="0" w:lastRowLastColumn="0"/>
            </w:pPr>
          </w:p>
        </w:tc>
      </w:tr>
    </w:tbl>
    <w:p w:rsidR="004D0B7E" w:rsidP="00CD3D16" w:rsidRDefault="004D0B7E" w14:paraId="1F95B3AB" w14:textId="77777777">
      <w:pPr>
        <w:pStyle w:val="INDICATORNUMBER"/>
      </w:pPr>
    </w:p>
    <w:p w:rsidR="004D0B7E" w:rsidRDefault="004D0B7E" w14:paraId="4D1A69BB" w14:textId="77777777">
      <w:pPr>
        <w:widowControl/>
        <w:autoSpaceDE/>
        <w:autoSpaceDN/>
        <w:adjustRightInd/>
        <w:spacing w:before="0" w:after="0" w:line="240" w:lineRule="auto"/>
        <w:rPr>
          <w:rFonts w:eastAsia="Times New Roman"/>
          <w:b/>
          <w:color w:val="595959"/>
          <w:sz w:val="18"/>
          <w:szCs w:val="18"/>
        </w:rPr>
      </w:pPr>
      <w:r>
        <w:br w:type="page"/>
      </w:r>
    </w:p>
    <w:p w:rsidR="00CD3D16" w:rsidP="00CD3D16" w:rsidRDefault="00CD3D16" w14:paraId="09571722"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74EEB" w:rsidTr="3B8B009E" w14:paraId="5FD5C54B"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Mar/>
          </w:tcPr>
          <w:p w:rsidRPr="00DC20FA" w:rsidR="00D74EEB" w:rsidP="3B8B009E" w:rsidRDefault="00D74EEB" w14:paraId="6D1F31EA"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02</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0082C8" w:sz="4" w:space="0"/>
              <w:right w:val="single" w:color="0070C0" w:sz="4" w:space="0"/>
            </w:tcBorders>
            <w:tcMar/>
          </w:tcPr>
          <w:p w:rsidRPr="00DC20FA" w:rsidR="00D74EEB" w:rsidP="3B8B009E" w:rsidRDefault="00D74EEB" w14:paraId="60CAD18C"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D74EEB" w:rsidTr="3B8B009E" w14:paraId="5D85E5D4"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themeColor="background1" w:themeShade="A6" w:sz="4" w:space="0"/>
            </w:tcBorders>
            <w:tcMar/>
          </w:tcPr>
          <w:p w:rsidRPr="000D72DF" w:rsidR="00D74EEB" w:rsidP="3B8B009E" w:rsidRDefault="00D74EEB" w14:paraId="26FEBB7E"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02</w:t>
            </w:r>
          </w:p>
        </w:tc>
        <w:tc>
          <w:tcPr>
            <w:cnfStyle w:val="000000000000" w:firstRow="0" w:lastRow="0" w:firstColumn="0" w:lastColumn="0" w:oddVBand="0" w:evenVBand="0" w:oddHBand="0" w:evenHBand="0" w:firstRowFirstColumn="0" w:firstRowLastColumn="0" w:lastRowFirstColumn="0" w:lastRowLastColumn="0"/>
            <w:tcW w:w="8075" w:type="dxa"/>
            <w:tcBorders>
              <w:bottom w:val="single" w:color="A6A6A6" w:themeColor="background1" w:themeShade="A6" w:sz="4" w:space="0"/>
              <w:right w:val="single" w:color="0070C0" w:sz="4" w:space="0"/>
            </w:tcBorders>
            <w:tcMar/>
          </w:tcPr>
          <w:p w:rsidRPr="00D74EEB" w:rsidR="00D74EEB" w:rsidP="3B8B009E" w:rsidRDefault="00D74EEB" w14:paraId="156BA42C" w14:textId="3F5A5A4D"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rPr>
            </w:pPr>
            <w:r w:rsidR="3B8B009E">
              <w:rPr/>
              <w:t xml:space="preserve">Your responses to this indicator will determine which sections </w:t>
            </w:r>
            <w:r w:rsidR="3B8B009E">
              <w:rPr/>
              <w:t>you see</w:t>
            </w:r>
            <w:r w:rsidR="3B8B009E">
              <w:rPr/>
              <w:t xml:space="preserve"> </w:t>
            </w:r>
            <w:r w:rsidR="3B8B009E">
              <w:rPr/>
              <w:t>later</w:t>
            </w:r>
            <w:r w:rsidR="3B8B009E">
              <w:rPr/>
              <w:t xml:space="preserve"> </w:t>
            </w:r>
            <w:r w:rsidR="3B8B009E">
              <w:rPr/>
              <w:t xml:space="preserve">in </w:t>
            </w:r>
            <w:r w:rsidR="3B8B009E">
              <w:rPr/>
              <w:t>this module.</w:t>
            </w:r>
          </w:p>
        </w:tc>
      </w:tr>
      <w:tr w:rsidRPr="00D5451C" w:rsidR="00D74EEB" w:rsidTr="3B8B009E" w14:paraId="5572BBC4"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themeColor="background1" w:themeShade="A6" w:sz="4" w:space="0"/>
            </w:tcBorders>
            <w:tcMar/>
          </w:tcPr>
          <w:p w:rsidR="00D74EEB" w:rsidP="3B8B009E" w:rsidRDefault="00D74EEB" w14:paraId="74CED88B"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02.</w:t>
            </w:r>
            <w:r w:rsidRPr="3B8B009E" w:rsidR="3B8B009E">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75" w:type="dxa"/>
            <w:tcBorders>
              <w:bottom w:val="single" w:color="A6A6A6" w:themeColor="background1" w:themeShade="A6" w:sz="4" w:space="0"/>
              <w:right w:val="single" w:color="0070C0" w:sz="4" w:space="0"/>
            </w:tcBorders>
            <w:tcMar/>
          </w:tcPr>
          <w:p w:rsidRPr="00D74EEB" w:rsidR="00D74EEB" w:rsidP="00D74EEB" w:rsidRDefault="00B3368C" w14:paraId="0EF76A4B"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Option ‘</w:t>
            </w:r>
            <w:r w:rsidRPr="3B8B009E" w:rsidR="3B8B009E">
              <w:rPr>
                <w:b w:val="1"/>
                <w:bCs w:val="1"/>
              </w:rPr>
              <w:t>To influence corporate practice</w:t>
            </w:r>
            <w:r w:rsidR="3B8B009E">
              <w:rPr/>
              <w:t xml:space="preserve"> (or identify the need to influence) </w:t>
            </w:r>
            <w:r w:rsidRPr="3B8B009E" w:rsidR="3B8B009E">
              <w:rPr>
                <w:b w:val="1"/>
                <w:bCs w:val="1"/>
              </w:rPr>
              <w:t>on ESG issues</w:t>
            </w:r>
            <w:r w:rsidR="3B8B009E">
              <w:rPr/>
              <w:t>’</w:t>
            </w:r>
            <w:r w:rsidR="3B8B009E">
              <w:rPr/>
              <w:t xml:space="preserve"> </w:t>
            </w:r>
          </w:p>
          <w:p w:rsidRPr="00D74EEB" w:rsidR="00D74EEB" w:rsidP="3B8B009E" w:rsidRDefault="00B3368C" w14:paraId="011B8814"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3B8B009E">
              <w:rPr/>
              <w:t>Option ‘</w:t>
            </w:r>
            <w:r w:rsidRPr="3B8B009E" w:rsidR="3B8B009E">
              <w:rPr>
                <w:b w:val="1"/>
                <w:bCs w:val="1"/>
              </w:rPr>
              <w:t>To encourage im</w:t>
            </w:r>
            <w:r w:rsidRPr="3B8B009E" w:rsidR="3B8B009E">
              <w:rPr>
                <w:b w:val="1"/>
                <w:bCs w:val="1"/>
              </w:rPr>
              <w:t>proved</w:t>
            </w:r>
            <w:r w:rsidRPr="3B8B009E" w:rsidR="3B8B009E">
              <w:rPr>
                <w:b w:val="1"/>
                <w:bCs w:val="1"/>
              </w:rPr>
              <w:t>/increased</w:t>
            </w:r>
            <w:r w:rsidRPr="3B8B009E" w:rsidR="3B8B009E">
              <w:rPr>
                <w:b w:val="1"/>
                <w:bCs w:val="1"/>
              </w:rPr>
              <w:t xml:space="preserve"> ESG disclosure’</w:t>
            </w:r>
          </w:p>
          <w:p w:rsidR="00D74EEB" w:rsidP="00D74EEB" w:rsidRDefault="00D74EEB" w14:paraId="1840284E"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 xml:space="preserve">These are engagements that </w:t>
            </w:r>
            <w:r w:rsidR="3B8B009E">
              <w:rPr/>
              <w:t>seek better</w:t>
            </w:r>
            <w:r w:rsidR="3B8B009E">
              <w:rPr/>
              <w:t xml:space="preserve"> ESG-related disclosure and transparency. These interactions relate to </w:t>
            </w:r>
            <w:hyperlink r:id="R8d7d1699583a466b">
              <w:r w:rsidRPr="3B8B009E" w:rsidR="3B8B009E">
                <w:rPr>
                  <w:rStyle w:val="Hyperlink"/>
                  <w:rFonts w:ascii="Arial" w:hAnsi="Arial" w:eastAsia="Arial" w:cs="Arial"/>
                </w:rPr>
                <w:t>Principle 2 and Principle 3</w:t>
              </w:r>
            </w:hyperlink>
            <w:r w:rsidR="3B8B009E">
              <w:rPr/>
              <w:t>.</w:t>
            </w:r>
          </w:p>
          <w:p w:rsidRPr="00D74EEB" w:rsidR="00D74EEB" w:rsidP="00D74EEB" w:rsidRDefault="00D74EEB" w14:paraId="7057054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Select </w:t>
            </w:r>
            <w:r w:rsidRPr="3B8B009E" w:rsidR="3B8B009E">
              <w:rPr>
                <w:b w:val="1"/>
                <w:bCs w:val="1"/>
              </w:rPr>
              <w:t>‘Other’</w:t>
            </w:r>
            <w:r w:rsidR="3B8B009E">
              <w:rPr/>
              <w:t xml:space="preserve"> only if your organisation is doing something additional or that does not relate to the existing options. If you only select ‘Other’</w:t>
            </w:r>
            <w:r w:rsidR="3B8B009E">
              <w:rPr/>
              <w:t>,</w:t>
            </w:r>
            <w:r w:rsidR="3B8B009E">
              <w:rPr/>
              <w:t xml:space="preserve"> you will be able to explain your approach, but you will not be able to report on the rest of the engagement section.</w:t>
            </w:r>
          </w:p>
        </w:tc>
      </w:tr>
      <w:tr w:rsidRPr="00D5451C" w:rsidR="00D74EEB" w:rsidTr="3B8B009E" w14:paraId="0D1EC9C2" w14:textId="77777777">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themeColor="background1" w:themeShade="A6" w:sz="4" w:space="0"/>
              <w:bottom w:val="single" w:color="A6A6A6" w:themeColor="background1" w:themeShade="A6" w:sz="4" w:space="0"/>
              <w:right w:val="single" w:color="0070C0" w:sz="4" w:space="0"/>
            </w:tcBorders>
            <w:tcMar/>
          </w:tcPr>
          <w:p w:rsidRPr="00837EA2" w:rsidR="00D74EEB" w:rsidP="3B8B009E" w:rsidRDefault="00D74EEB" w14:paraId="2D9A2233" w14:textId="77777777" w14:noSpellErr="1">
            <w:pPr>
              <w:pStyle w:val="INDICATORTEXT"/>
              <w:jc w:val="both"/>
              <w:rPr>
                <w:b w:val="1"/>
                <w:bCs w:val="1"/>
              </w:rPr>
            </w:pPr>
            <w:r w:rsidRPr="3B8B009E" w:rsidR="3B8B009E">
              <w:rPr>
                <w:b w:val="1"/>
                <w:bCs w:val="1"/>
              </w:rPr>
              <w:t>LOGIC</w:t>
            </w:r>
          </w:p>
        </w:tc>
      </w:tr>
      <w:tr w:rsidRPr="00D5451C" w:rsidR="00D74EEB" w:rsidTr="3B8B009E" w14:paraId="1A488B75"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00D74EEB" w:rsidP="3B8B009E" w:rsidRDefault="001A6264" w14:paraId="712ED909"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02</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A6A6A6" w:themeColor="background1" w:themeShade="A6" w:sz="4" w:space="0"/>
              <w:right w:val="single" w:color="0070C0" w:sz="4" w:space="0"/>
            </w:tcBorders>
            <w:tcMar/>
          </w:tcPr>
          <w:p w:rsidRPr="001A6264" w:rsidR="001A6264" w:rsidP="3B8B009E" w:rsidRDefault="001A6264" w14:paraId="2D492C00" w14:textId="77777777" w14:noSpellErr="1">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Between indicators</w:t>
            </w:r>
          </w:p>
          <w:p w:rsidR="00B9480C" w:rsidP="001A6264" w:rsidRDefault="001A6264" w14:paraId="6B29CE0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 xml:space="preserve">[02.1] determines </w:t>
            </w:r>
            <w:r w:rsidR="3B8B009E">
              <w:rPr/>
              <w:t>wh</w:t>
            </w:r>
            <w:r w:rsidR="3B8B009E">
              <w:rPr/>
              <w:t>ich indicators are</w:t>
            </w:r>
            <w:r w:rsidR="3B8B009E">
              <w:rPr/>
              <w:t xml:space="preserve"> applicable in</w:t>
            </w:r>
            <w:r w:rsidR="3B8B009E">
              <w:rPr/>
              <w:t xml:space="preserve"> the engagement section of LEA. </w:t>
            </w:r>
          </w:p>
          <w:p w:rsidR="00B9480C" w:rsidP="001A6264" w:rsidRDefault="001A6264" w14:paraId="3DD2783A" w14:textId="6C1F7886"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I</w:t>
            </w:r>
            <w:r w:rsidR="3B8B009E">
              <w:rPr/>
              <w:t xml:space="preserve">f you </w:t>
            </w:r>
            <w:r w:rsidR="3B8B009E">
              <w:rPr/>
              <w:t>select</w:t>
            </w:r>
            <w:r w:rsidR="3B8B009E">
              <w:rPr/>
              <w:t xml:space="preserve"> </w:t>
            </w:r>
            <w:r w:rsidR="3B8B009E">
              <w:rPr/>
              <w:t>‘</w:t>
            </w:r>
            <w:r w:rsidR="3B8B009E">
              <w:rPr/>
              <w:t>To influence corporate practice</w:t>
            </w:r>
            <w:r w:rsidR="3B8B009E">
              <w:rPr/>
              <w:t>’ and/or</w:t>
            </w:r>
            <w:r w:rsidR="3B8B009E">
              <w:rPr/>
              <w:t xml:space="preserve"> </w:t>
            </w:r>
            <w:r w:rsidR="3B8B009E">
              <w:rPr/>
              <w:t>‘</w:t>
            </w:r>
            <w:r w:rsidR="3B8B009E">
              <w:rPr/>
              <w:t>To encourage improved</w:t>
            </w:r>
            <w:r w:rsidR="3B8B009E">
              <w:rPr/>
              <w:t>/</w:t>
            </w:r>
            <w:r w:rsidR="3B8B009E">
              <w:rPr/>
              <w:t>increased</w:t>
            </w:r>
            <w:r w:rsidR="3B8B009E">
              <w:rPr/>
              <w:t xml:space="preserve"> ESG </w:t>
            </w:r>
            <w:r w:rsidR="3B8B009E">
              <w:rPr/>
              <w:t>disclosure</w:t>
            </w:r>
            <w:r w:rsidR="3B8B009E">
              <w:rPr/>
              <w:t>’,</w:t>
            </w:r>
            <w:r w:rsidR="3B8B009E">
              <w:rPr/>
              <w:t xml:space="preserve"> you</w:t>
            </w:r>
            <w:r w:rsidR="3B8B009E">
              <w:rPr/>
              <w:t xml:space="preserve"> will see the full set of indicators related to engagement (i.e.</w:t>
            </w:r>
            <w:r w:rsidR="3B8B009E">
              <w:rPr/>
              <w:t>,</w:t>
            </w:r>
            <w:r w:rsidR="3B8B009E">
              <w:rPr/>
              <w:t xml:space="preserve"> how you implement PRI Principles 2 and 3 in listed equities). </w:t>
            </w:r>
            <w:r w:rsidR="3B8B009E">
              <w:rPr/>
              <w:t>Indicators [</w:t>
            </w:r>
            <w:r w:rsidR="3B8B009E">
              <w:rPr/>
              <w:t>03-04</w:t>
            </w:r>
            <w:r w:rsidR="3B8B009E">
              <w:rPr/>
              <w:t>]</w:t>
            </w:r>
            <w:r w:rsidR="3B8B009E">
              <w:rPr/>
              <w:t xml:space="preserve"> </w:t>
            </w:r>
            <w:r w:rsidR="3B8B009E">
              <w:rPr/>
              <w:t>cover Individual/I</w:t>
            </w:r>
            <w:r w:rsidR="3B8B009E">
              <w:rPr/>
              <w:t>nternal</w:t>
            </w:r>
            <w:r w:rsidR="3B8B009E">
              <w:rPr/>
              <w:t xml:space="preserve"> staff engagement</w:t>
            </w:r>
            <w:r w:rsidR="3B8B009E">
              <w:rPr/>
              <w:t>s</w:t>
            </w:r>
            <w:r w:rsidR="3B8B009E">
              <w:rPr/>
              <w:t xml:space="preserve">; </w:t>
            </w:r>
            <w:r w:rsidR="3B8B009E">
              <w:rPr/>
              <w:t>indicators [0</w:t>
            </w:r>
            <w:r w:rsidR="3B8B009E">
              <w:rPr/>
              <w:t>5-06</w:t>
            </w:r>
            <w:r w:rsidR="3B8B009E">
              <w:rPr/>
              <w:t>] cover</w:t>
            </w:r>
            <w:r w:rsidR="3B8B009E">
              <w:rPr/>
              <w:t xml:space="preserve"> </w:t>
            </w:r>
            <w:r w:rsidR="3B8B009E">
              <w:rPr/>
              <w:t>c</w:t>
            </w:r>
            <w:r w:rsidR="3B8B009E">
              <w:rPr/>
              <w:t>ollaborative</w:t>
            </w:r>
            <w:r w:rsidR="3B8B009E">
              <w:rPr/>
              <w:t xml:space="preserve"> </w:t>
            </w:r>
            <w:r w:rsidR="3B8B009E">
              <w:rPr/>
              <w:t>engagement</w:t>
            </w:r>
            <w:r w:rsidR="3B8B009E">
              <w:rPr/>
              <w:t>s</w:t>
            </w:r>
            <w:r w:rsidR="3B8B009E">
              <w:rPr/>
              <w:t xml:space="preserve">; </w:t>
            </w:r>
            <w:r w:rsidR="3B8B009E">
              <w:rPr/>
              <w:t xml:space="preserve">and </w:t>
            </w:r>
            <w:r w:rsidR="3B8B009E">
              <w:rPr/>
              <w:t>indicators [</w:t>
            </w:r>
            <w:r w:rsidR="3B8B009E">
              <w:rPr/>
              <w:t>07-08</w:t>
            </w:r>
            <w:r w:rsidR="3B8B009E">
              <w:rPr/>
              <w:t>]</w:t>
            </w:r>
            <w:r w:rsidR="3B8B009E">
              <w:rPr/>
              <w:t xml:space="preserve"> </w:t>
            </w:r>
            <w:r w:rsidR="3B8B009E">
              <w:rPr/>
              <w:t xml:space="preserve">cover </w:t>
            </w:r>
            <w:r w:rsidR="3B8B009E">
              <w:rPr/>
              <w:t>s</w:t>
            </w:r>
            <w:r w:rsidR="3B8B009E">
              <w:rPr/>
              <w:t xml:space="preserve">ervice </w:t>
            </w:r>
            <w:r w:rsidR="3B8B009E">
              <w:rPr/>
              <w:t>p</w:t>
            </w:r>
            <w:r w:rsidR="3B8B009E">
              <w:rPr/>
              <w:t xml:space="preserve">rovider engagements. </w:t>
            </w:r>
            <w:r w:rsidR="3B8B009E">
              <w:rPr/>
              <w:t xml:space="preserve">In addition, if engagements are reported for the above reasons that are conducted by internal staff, service providers and/or collaboratively, indicators </w:t>
            </w:r>
            <w:r w:rsidR="3B8B009E">
              <w:rPr/>
              <w:t>[09], [10] and [12</w:t>
            </w:r>
            <w:r w:rsidR="3B8B009E">
              <w:rPr/>
              <w:t>–</w:t>
            </w:r>
            <w:r w:rsidR="3B8B009E">
              <w:rPr/>
              <w:t>15</w:t>
            </w:r>
            <w:r w:rsidR="3B8B009E">
              <w:rPr/>
              <w:t xml:space="preserve">] will be applicable. </w:t>
            </w:r>
          </w:p>
          <w:p w:rsidRPr="00860FD9" w:rsidR="00D74EEB" w:rsidP="00627836" w:rsidRDefault="001A6264" w14:paraId="4E5B2934"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 xml:space="preserve">Organisations that </w:t>
            </w:r>
            <w:r w:rsidR="3B8B009E">
              <w:rPr/>
              <w:t>only</w:t>
            </w:r>
            <w:r w:rsidR="3B8B009E">
              <w:rPr/>
              <w:t xml:space="preserve"> report</w:t>
            </w:r>
            <w:r w:rsidR="3B8B009E">
              <w:rPr/>
              <w:t xml:space="preserve"> ‘Other’ </w:t>
            </w:r>
            <w:r w:rsidR="3B8B009E">
              <w:rPr/>
              <w:t xml:space="preserve">will </w:t>
            </w:r>
            <w:r w:rsidR="3B8B009E">
              <w:rPr/>
              <w:t xml:space="preserve">not </w:t>
            </w:r>
            <w:r w:rsidR="3B8B009E">
              <w:rPr/>
              <w:t>report on the rest of the engagement section.</w:t>
            </w:r>
          </w:p>
        </w:tc>
      </w:tr>
      <w:tr w:rsidRPr="00D5451C" w:rsidR="00D74EEB" w:rsidTr="3B8B009E" w14:paraId="5850432F" w14:textId="77777777">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themeColor="background1" w:themeShade="A6" w:sz="4" w:space="0"/>
              <w:bottom w:val="single" w:color="A6A6A6" w:themeColor="background1" w:themeShade="A6" w:sz="4" w:space="0"/>
              <w:right w:val="single" w:color="0070C0" w:sz="4" w:space="0"/>
            </w:tcBorders>
            <w:tcMar/>
          </w:tcPr>
          <w:p w:rsidRPr="00860FD9" w:rsidR="00D74EEB" w:rsidP="3B8B009E" w:rsidRDefault="00D74EEB" w14:paraId="6C1AB9A1" w14:textId="77777777" w14:noSpellErr="1">
            <w:pPr>
              <w:pStyle w:val="INDICATORTEXT"/>
              <w:jc w:val="both"/>
              <w:rPr>
                <w:b w:val="1"/>
                <w:bCs w:val="1"/>
              </w:rPr>
            </w:pPr>
            <w:r w:rsidRPr="3B8B009E" w:rsidR="3B8B009E">
              <w:rPr>
                <w:b w:val="1"/>
                <w:bCs w:val="1"/>
              </w:rPr>
              <w:t>ASSESSMENT</w:t>
            </w:r>
          </w:p>
        </w:tc>
      </w:tr>
      <w:tr w:rsidRPr="00D5451C" w:rsidR="00D74EEB" w:rsidTr="3B8B009E" w14:paraId="4DD4AF22"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0070C0" w:sz="4" w:space="0"/>
            </w:tcBorders>
            <w:tcMar/>
          </w:tcPr>
          <w:p w:rsidR="00D74EEB" w:rsidP="3B8B009E" w:rsidRDefault="00D74EEB" w14:paraId="1A2E38EB"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w:t>
            </w:r>
            <w:r w:rsidRPr="3B8B009E" w:rsidR="3B8B009E">
              <w:rPr>
                <w:rStyle w:val="IntenseEmphasis"/>
                <w:b w:val="1"/>
                <w:bCs w:val="1"/>
                <w:i w:val="0"/>
                <w:iCs w:val="0"/>
                <w:color w:val="595959" w:themeColor="text1" w:themeTint="A6" w:themeShade="FF"/>
              </w:rPr>
              <w:t>A 02</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0070C0" w:sz="4" w:space="0"/>
              <w:right w:val="single" w:color="0070C0" w:sz="4" w:space="0"/>
            </w:tcBorders>
            <w:tcMar/>
          </w:tcPr>
          <w:p w:rsidR="00D74EEB" w:rsidP="00642847" w:rsidRDefault="001A6264" w14:paraId="7A4A56D9"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Organisations</w:t>
            </w:r>
            <w:r w:rsidR="3B8B009E">
              <w:rPr/>
              <w:t xml:space="preserve"> that </w:t>
            </w:r>
            <w:r w:rsidR="3B8B009E">
              <w:rPr/>
              <w:t>only</w:t>
            </w:r>
            <w:r w:rsidR="3B8B009E">
              <w:rPr/>
              <w:t xml:space="preserve"> </w:t>
            </w:r>
            <w:r w:rsidR="3B8B009E">
              <w:rPr/>
              <w:t xml:space="preserve">report </w:t>
            </w:r>
            <w:r w:rsidR="3B8B009E">
              <w:rPr/>
              <w:t>‘Other’</w:t>
            </w:r>
            <w:r w:rsidR="3B8B009E">
              <w:rPr/>
              <w:t xml:space="preserve"> will not </w:t>
            </w:r>
            <w:r w:rsidR="3B8B009E">
              <w:rPr/>
              <w:t xml:space="preserve">be able to report on </w:t>
            </w:r>
            <w:r w:rsidR="3B8B009E">
              <w:rPr/>
              <w:t xml:space="preserve">the </w:t>
            </w:r>
            <w:r w:rsidR="3B8B009E">
              <w:rPr/>
              <w:t>engagement section of the LEA module</w:t>
            </w:r>
            <w:r w:rsidR="3B8B009E">
              <w:rPr/>
              <w:t xml:space="preserve"> and </w:t>
            </w:r>
            <w:r w:rsidR="3B8B009E">
              <w:rPr/>
              <w:t xml:space="preserve">will </w:t>
            </w:r>
            <w:r w:rsidR="3B8B009E">
              <w:rPr/>
              <w:t xml:space="preserve">score zero for </w:t>
            </w:r>
            <w:r w:rsidR="3B8B009E">
              <w:rPr/>
              <w:t>engagement</w:t>
            </w:r>
            <w:r w:rsidR="3B8B009E">
              <w:rPr/>
              <w:t>.</w:t>
            </w:r>
          </w:p>
          <w:p w:rsidR="00F93919" w:rsidP="008C362C" w:rsidRDefault="0067453A" w14:paraId="10F2CDFA" w14:textId="1F4A7E8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 xml:space="preserve">Your aggregated LEA score will be based on your </w:t>
            </w:r>
            <w:r w:rsidR="3B8B009E">
              <w:rPr/>
              <w:t>‘</w:t>
            </w:r>
            <w:r w:rsidR="3B8B009E">
              <w:rPr/>
              <w:t>primary’ method of engagement (</w:t>
            </w:r>
            <w:r w:rsidR="3B8B009E">
              <w:rPr/>
              <w:t>directly by internal staff</w:t>
            </w:r>
            <w:r w:rsidR="3B8B009E">
              <w:rPr/>
              <w:t xml:space="preserve">, in collaboration with other investors and/or through commercial service providers). The ‘primary’ method will be </w:t>
            </w:r>
            <w:r w:rsidR="3B8B009E">
              <w:rPr/>
              <w:t>determined by</w:t>
            </w:r>
            <w:r w:rsidR="3B8B009E">
              <w:rPr/>
              <w:t xml:space="preserve"> your responses to LEA 11.1–11.3, the number of engagements combined with how comprehensive they were and the level of your involvement. All </w:t>
            </w:r>
            <w:r w:rsidR="3B8B009E">
              <w:rPr/>
              <w:t>reported</w:t>
            </w:r>
            <w:r w:rsidR="3B8B009E">
              <w:rPr/>
              <w:t xml:space="preserve"> </w:t>
            </w:r>
            <w:r w:rsidR="3B8B009E">
              <w:rPr/>
              <w:t xml:space="preserve">assessed indicators will be included in your module scorecard. </w:t>
            </w:r>
            <w:r w:rsidR="3B8B009E">
              <w:rPr/>
              <w:t>PRI does not incentivise a particular engagement method. Signatories can score the top grade doing any</w:t>
            </w:r>
            <w:r w:rsidR="3B8B009E">
              <w:rPr/>
              <w:t xml:space="preserve"> one</w:t>
            </w:r>
            <w:r w:rsidR="3B8B009E">
              <w:rPr/>
              <w:t xml:space="preserve"> or combination of engagement methods.  </w:t>
            </w:r>
            <w:r w:rsidR="3B8B009E">
              <w:rPr/>
              <w:t xml:space="preserve"> </w:t>
            </w:r>
          </w:p>
        </w:tc>
      </w:tr>
    </w:tbl>
    <w:p w:rsidR="004D0B7E" w:rsidP="00CD3D16" w:rsidRDefault="004D0B7E" w14:paraId="734F97D8" w14:textId="77777777">
      <w:pPr>
        <w:pStyle w:val="INDICATORNUMBER"/>
      </w:pPr>
    </w:p>
    <w:p w:rsidR="004D0B7E" w:rsidRDefault="004D0B7E" w14:paraId="4F813A45" w14:textId="77777777">
      <w:pPr>
        <w:widowControl/>
        <w:autoSpaceDE/>
        <w:autoSpaceDN/>
        <w:adjustRightInd/>
        <w:spacing w:before="0" w:after="0" w:line="240" w:lineRule="auto"/>
        <w:rPr>
          <w:rFonts w:eastAsia="Times New Roman"/>
          <w:b/>
          <w:color w:val="595959"/>
          <w:sz w:val="18"/>
          <w:szCs w:val="18"/>
        </w:rPr>
      </w:pPr>
      <w:r>
        <w:br w:type="page"/>
      </w:r>
    </w:p>
    <w:p w:rsidR="00D74EEB" w:rsidP="00CD3D16" w:rsidRDefault="00D74EEB" w14:paraId="2BA54C33" w14:textId="77777777">
      <w:pPr>
        <w:pStyle w:val="INDICATORNUMBER"/>
      </w:pPr>
    </w:p>
    <w:tbl>
      <w:tblPr>
        <w:tblW w:w="9214" w:type="dxa"/>
        <w:tblInd w:w="108" w:type="dxa"/>
        <w:tblBorders>
          <w:top w:val="single" w:color="0070C0" w:sz="4" w:space="0"/>
          <w:left w:val="single" w:color="0070C0" w:sz="4" w:space="0"/>
          <w:bottom w:val="single" w:color="0070C0" w:sz="4" w:space="0"/>
          <w:right w:val="single" w:color="0070C0" w:sz="4" w:space="0"/>
          <w:insideH w:val="single" w:color="0070C0" w:sz="4" w:space="0"/>
          <w:insideV w:val="single" w:color="0070C0" w:sz="4" w:space="0"/>
        </w:tblBorders>
        <w:tblLook w:val="00A0" w:firstRow="1" w:lastRow="0" w:firstColumn="1" w:lastColumn="0" w:noHBand="0" w:noVBand="0"/>
      </w:tblPr>
      <w:tblGrid>
        <w:gridCol w:w="1985"/>
        <w:gridCol w:w="142"/>
        <w:gridCol w:w="7087"/>
      </w:tblGrid>
      <w:tr w:rsidRPr="001765AF" w:rsidR="001765AF" w:rsidTr="3B8B009E" w14:paraId="6ADBA359" w14:textId="77777777">
        <w:trPr>
          <w:trHeight w:val="293"/>
        </w:trPr>
        <w:tc>
          <w:tcPr>
            <w:tcW w:w="2127" w:type="dxa"/>
            <w:gridSpan w:val="2"/>
            <w:tcBorders>
              <w:bottom w:val="nil"/>
              <w:right w:val="single" w:color="FFFFFF" w:themeColor="background1" w:sz="4" w:space="0"/>
            </w:tcBorders>
            <w:shd w:val="clear" w:color="auto" w:fill="00B0F0"/>
            <w:tcMar/>
            <w:vAlign w:val="center"/>
          </w:tcPr>
          <w:p w:rsidRPr="001765AF" w:rsidR="001765AF" w:rsidP="3B8B009E" w:rsidRDefault="001765AF" w14:paraId="7F68FFEA"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02</w:t>
            </w:r>
          </w:p>
        </w:tc>
        <w:tc>
          <w:tcPr>
            <w:tcW w:w="7087" w:type="dxa"/>
            <w:tcBorders>
              <w:left w:val="single" w:color="FFFFFF" w:themeColor="background1" w:sz="4" w:space="0"/>
              <w:bottom w:val="nil"/>
              <w:right w:val="single" w:color="0070C0" w:sz="4" w:space="0"/>
            </w:tcBorders>
            <w:shd w:val="clear" w:color="auto" w:fill="0070C0"/>
            <w:tcMar/>
            <w:vAlign w:val="center"/>
          </w:tcPr>
          <w:p w:rsidRPr="00795252" w:rsidR="001765AF" w:rsidP="3B8B009E" w:rsidRDefault="001765AF" w14:paraId="7A2EA778" w14:textId="77777777" w14:noSpellErr="1">
            <w:pPr>
              <w:pStyle w:val="SectionIndicatorHeaderBOLD"/>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DEFINITIONS</w:t>
            </w:r>
          </w:p>
        </w:tc>
      </w:tr>
      <w:tr w:rsidRPr="001765AF" w:rsidR="001765AF" w:rsidTr="3B8B009E" w14:paraId="03FEF806" w14:textId="77777777">
        <w:trPr>
          <w:trHeight w:val="293"/>
        </w:trPr>
        <w:tc>
          <w:tcPr>
            <w:tcW w:w="9214" w:type="dxa"/>
            <w:gridSpan w:val="3"/>
            <w:tcBorders>
              <w:bottom w:val="nil"/>
              <w:right w:val="single" w:color="0070C0" w:sz="4" w:space="0"/>
            </w:tcBorders>
            <w:shd w:val="clear" w:color="auto" w:fill="DAEEF3" w:themeFill="accent5" w:themeFillTint="33"/>
            <w:tcMar/>
            <w:vAlign w:val="center"/>
          </w:tcPr>
          <w:p w:rsidRPr="0044113B" w:rsidR="001765AF" w:rsidP="3B8B009E" w:rsidRDefault="0044113B" w14:paraId="071677CF" w14:textId="77777777" w14:noSpellErr="1">
            <w:pPr>
              <w:pStyle w:val="INDICATORNUMBER"/>
              <w:rPr>
                <w:i w:val="1"/>
                <w:iCs w:val="1"/>
              </w:rPr>
            </w:pPr>
            <w:r w:rsidRPr="3B8B009E" w:rsidR="3B8B009E">
              <w:rPr>
                <w:i w:val="1"/>
                <w:iCs w:val="1"/>
              </w:rPr>
              <w:t>Engagement split by who conducts them</w:t>
            </w:r>
          </w:p>
        </w:tc>
      </w:tr>
      <w:tr w:rsidRPr="001765AF" w:rsidR="001765AF" w:rsidTr="3B8B009E" w14:paraId="4B6851BD" w14:textId="77777777">
        <w:trPr>
          <w:trHeight w:val="293"/>
        </w:trPr>
        <w:tc>
          <w:tcPr>
            <w:tcW w:w="9214" w:type="dxa"/>
            <w:gridSpan w:val="3"/>
            <w:tcBorders>
              <w:top w:val="nil"/>
              <w:bottom w:val="single" w:color="A6A6A6" w:themeColor="background1" w:themeShade="A6" w:sz="4" w:space="0"/>
              <w:right w:val="single" w:color="0070C0" w:sz="4" w:space="0"/>
            </w:tcBorders>
            <w:tcMar/>
            <w:vAlign w:val="center"/>
          </w:tcPr>
          <w:p w:rsidRPr="001765AF" w:rsidR="001765AF" w:rsidP="000E3BF4" w:rsidRDefault="001765AF" w14:paraId="677DBE04" w14:textId="77777777" w14:noSpellErr="1">
            <w:pPr>
              <w:pStyle w:val="INDICATORTEXT"/>
              <w:rPr>
                <w:szCs w:val="18"/>
              </w:rPr>
            </w:pPr>
            <w:r w:rsidR="3B8B009E">
              <w:rPr/>
              <w:t>There are many different configurations of engagement. Investors engage with companies directly in their own name, in collaboration with other investors (through investor networks and membership organisations) and through commercial service providers. The distinctions between these are not always clear-cut. Please use the definitions below and your best professional judgement when deciding how to classify your engagement</w:t>
            </w:r>
            <w:r w:rsidR="3B8B009E">
              <w:rPr/>
              <w:t>s</w:t>
            </w:r>
            <w:r w:rsidR="3B8B009E">
              <w:rPr/>
              <w:t>. Review the process indicators for each category (LEA 03-04 for internal; LEA 05-06 for collaborative; and LEA 07-08 for service provider) and determine which indicator</w:t>
            </w:r>
            <w:r w:rsidR="3B8B009E">
              <w:rPr/>
              <w:t>(</w:t>
            </w:r>
            <w:r w:rsidR="3B8B009E">
              <w:rPr/>
              <w:t>s</w:t>
            </w:r>
            <w:r w:rsidR="3B8B009E">
              <w:rPr/>
              <w:t>)</w:t>
            </w:r>
            <w:r w:rsidR="3B8B009E">
              <w:rPr/>
              <w:t xml:space="preserve"> best fit your business model.</w:t>
            </w:r>
          </w:p>
          <w:p w:rsidRPr="001765AF" w:rsidR="001765AF" w:rsidP="001765AF" w:rsidRDefault="001765AF" w14:paraId="5DEF965D" w14:textId="77777777" w14:noSpellErr="1">
            <w:pPr>
              <w:pStyle w:val="INDICATORTEXT"/>
              <w:jc w:val="both"/>
              <w:rPr>
                <w:szCs w:val="18"/>
              </w:rPr>
            </w:pPr>
            <w:r w:rsidR="3B8B009E">
              <w:rPr/>
              <w:t>Please contact the Reporting and Assessment team if you require additional clarification.</w:t>
            </w:r>
            <w:r w:rsidR="3B8B009E">
              <w:rPr/>
              <w:t xml:space="preserve">   </w:t>
            </w:r>
          </w:p>
        </w:tc>
      </w:tr>
      <w:tr w:rsidRPr="001765AF" w:rsidR="001765AF" w:rsidTr="3B8B009E" w14:paraId="61455BB8" w14:textId="77777777">
        <w:trPr>
          <w:trHeight w:val="293"/>
        </w:trPr>
        <w:tc>
          <w:tcPr>
            <w:tcW w:w="1985"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E7E7E7"/>
            <w:tcMar/>
            <w:vAlign w:val="center"/>
          </w:tcPr>
          <w:p w:rsidRPr="0005629B" w:rsidR="001765AF" w:rsidP="3B8B009E" w:rsidRDefault="0053069F" w14:paraId="7C14A556" w14:textId="77777777" w14:noSpellErr="1">
            <w:pPr>
              <w:pStyle w:val="INDICATORTEXT"/>
              <w:rPr>
                <w:b w:val="1"/>
                <w:bCs w:val="1"/>
              </w:rPr>
            </w:pPr>
            <w:r w:rsidRPr="3B8B009E" w:rsidR="3B8B009E">
              <w:rPr>
                <w:b w:val="1"/>
                <w:bCs w:val="1"/>
              </w:rPr>
              <w:t>Individual/</w:t>
            </w:r>
            <w:r w:rsidRPr="3B8B009E" w:rsidR="3B8B009E">
              <w:rPr>
                <w:b w:val="1"/>
                <w:bCs w:val="1"/>
              </w:rPr>
              <w:t>Internal staff engagement</w:t>
            </w:r>
          </w:p>
        </w:tc>
        <w:tc>
          <w:tcPr>
            <w:tcW w:w="7229" w:type="dxa"/>
            <w:gridSpan w:val="2"/>
            <w:tcBorders>
              <w:top w:val="single" w:color="A6A6A6" w:themeColor="background1" w:themeShade="A6" w:sz="4" w:space="0"/>
              <w:left w:val="single" w:color="595959" w:themeColor="text1" w:themeTint="A6" w:sz="4" w:space="0"/>
              <w:bottom w:val="single" w:color="A6A6A6" w:themeColor="background1" w:themeShade="A6" w:sz="4" w:space="0"/>
              <w:right w:val="single" w:color="0070C0" w:sz="4" w:space="0"/>
            </w:tcBorders>
            <w:tcMar/>
            <w:vAlign w:val="center"/>
          </w:tcPr>
          <w:p w:rsidRPr="001765AF" w:rsidR="001765AF" w:rsidP="001765AF" w:rsidRDefault="001765AF" w14:paraId="3F17C0BD" w14:textId="77777777" w14:noSpellErr="1">
            <w:pPr>
              <w:pStyle w:val="INDICATORTEXT"/>
              <w:jc w:val="both"/>
              <w:rPr>
                <w:szCs w:val="18"/>
              </w:rPr>
            </w:pPr>
            <w:r w:rsidR="3B8B009E">
              <w:rPr/>
              <w:t>The defining characteristics of an individual/internal staff engagement are:</w:t>
            </w:r>
          </w:p>
          <w:p w:rsidRPr="001765AF" w:rsidR="001765AF" w:rsidP="3B8B009E" w:rsidRDefault="001D484C" w14:paraId="0D49ED1A" w14:textId="77777777" w14:noSpellErr="1">
            <w:pPr>
              <w:pStyle w:val="INDICATORTEXT"/>
              <w:numPr>
                <w:ilvl w:val="0"/>
                <w:numId w:val="30"/>
              </w:numPr>
              <w:jc w:val="both"/>
              <w:rPr/>
            </w:pPr>
            <w:r w:rsidR="3B8B009E">
              <w:rPr/>
              <w:t>i</w:t>
            </w:r>
            <w:r w:rsidR="3B8B009E">
              <w:rPr/>
              <w:t xml:space="preserve">t </w:t>
            </w:r>
            <w:r w:rsidR="3B8B009E">
              <w:rPr/>
              <w:t>is carried out by your internal staff alone, with no involvement or support from other investors, investor networks or service provider</w:t>
            </w:r>
            <w:r w:rsidR="3B8B009E">
              <w:rPr/>
              <w:t>s</w:t>
            </w:r>
            <w:r w:rsidR="3B8B009E">
              <w:rPr/>
              <w:t>; and</w:t>
            </w:r>
          </w:p>
          <w:p w:rsidRPr="001765AF" w:rsidR="001765AF" w:rsidP="3B8B009E" w:rsidRDefault="001D484C" w14:paraId="6819BB23" w14:textId="77777777" w14:noSpellErr="1">
            <w:pPr>
              <w:pStyle w:val="INDICATORTEXT"/>
              <w:numPr>
                <w:ilvl w:val="0"/>
                <w:numId w:val="30"/>
              </w:numPr>
              <w:jc w:val="both"/>
              <w:rPr/>
            </w:pPr>
            <w:r w:rsidR="3B8B009E">
              <w:rPr/>
              <w:t>i</w:t>
            </w:r>
            <w:r w:rsidR="3B8B009E">
              <w:rPr/>
              <w:t xml:space="preserve">t </w:t>
            </w:r>
            <w:r w:rsidR="3B8B009E">
              <w:rPr/>
              <w:t>is conducted in the name of your organisation (</w:t>
            </w:r>
            <w:r w:rsidR="3B8B009E">
              <w:rPr/>
              <w:t xml:space="preserve">i.e., </w:t>
            </w:r>
            <w:r w:rsidR="3B8B009E">
              <w:rPr/>
              <w:t>the companies with which you engage can identify your organisation individually) and you do not act on behal</w:t>
            </w:r>
            <w:r w:rsidR="3B8B009E">
              <w:rPr/>
              <w:t>f of other organisations.</w:t>
            </w:r>
            <w:r w:rsidR="3B8B009E">
              <w:rPr/>
              <w:t xml:space="preserve"> </w:t>
            </w:r>
          </w:p>
          <w:p w:rsidRPr="001765AF" w:rsidR="001765AF" w:rsidP="00B217FA" w:rsidRDefault="009755FC" w14:paraId="3E2D0C80" w14:textId="71DD533C" w14:noSpellErr="1">
            <w:pPr>
              <w:pStyle w:val="INDICATORTEXT"/>
              <w:jc w:val="both"/>
              <w:rPr>
                <w:szCs w:val="18"/>
              </w:rPr>
            </w:pPr>
            <w:r w:rsidR="3B8B009E">
              <w:rPr/>
              <w:t>Being a signatory to</w:t>
            </w:r>
            <w:r w:rsidR="3B8B009E">
              <w:rPr/>
              <w:t xml:space="preserve"> </w:t>
            </w:r>
            <w:r w:rsidR="3B8B009E">
              <w:rPr/>
              <w:t xml:space="preserve">CDP should not be counted as an engagement but </w:t>
            </w:r>
            <w:r w:rsidR="3B8B009E">
              <w:rPr/>
              <w:t xml:space="preserve">rather </w:t>
            </w:r>
            <w:r w:rsidR="3B8B009E">
              <w:rPr/>
              <w:t xml:space="preserve">reported as part of the way you support responsible investment in </w:t>
            </w:r>
            <w:r w:rsidR="3B8B009E">
              <w:rPr/>
              <w:t>Strategy &amp; Governance SG</w:t>
            </w:r>
            <w:r w:rsidR="3B8B009E">
              <w:rPr/>
              <w:t>0</w:t>
            </w:r>
            <w:r w:rsidR="3B8B009E">
              <w:rPr/>
              <w:t>8</w:t>
            </w:r>
            <w:r w:rsidR="3B8B009E">
              <w:rPr/>
              <w:t>. However, if your organisation engages in its own name with companies on their carbon emissions, water or forest footprint disclosure as a follow-up to CDP disclosure requests</w:t>
            </w:r>
            <w:r w:rsidR="3B8B009E">
              <w:rPr/>
              <w:t xml:space="preserve"> and/or are part of CDP’s Carbon Action or Aiming for A initiatives</w:t>
            </w:r>
            <w:r w:rsidR="3B8B009E">
              <w:rPr/>
              <w:t xml:space="preserve">, you should report these engagements as individual/internal staff engagements. </w:t>
            </w:r>
          </w:p>
        </w:tc>
      </w:tr>
      <w:tr w:rsidRPr="001765AF" w:rsidR="001765AF" w:rsidTr="3B8B009E" w14:paraId="2459E397" w14:textId="77777777">
        <w:trPr>
          <w:trHeight w:val="293"/>
        </w:trPr>
        <w:tc>
          <w:tcPr>
            <w:tcW w:w="1985"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E7E7E7"/>
            <w:tcMar/>
            <w:vAlign w:val="center"/>
          </w:tcPr>
          <w:p w:rsidRPr="0005629B" w:rsidR="001765AF" w:rsidP="3B8B009E" w:rsidRDefault="001765AF" w14:paraId="3CDC9E26" w14:textId="77777777" w14:noSpellErr="1">
            <w:pPr>
              <w:pStyle w:val="INDICATORTEXT"/>
              <w:jc w:val="both"/>
              <w:rPr>
                <w:b w:val="1"/>
                <w:bCs w:val="1"/>
              </w:rPr>
            </w:pPr>
            <w:r w:rsidRPr="3B8B009E" w:rsidR="3B8B009E">
              <w:rPr>
                <w:b w:val="1"/>
                <w:bCs w:val="1"/>
              </w:rPr>
              <w:t>Collaborative engagement</w:t>
            </w:r>
          </w:p>
        </w:tc>
        <w:tc>
          <w:tcPr>
            <w:tcW w:w="7229" w:type="dxa"/>
            <w:gridSpan w:val="2"/>
            <w:tcBorders>
              <w:top w:val="single" w:color="A6A6A6" w:themeColor="background1" w:themeShade="A6" w:sz="4" w:space="0"/>
              <w:left w:val="single" w:color="595959" w:themeColor="text1" w:themeTint="A6" w:sz="4" w:space="0"/>
              <w:bottom w:val="single" w:color="A6A6A6" w:themeColor="background1" w:themeShade="A6" w:sz="4" w:space="0"/>
              <w:right w:val="single" w:color="0070C0" w:sz="4" w:space="0"/>
            </w:tcBorders>
            <w:tcMar/>
            <w:vAlign w:val="center"/>
          </w:tcPr>
          <w:p w:rsidRPr="001765AF" w:rsidR="001765AF" w:rsidP="001765AF" w:rsidRDefault="001765AF" w14:paraId="76ABFEC1" w14:textId="77777777" w14:noSpellErr="1">
            <w:pPr>
              <w:pStyle w:val="INDICATORTEXT"/>
              <w:jc w:val="both"/>
              <w:rPr>
                <w:szCs w:val="18"/>
              </w:rPr>
            </w:pPr>
            <w:r w:rsidR="3B8B009E">
              <w:rPr/>
              <w:t>Collaborative engagement is engagement that an investor conducts jointly with other investors. This includes:</w:t>
            </w:r>
          </w:p>
          <w:p w:rsidRPr="001765AF" w:rsidR="001765AF" w:rsidP="3B8B009E" w:rsidRDefault="001D484C" w14:paraId="3F5921FB" w14:textId="77777777" w14:noSpellErr="1">
            <w:pPr>
              <w:pStyle w:val="INDICATORTEXT"/>
              <w:numPr>
                <w:ilvl w:val="0"/>
                <w:numId w:val="31"/>
              </w:numPr>
              <w:jc w:val="both"/>
              <w:rPr/>
            </w:pPr>
            <w:r w:rsidR="3B8B009E">
              <w:rPr/>
              <w:t>g</w:t>
            </w:r>
            <w:r w:rsidR="3B8B009E">
              <w:rPr/>
              <w:t xml:space="preserve">roups </w:t>
            </w:r>
            <w:r w:rsidR="3B8B009E">
              <w:rPr/>
              <w:t>of investors working together without the involvement of a formal investor network or other membership organisation</w:t>
            </w:r>
            <w:r w:rsidR="3B8B009E">
              <w:rPr/>
              <w:t>(s</w:t>
            </w:r>
            <w:r w:rsidR="3B8B009E">
              <w:rPr/>
              <w:t>);</w:t>
            </w:r>
          </w:p>
          <w:p w:rsidRPr="001765AF" w:rsidR="001765AF" w:rsidP="3B8B009E" w:rsidRDefault="001D484C" w14:paraId="59797B5D" w14:textId="77777777" w14:noSpellErr="1">
            <w:pPr>
              <w:pStyle w:val="INDICATORTEXT"/>
              <w:numPr>
                <w:ilvl w:val="0"/>
                <w:numId w:val="31"/>
              </w:numPr>
              <w:jc w:val="both"/>
              <w:rPr/>
            </w:pPr>
            <w:r w:rsidR="3B8B009E">
              <w:rPr/>
              <w:t>gr</w:t>
            </w:r>
            <w:r w:rsidR="3B8B009E">
              <w:rPr/>
              <w:t xml:space="preserve">oups </w:t>
            </w:r>
            <w:r w:rsidR="3B8B009E">
              <w:rPr/>
              <w:t>of investors working together with the support of a formal investor network or other membership organisation, with some level of support but with individual members of the collaboration responsible for most of the engagement activity</w:t>
            </w:r>
            <w:r w:rsidR="3B8B009E">
              <w:rPr/>
              <w:t>; and</w:t>
            </w:r>
          </w:p>
          <w:p w:rsidRPr="001765AF" w:rsidR="001765AF" w:rsidP="3B8B009E" w:rsidRDefault="001D484C" w14:paraId="247E8F2E" w14:textId="77777777" w14:noSpellErr="1">
            <w:pPr>
              <w:pStyle w:val="INDICATORTEXT"/>
              <w:numPr>
                <w:ilvl w:val="0"/>
                <w:numId w:val="31"/>
              </w:numPr>
              <w:jc w:val="both"/>
              <w:rPr/>
            </w:pPr>
            <w:r w:rsidR="3B8B009E">
              <w:rPr/>
              <w:t>c</w:t>
            </w:r>
            <w:r w:rsidR="3B8B009E">
              <w:rPr/>
              <w:t xml:space="preserve">ollaborative </w:t>
            </w:r>
            <w:r w:rsidR="3B8B009E">
              <w:rPr/>
              <w:t>engagement supported by PRI staff and conducted through the PRI Clearinghouse platform.</w:t>
            </w:r>
          </w:p>
          <w:p w:rsidRPr="001765AF" w:rsidR="001765AF" w:rsidP="001765AF" w:rsidRDefault="009755FC" w14:paraId="26479CDF" w14:textId="6F18E9FE" w14:noSpellErr="1">
            <w:pPr>
              <w:pStyle w:val="INDICATORTEXT"/>
              <w:jc w:val="both"/>
              <w:rPr>
                <w:szCs w:val="18"/>
              </w:rPr>
            </w:pPr>
            <w:r w:rsidR="3B8B009E">
              <w:rPr/>
              <w:t>Being a signatory to</w:t>
            </w:r>
            <w:r w:rsidR="3B8B009E">
              <w:rPr/>
              <w:t xml:space="preserve"> CDP </w:t>
            </w:r>
            <w:r w:rsidR="3B8B009E">
              <w:rPr/>
              <w:t xml:space="preserve">should not be counted as an engagement but </w:t>
            </w:r>
            <w:r w:rsidR="3B8B009E">
              <w:rPr/>
              <w:t xml:space="preserve">rather </w:t>
            </w:r>
            <w:r w:rsidR="3B8B009E">
              <w:rPr/>
              <w:t xml:space="preserve">reported as part of the way you support responsible investment in </w:t>
            </w:r>
            <w:r w:rsidR="3B8B009E">
              <w:rPr/>
              <w:t>Strategy &amp; Governance SG08</w:t>
            </w:r>
            <w:r w:rsidR="3B8B009E">
              <w:rPr/>
              <w:t>. However, if your organisation engages with a group of investors in its own name with companies on their carbon emissions, water or forest footprint disclosure as a follow-up to CDP disclosure requests, you should report these engagements as collaborative engagements.</w:t>
            </w:r>
          </w:p>
        </w:tc>
      </w:tr>
      <w:tr w:rsidRPr="001765AF" w:rsidR="001765AF" w:rsidTr="3B8B009E" w14:paraId="7A7C3C15" w14:textId="77777777">
        <w:trPr>
          <w:trHeight w:val="2401"/>
        </w:trPr>
        <w:tc>
          <w:tcPr>
            <w:tcW w:w="1985" w:type="dxa"/>
            <w:tcBorders>
              <w:top w:val="single" w:color="A6A6A6" w:themeColor="background1" w:themeShade="A6" w:sz="4" w:space="0"/>
              <w:right w:val="single" w:color="595959" w:themeColor="text1" w:themeTint="A6" w:sz="4" w:space="0"/>
            </w:tcBorders>
            <w:shd w:val="clear" w:color="auto" w:fill="E7E7E7"/>
            <w:tcMar/>
            <w:vAlign w:val="center"/>
          </w:tcPr>
          <w:p w:rsidRPr="0005629B" w:rsidR="001765AF" w:rsidP="3B8B009E" w:rsidRDefault="00E06616" w14:paraId="277CE3C2" w14:textId="77777777" w14:noSpellErr="1">
            <w:pPr>
              <w:pStyle w:val="INDICATORTEXT"/>
              <w:rPr>
                <w:b w:val="1"/>
                <w:bCs w:val="1"/>
              </w:rPr>
            </w:pPr>
            <w:r w:rsidRPr="3B8B009E" w:rsidR="3B8B009E">
              <w:rPr>
                <w:b w:val="1"/>
                <w:bCs w:val="1"/>
              </w:rPr>
              <w:t>S</w:t>
            </w:r>
            <w:r w:rsidRPr="3B8B009E" w:rsidR="3B8B009E">
              <w:rPr>
                <w:b w:val="1"/>
                <w:bCs w:val="1"/>
              </w:rPr>
              <w:t>ervice provider engagement</w:t>
            </w:r>
          </w:p>
        </w:tc>
        <w:tc>
          <w:tcPr>
            <w:tcW w:w="7229" w:type="dxa"/>
            <w:gridSpan w:val="2"/>
            <w:tcBorders>
              <w:top w:val="single" w:color="A6A6A6" w:themeColor="background1" w:themeShade="A6" w:sz="4" w:space="0"/>
              <w:left w:val="single" w:color="595959" w:themeColor="text1" w:themeTint="A6" w:sz="4" w:space="0"/>
              <w:right w:val="single" w:color="0070C0" w:sz="4" w:space="0"/>
            </w:tcBorders>
            <w:tcMar/>
            <w:vAlign w:val="center"/>
          </w:tcPr>
          <w:p w:rsidRPr="001765AF" w:rsidR="001765AF" w:rsidP="001765AF" w:rsidRDefault="001765AF" w14:paraId="7D3A6363" w14:textId="77777777" w14:noSpellErr="1">
            <w:pPr>
              <w:pStyle w:val="INDICATORTEXT"/>
              <w:jc w:val="both"/>
              <w:rPr>
                <w:szCs w:val="18"/>
              </w:rPr>
            </w:pPr>
            <w:r w:rsidR="3B8B009E">
              <w:rPr/>
              <w:t>Service provider engagements include engagements conducted via:</w:t>
            </w:r>
          </w:p>
          <w:p w:rsidRPr="001765AF" w:rsidR="001765AF" w:rsidP="3B8B009E" w:rsidRDefault="00A60089" w14:paraId="4403CBF8" w14:textId="77777777" w14:noSpellErr="1">
            <w:pPr>
              <w:pStyle w:val="INDICATORTEXT"/>
              <w:numPr>
                <w:ilvl w:val="0"/>
                <w:numId w:val="32"/>
              </w:numPr>
              <w:jc w:val="both"/>
              <w:rPr/>
            </w:pPr>
            <w:r w:rsidR="3B8B009E">
              <w:rPr/>
              <w:t>c</w:t>
            </w:r>
            <w:r w:rsidR="3B8B009E">
              <w:rPr/>
              <w:t xml:space="preserve">ommercial </w:t>
            </w:r>
            <w:r w:rsidR="3B8B009E">
              <w:rPr/>
              <w:t>parties that provide stand-alone engagement services without managing their clients’ underlying assets</w:t>
            </w:r>
            <w:r w:rsidR="3B8B009E">
              <w:rPr/>
              <w:t>; and</w:t>
            </w:r>
          </w:p>
          <w:p w:rsidRPr="001765AF" w:rsidR="001765AF" w:rsidP="3B8B009E" w:rsidRDefault="00A60089" w14:paraId="60B4BE6F" w14:textId="77777777" w14:noSpellErr="1">
            <w:pPr>
              <w:pStyle w:val="INDICATORTEXT"/>
              <w:numPr>
                <w:ilvl w:val="0"/>
                <w:numId w:val="32"/>
              </w:numPr>
              <w:jc w:val="both"/>
              <w:rPr/>
            </w:pPr>
            <w:r w:rsidR="3B8B009E">
              <w:rPr/>
              <w:t>i</w:t>
            </w:r>
            <w:r w:rsidR="3B8B009E">
              <w:rPr/>
              <w:t xml:space="preserve">nvestor </w:t>
            </w:r>
            <w:r w:rsidR="3B8B009E">
              <w:rPr/>
              <w:t xml:space="preserve">organisations that conduct engagement on their members’ behalf and </w:t>
            </w:r>
            <w:r w:rsidR="3B8B009E">
              <w:rPr/>
              <w:t>that</w:t>
            </w:r>
            <w:r w:rsidR="3B8B009E">
              <w:rPr/>
              <w:t xml:space="preserve"> </w:t>
            </w:r>
            <w:r w:rsidR="3B8B009E">
              <w:rPr/>
              <w:t>have an explicit mandate from their members to represent them.</w:t>
            </w:r>
          </w:p>
          <w:p w:rsidRPr="001765AF" w:rsidR="001765AF" w:rsidP="001765AF" w:rsidRDefault="001765AF" w14:paraId="10FAA442" w14:textId="77777777" w14:noSpellErr="1">
            <w:pPr>
              <w:pStyle w:val="INDICATORTEXT"/>
              <w:jc w:val="both"/>
              <w:rPr>
                <w:szCs w:val="18"/>
              </w:rPr>
            </w:pPr>
            <w:r w:rsidR="3B8B009E">
              <w:rPr/>
              <w:t>These include engagements conducted entirely on an outsourced basis as well as those facilitated by the service provider</w:t>
            </w:r>
            <w:r w:rsidR="3B8B009E">
              <w:rPr/>
              <w:t>,</w:t>
            </w:r>
            <w:r w:rsidR="3B8B009E">
              <w:rPr/>
              <w:t xml:space="preserve"> but the investor’s own staff undertake some of the engagement activity.</w:t>
            </w:r>
          </w:p>
        </w:tc>
      </w:tr>
    </w:tbl>
    <w:p w:rsidR="001765AF" w:rsidP="00CD3D16" w:rsidRDefault="001765AF" w14:paraId="0B19F61B" w14:textId="77777777">
      <w:pPr>
        <w:pStyle w:val="INDICATORNUMBER"/>
      </w:pPr>
    </w:p>
    <w:p w:rsidR="00190285" w:rsidRDefault="00190285" w14:paraId="7E0322AD" w14:textId="77777777">
      <w:pPr>
        <w:widowControl/>
        <w:autoSpaceDE/>
        <w:autoSpaceDN/>
        <w:adjustRightInd/>
        <w:spacing w:before="0" w:after="0" w:line="240" w:lineRule="auto"/>
        <w:sectPr w:rsidR="00190285" w:rsidSect="008C362C">
          <w:headerReference w:type="default" r:id="rId27"/>
          <w:headerReference w:type="first" r:id="rId28"/>
          <w:pgSz w:w="11900" w:h="16840" w:orient="portrait"/>
          <w:pgMar w:top="1440" w:right="1616" w:bottom="1440" w:left="1616" w:header="709" w:footer="709" w:gutter="0"/>
          <w:cols w:space="708"/>
          <w:titlePg/>
          <w:docGrid w:linePitch="360"/>
        </w:sectPr>
      </w:pPr>
    </w:p>
    <w:tbl>
      <w:tblPr>
        <w:tblStyle w:val="ModuleSub-SectionHeading"/>
        <w:tblW w:w="9206" w:type="dxa"/>
        <w:tblLayout w:type="fixed"/>
        <w:tblLook w:val="0700" w:firstRow="0" w:lastRow="0" w:firstColumn="0" w:lastColumn="1" w:noHBand="1" w:noVBand="1"/>
      </w:tblPr>
      <w:tblGrid>
        <w:gridCol w:w="708"/>
        <w:gridCol w:w="1397"/>
        <w:gridCol w:w="439"/>
        <w:gridCol w:w="6662"/>
      </w:tblGrid>
      <w:tr w:rsidRPr="00F44B1D" w:rsidR="004C26EF" w:rsidTr="3B8B009E" w14:paraId="23B91F42" w14:textId="77777777">
        <w:trPr>
          <w:trHeight w:val="387"/>
        </w:trPr>
        <w:tc>
          <w:tcPr>
            <w:cnfStyle w:val="000000000000" w:firstRow="0" w:lastRow="0" w:firstColumn="0" w:lastColumn="0" w:oddVBand="0" w:evenVBand="0" w:oddHBand="0" w:evenHBand="0" w:firstRowFirstColumn="0" w:firstRowLastColumn="0" w:lastRowFirstColumn="0" w:lastRowLastColumn="0"/>
            <w:tcW w:w="708" w:type="dxa"/>
            <w:tcMar/>
          </w:tcPr>
          <w:p w:rsidR="004C26EF" w:rsidP="00642847" w:rsidRDefault="004C26EF" w14:paraId="595641E1" w14:textId="77777777">
            <w:pPr>
              <w:pStyle w:val="ModuleSubSectionHeading"/>
              <w:ind w:left="0"/>
              <w:rPr>
                <w:b w:val="0"/>
                <w:noProof/>
              </w:rPr>
            </w:pPr>
            <w:r>
              <w:rPr>
                <w:b w:val="0"/>
                <w:noProof/>
              </w:rPr>
              <w:lastRenderedPageBreak/>
              <w:drawing>
                <wp:inline distT="0" distB="0" distL="0" distR="0" wp14:anchorId="37F48BD9" wp14:editId="3BA5CE76">
                  <wp:extent cx="330200" cy="330200"/>
                  <wp:effectExtent l="0" t="0" r="0" b="0"/>
                  <wp:docPr id="24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1397" w:type="dxa"/>
            <w:tcMar/>
          </w:tcPr>
          <w:p w:rsidRPr="00041E34" w:rsidR="004C26EF" w:rsidP="3B8B009E" w:rsidRDefault="004C26EF" w14:paraId="5D2A3877" w14:textId="77777777" w14:noSpellErr="1">
            <w:pPr>
              <w:pStyle w:val="Heading3"/>
              <w:ind w:left="0"/>
              <w:outlineLvl w:val="2"/>
              <w:rPr>
                <w:b w:val="0"/>
                <w:bCs w:val="0"/>
                <w:i w:val="1"/>
                <w:iCs w:val="1"/>
              </w:rPr>
            </w:pPr>
            <w:bookmarkStart w:name="_Toc467226082" w:id="9"/>
            <w:r w:rsidRPr="3B8B009E">
              <w:rPr>
                <w:rStyle w:val="IntenseEmphasis"/>
                <w:b w:val="1"/>
                <w:bCs w:val="1"/>
                <w:i w:val="0"/>
                <w:iCs w:val="0"/>
                <w:color w:val="FFFFFF" w:themeColor="background1"/>
              </w:rPr>
              <w:t>PROCESS</w:t>
            </w:r>
            <w:bookmarkEnd w:id="9"/>
          </w:p>
        </w:tc>
        <w:tc>
          <w:tcPr>
            <w:cnfStyle w:val="000000000000" w:firstRow="0" w:lastRow="0" w:firstColumn="0" w:lastColumn="0" w:oddVBand="0" w:evenVBand="0" w:oddHBand="0" w:evenHBand="0" w:firstRowFirstColumn="0" w:firstRowLastColumn="0" w:lastRowFirstColumn="0" w:lastRowLastColumn="0"/>
            <w:tcW w:w="439" w:type="dxa"/>
            <w:tcMar/>
          </w:tcPr>
          <w:p w:rsidRPr="00ED1D5A" w:rsidR="004C26EF" w:rsidP="00642847" w:rsidRDefault="004C26EF" w14:paraId="37C5245E" w14:textId="77777777">
            <w:pPr>
              <w:pStyle w:val="ModuleSubSectionHeading"/>
              <w:ind w:left="0"/>
              <w:rPr>
                <w:rStyle w:val="IntenseEmphasis"/>
                <w:b/>
                <w:bCs w:val="0"/>
                <w:i w:val="0"/>
                <w:iCs w:val="0"/>
                <w:color w:val="FFFFFF" w:themeColor="background1"/>
              </w:rPr>
            </w:pPr>
            <w:r>
              <w:rPr>
                <w:noProof/>
              </w:rPr>
              <w:drawing>
                <wp:inline distT="0" distB="0" distL="0" distR="0" wp14:anchorId="62EE5B68" wp14:editId="6D359D1D">
                  <wp:extent cx="186824" cy="329034"/>
                  <wp:effectExtent l="0" t="0" r="0" b="0"/>
                  <wp:docPr id="249"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Mar/>
          </w:tcPr>
          <w:p w:rsidRPr="00041E34" w:rsidR="004C26EF" w:rsidP="3B8B009E" w:rsidRDefault="004C26EF" w14:paraId="2110FCA6" w14:textId="77777777" w14:noSpellErr="1">
            <w:pPr>
              <w:pStyle w:val="Heading4"/>
              <w:outlineLvl w:val="3"/>
              <w:rPr>
                <w:rStyle w:val="IntenseEmphasis"/>
                <w:b w:val="0"/>
                <w:bCs w:val="0"/>
                <w:i w:val="1"/>
                <w:iCs w:val="1"/>
                <w:color w:val="FFFFFF" w:themeColor="background1" w:themeTint="FF" w:themeShade="FF"/>
              </w:rPr>
            </w:pPr>
            <w:r w:rsidRPr="3B8B009E" w:rsidR="3B8B009E">
              <w:rPr>
                <w:rStyle w:val="IntenseEmphasis"/>
                <w:b w:val="0"/>
                <w:bCs w:val="0"/>
                <w:i w:val="1"/>
                <w:iCs w:val="1"/>
                <w:color w:val="FFFFFF" w:themeColor="background1" w:themeTint="FF" w:themeShade="FF"/>
              </w:rPr>
              <w:t>Process for engagements run internally</w:t>
            </w:r>
          </w:p>
        </w:tc>
      </w:tr>
    </w:tbl>
    <w:p w:rsidR="00E52805" w:rsidP="006762E9" w:rsidRDefault="00E52805" w14:paraId="0FF0EE3D" w14:textId="77777777">
      <w:pPr>
        <w:pStyle w:val="INDICATORNUMBER"/>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0285" w:rsidTr="3B8B009E" w14:paraId="181061B3"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190285" w:rsidP="00642847" w:rsidRDefault="00190285" w14:paraId="28F043AC"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190285" w:rsidP="3B8B009E" w:rsidRDefault="00190285" w14:paraId="2460E917"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190285" w:rsidP="3B8B009E" w:rsidRDefault="00190285" w14:paraId="34DAD566"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190285" w:rsidP="3B8B009E" w:rsidRDefault="00190285" w14:paraId="4A396CD1"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190285" w:rsidTr="3B8B009E" w14:paraId="139CCA0A"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190285" w:rsidP="3B8B009E" w:rsidRDefault="00190285" w14:paraId="4780C65A"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03</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190285" w:rsidP="3B8B009E" w:rsidRDefault="00190285" w14:paraId="3246389F"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190285" w:rsidP="3B8B009E" w:rsidRDefault="00190285" w14:paraId="4AF70201"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190285" w:rsidP="3B8B009E" w:rsidRDefault="00190285" w14:paraId="0114BCD4"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4C26EF" w:rsidP="006762E9" w:rsidRDefault="004C26EF" w14:paraId="00FF9DE1" w14:textId="77777777">
      <w:pPr>
        <w:pStyle w:val="INDICATORNUMBER"/>
        <w:ind w:left="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190285" w:rsidTr="3B8B009E" w14:paraId="5ED6369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190285" w:rsidP="3B8B009E" w:rsidRDefault="00190285" w14:paraId="69588136"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03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0070C0" w:sz="4" w:space="0"/>
              <w:right w:val="single" w:color="0070C0" w:sz="4" w:space="0"/>
            </w:tcBorders>
            <w:shd w:val="clear" w:color="auto" w:fill="0070C0"/>
            <w:tcMar/>
          </w:tcPr>
          <w:p w:rsidRPr="00903B63" w:rsidR="00190285" w:rsidP="3B8B009E" w:rsidRDefault="00190285" w14:paraId="0361ED38"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190285" w:rsidTr="3B8B009E" w14:paraId="198A5F5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right w:val="single" w:color="595959" w:themeColor="text1" w:themeTint="A6" w:sz="4" w:space="0"/>
            </w:tcBorders>
            <w:tcMar/>
            <w:vAlign w:val="top"/>
          </w:tcPr>
          <w:p w:rsidRPr="000D72DF" w:rsidR="00190285" w:rsidP="3B8B009E" w:rsidRDefault="00190285" w14:paraId="5AF91000"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03.1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190285" w:rsidR="00190285" w:rsidP="3B8B009E" w:rsidRDefault="00190285" w14:paraId="1FE7C557"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Indicate whether your organisation has a formal process for identifying and prioritising engagement activities carried out by internal staff.</w:t>
            </w:r>
          </w:p>
        </w:tc>
      </w:tr>
      <w:tr w:rsidR="00190285" w:rsidTr="3B8B009E" w14:paraId="594CDF95"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nil"/>
              <w:right w:val="single" w:color="595959" w:themeColor="text1" w:themeTint="A6" w:sz="4" w:space="0"/>
            </w:tcBorders>
            <w:tcMar/>
          </w:tcPr>
          <w:p w:rsidR="00190285" w:rsidP="00642847" w:rsidRDefault="00190285" w14:paraId="6C776F8E"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60" w:type="dxa"/>
            <w:tcBorders>
              <w:top w:val="nil"/>
              <w:left w:val="single" w:color="595959" w:themeColor="text1" w:themeTint="A6" w:sz="4" w:space="0"/>
              <w:bottom w:val="single" w:color="0070C0" w:sz="4" w:space="0"/>
              <w:right w:val="single" w:color="A6A6A6" w:themeColor="background1" w:themeShade="A6" w:sz="4" w:space="0"/>
            </w:tcBorders>
            <w:tcMar/>
          </w:tcPr>
          <w:p w:rsidR="00190285" w:rsidP="3B8B009E" w:rsidRDefault="00190285" w14:paraId="3CFF7F37"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0070C0" w:sz="4" w:space="0"/>
              <w:right w:val="single" w:color="0070C0" w:sz="4" w:space="0"/>
            </w:tcBorders>
            <w:tcMar/>
          </w:tcPr>
          <w:p w:rsidR="00190285" w:rsidP="3B8B009E" w:rsidRDefault="00190285" w14:paraId="30C038B9"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00190285" w:rsidTr="3B8B009E" w14:paraId="7E9743C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right w:val="single" w:color="595959" w:themeColor="text1" w:themeTint="A6" w:sz="4" w:space="0"/>
            </w:tcBorders>
            <w:tcMar/>
          </w:tcPr>
          <w:p w:rsidR="00190285" w:rsidP="3B8B009E" w:rsidRDefault="000141B3" w14:paraId="752A30D1"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03.2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0141B3" w:rsidR="00190285" w:rsidP="00CA076B" w:rsidRDefault="00E03BE9" w14:paraId="6E9FAC06" w14:textId="35236353"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Describe the criteria used to identify and prioritise </w:t>
            </w:r>
            <w:r w:rsidR="3B8B009E">
              <w:rPr/>
              <w:t>engagement activities carried out by internal staff</w:t>
            </w:r>
            <w:r w:rsidR="3B8B009E">
              <w:rPr/>
              <w:t>.</w:t>
            </w:r>
          </w:p>
        </w:tc>
      </w:tr>
      <w:tr w:rsidR="00190285" w:rsidTr="3B8B009E" w14:paraId="7D3566D9" w14:textId="77777777">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right w:val="single" w:color="595959" w:themeColor="text1" w:themeTint="A6" w:sz="4" w:space="0"/>
            </w:tcBorders>
            <w:tcMar/>
          </w:tcPr>
          <w:p w:rsidR="00190285" w:rsidP="00642847" w:rsidRDefault="00190285" w14:paraId="0C11501E"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95959" w:themeColor="text1" w:themeTint="A6" w:sz="4" w:space="0"/>
              <w:bottom w:val="single" w:color="0070C0" w:sz="4" w:space="0"/>
              <w:right w:val="single" w:color="0070C0" w:sz="4" w:space="0"/>
            </w:tcBorders>
            <w:shd w:val="clear" w:color="auto" w:fill="auto"/>
            <w:tcMar/>
          </w:tcPr>
          <w:p w:rsidRPr="00E03BE9" w:rsidR="00E03BE9" w:rsidP="00E03BE9" w:rsidRDefault="00E03BE9" w14:paraId="0F3B4261" w14:textId="0E5F9090"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Geography</w:t>
            </w:r>
            <w:r w:rsidR="3B8B009E">
              <w:rPr/>
              <w:t>/</w:t>
            </w:r>
            <w:r w:rsidR="3B8B009E">
              <w:rPr/>
              <w:t xml:space="preserve">market of the companies </w:t>
            </w:r>
          </w:p>
          <w:p w:rsidRPr="00E03BE9" w:rsidR="00E03BE9" w:rsidP="00E03BE9" w:rsidRDefault="00E03BE9" w14:paraId="6F6E2E8B"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Materiality of ESG factors</w:t>
            </w:r>
          </w:p>
          <w:p w:rsidRPr="00E03BE9" w:rsidR="00E03BE9" w:rsidP="00E03BE9" w:rsidRDefault="00E03BE9" w14:paraId="70FC8A3F"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Systemic risks to global portfolios</w:t>
            </w:r>
          </w:p>
          <w:p w:rsidRPr="00E03BE9" w:rsidR="00E03BE9" w:rsidP="00E03BE9" w:rsidRDefault="00E03BE9" w14:paraId="2350878D"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Exposure (holdings)</w:t>
            </w:r>
            <w:r w:rsidR="3B8B009E">
              <w:rPr/>
              <w:t xml:space="preserve"> </w:t>
            </w:r>
          </w:p>
          <w:p w:rsidRPr="00E03BE9" w:rsidR="00E03BE9" w:rsidP="00E03BE9" w:rsidRDefault="00E03BE9" w14:paraId="636CFF04" w14:textId="382C6AC6"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 xml:space="preserve">In </w:t>
            </w:r>
            <w:r w:rsidR="3B8B009E">
              <w:rPr/>
              <w:t>response</w:t>
            </w:r>
            <w:r w:rsidR="3B8B009E">
              <w:rPr/>
              <w:t xml:space="preserve"> to </w:t>
            </w:r>
            <w:r w:rsidR="3B8B009E">
              <w:rPr/>
              <w:t>ESG impacts</w:t>
            </w:r>
            <w:r w:rsidR="3B8B009E">
              <w:rPr/>
              <w:t xml:space="preserve"> </w:t>
            </w:r>
            <w:r w:rsidR="3B8B009E">
              <w:rPr/>
              <w:t xml:space="preserve">that have already occurred. </w:t>
            </w:r>
          </w:p>
          <w:p w:rsidR="00E03BE9" w:rsidP="00E03BE9" w:rsidRDefault="00E03BE9" w14:paraId="678031A4"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As a response to divestment pressure</w:t>
            </w:r>
          </w:p>
          <w:p w:rsidR="009441F2" w:rsidP="00E03BE9" w:rsidRDefault="00F45F62" w14:paraId="4F0EF241" w14:textId="6080DFFF"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As a follow-up fro</w:t>
            </w:r>
            <w:r w:rsidR="3B8B009E">
              <w:rPr/>
              <w:t xml:space="preserve">m a voting decision </w:t>
            </w:r>
          </w:p>
          <w:p w:rsidR="009441F2" w:rsidP="00E03BE9" w:rsidRDefault="009441F2" w14:paraId="1BACA885" w14:textId="543EA985"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Client request</w:t>
            </w:r>
            <w:r w:rsidR="3B8B009E">
              <w:rPr/>
              <w:t xml:space="preserve"> </w:t>
            </w:r>
          </w:p>
          <w:p w:rsidRPr="00AE100E" w:rsidR="00190285" w:rsidRDefault="009B114B" w14:paraId="3BFD3DB7" w14:textId="02FA2944"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Other;</w:t>
            </w:r>
            <w:r w:rsidR="3B8B009E">
              <w:rPr/>
              <w:t xml:space="preserve"> describe _____________</w:t>
            </w:r>
            <w:r w:rsidR="3B8B009E">
              <w:rPr/>
              <w:t xml:space="preserve"> </w:t>
            </w:r>
          </w:p>
        </w:tc>
      </w:tr>
      <w:tr w:rsidR="00190285" w:rsidTr="3B8B009E" w14:paraId="1D4587D7"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right w:val="single" w:color="595959" w:themeColor="text1" w:themeTint="A6" w:sz="4" w:space="0"/>
            </w:tcBorders>
            <w:tcMar/>
            <w:vAlign w:val="top"/>
          </w:tcPr>
          <w:p w:rsidRPr="00AE100E" w:rsidR="00190285" w:rsidP="3B8B009E" w:rsidRDefault="000141B3" w14:paraId="04B79D14"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03.3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00190285" w:rsidP="00642847" w:rsidRDefault="00190285" w14:paraId="1311C0B1" w14:textId="18BA0786"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r w:rsidR="3B8B009E">
              <w:rPr/>
              <w:t>.</w:t>
            </w:r>
            <w:r w:rsidR="3B8B009E">
              <w:rPr/>
              <w:t xml:space="preserve"> </w:t>
            </w:r>
          </w:p>
          <w:p w:rsidRPr="005B4C52" w:rsidR="00190285" w:rsidP="00642847" w:rsidRDefault="00190285" w14:paraId="2B19F129" w14:textId="419553BB"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190285" w:rsidTr="3B8B009E" w14:paraId="0E278BBB"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right w:val="single" w:color="595959" w:themeColor="text1" w:themeTint="A6" w:sz="4" w:space="0"/>
            </w:tcBorders>
          </w:tcPr>
          <w:p w:rsidR="00190285" w:rsidP="00642847" w:rsidRDefault="00190285" w14:paraId="0F7903B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95959" w:themeColor="text1" w:themeTint="A6" w:sz="4" w:space="0"/>
              <w:bottom w:val="single" w:color="0070C0" w:sz="4" w:space="0"/>
              <w:right w:val="single" w:color="0070C0" w:sz="4" w:space="0"/>
            </w:tcBorders>
            <w:shd w:val="clear" w:color="auto" w:fill="auto"/>
            <w:tcMar/>
          </w:tcPr>
          <w:p w:rsidR="00190285" w:rsidP="00642847" w:rsidRDefault="00190285" w14:paraId="308F8D2C"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190285" w:rsidP="00B9480C" w:rsidRDefault="00190285" w14:paraId="1E2847FF" w14:textId="77777777">
      <w:pPr>
        <w:pStyle w:val="INDICATORNUMBER"/>
      </w:pPr>
    </w:p>
    <w:tbl>
      <w:tblPr>
        <w:tblStyle w:val="SubSubSectionMISCTableMANDATORY"/>
        <w:tblW w:w="9209" w:type="dxa"/>
        <w:tblInd w:w="5" w:type="dxa"/>
        <w:tblLook w:val="06A0" w:firstRow="1" w:lastRow="0" w:firstColumn="1" w:lastColumn="0" w:noHBand="1" w:noVBand="1"/>
      </w:tblPr>
      <w:tblGrid>
        <w:gridCol w:w="1124"/>
        <w:gridCol w:w="2127"/>
        <w:gridCol w:w="2693"/>
        <w:gridCol w:w="3265"/>
      </w:tblGrid>
      <w:tr w:rsidR="00B9480C" w:rsidTr="3B8B009E" w14:paraId="719487D3"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82C8" w:sz="4" w:space="0"/>
            </w:tcBorders>
            <w:tcMar/>
          </w:tcPr>
          <w:p w:rsidRPr="00DC20FA" w:rsidR="00B9480C" w:rsidP="3B8B009E" w:rsidRDefault="00B9480C" w14:paraId="0A5ECAEC"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03</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0082C8" w:sz="4" w:space="0"/>
              <w:right w:val="single" w:color="0070C0" w:sz="4" w:space="0"/>
            </w:tcBorders>
            <w:tcMar/>
          </w:tcPr>
          <w:p w:rsidRPr="00DC20FA" w:rsidR="00B9480C" w:rsidP="3B8B009E" w:rsidRDefault="00B9480C" w14:paraId="719B6592"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B9480C" w:rsidTr="3B8B009E" w14:paraId="4701DA7F"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color="A6A6A6" w:themeColor="background1" w:themeShade="A6" w:sz="4" w:space="0"/>
            </w:tcBorders>
            <w:tcMar/>
          </w:tcPr>
          <w:p w:rsidRPr="000D72DF" w:rsidR="00B9480C" w:rsidP="3B8B009E" w:rsidRDefault="00B9480C" w14:paraId="6A2B982B" w14:textId="5DCBC40E"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03.2</w:t>
            </w:r>
          </w:p>
        </w:tc>
        <w:tc>
          <w:tcPr>
            <w:cnfStyle w:val="000000000000" w:firstRow="0" w:lastRow="0" w:firstColumn="0" w:lastColumn="0" w:oddVBand="0" w:evenVBand="0" w:oddHBand="0" w:evenHBand="0" w:firstRowFirstColumn="0" w:firstRowLastColumn="0" w:lastRowFirstColumn="0" w:lastRowLastColumn="0"/>
            <w:tcW w:w="8085" w:type="dxa"/>
            <w:gridSpan w:val="3"/>
            <w:tcBorders>
              <w:bottom w:val="single" w:color="A6A6A6" w:themeColor="background1" w:themeShade="A6" w:sz="4" w:space="0"/>
              <w:right w:val="single" w:color="0070C0" w:sz="4" w:space="0"/>
            </w:tcBorders>
            <w:tcMar/>
          </w:tcPr>
          <w:p w:rsidRPr="0011346E" w:rsidR="00B9480C" w:rsidP="3B8B009E" w:rsidRDefault="00F360D5" w14:paraId="2579A6D4" w14:textId="75957F43"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 xml:space="preserve"> You can report how you prioritise collaborative engagements in LEA 05. </w:t>
            </w:r>
          </w:p>
        </w:tc>
      </w:tr>
      <w:tr w:rsidRPr="00D5451C" w:rsidR="00B9480C" w:rsidTr="3B8B009E" w14:paraId="7736DC9C"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A6A6A6" w:themeColor="background1" w:themeShade="A6" w:sz="4" w:space="0"/>
              <w:right w:val="single" w:color="0070C0" w:sz="4" w:space="0"/>
            </w:tcBorders>
            <w:tcMar/>
          </w:tcPr>
          <w:p w:rsidRPr="00837EA2" w:rsidR="00B9480C" w:rsidP="3B8B009E" w:rsidRDefault="00B9480C" w14:paraId="2D281EEB" w14:textId="77777777" w14:noSpellErr="1">
            <w:pPr>
              <w:pStyle w:val="INDICATORTEXT"/>
              <w:jc w:val="both"/>
              <w:rPr>
                <w:b w:val="1"/>
                <w:bCs w:val="1"/>
              </w:rPr>
            </w:pPr>
            <w:r w:rsidRPr="3B8B009E" w:rsidR="3B8B009E">
              <w:rPr>
                <w:b w:val="1"/>
                <w:bCs w:val="1"/>
              </w:rPr>
              <w:t>LOGIC</w:t>
            </w:r>
          </w:p>
        </w:tc>
      </w:tr>
      <w:tr w:rsidRPr="00D5451C" w:rsidR="00B9480C" w:rsidTr="3B8B009E" w14:paraId="60A69DAE"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single" w:color="A6A6A6" w:themeColor="background1" w:themeShade="A6" w:sz="4" w:space="0"/>
            </w:tcBorders>
            <w:tcMar/>
          </w:tcPr>
          <w:p w:rsidR="00B9480C" w:rsidP="3B8B009E" w:rsidRDefault="00B9480C" w14:paraId="0EBA3234"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03</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A6A6A6" w:themeColor="background1" w:themeShade="A6" w:sz="4" w:space="0"/>
              <w:right w:val="single" w:color="0070C0" w:sz="4" w:space="0"/>
            </w:tcBorders>
            <w:tcMar/>
          </w:tcPr>
          <w:p w:rsidR="003B315E" w:rsidP="00CC7769" w:rsidRDefault="003B315E" w14:paraId="1824AD2A"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 xml:space="preserve">This indicator </w:t>
            </w:r>
            <w:r w:rsidR="3B8B009E">
              <w:rPr/>
              <w:t>is</w:t>
            </w:r>
            <w:r w:rsidR="3B8B009E">
              <w:rPr/>
              <w:t xml:space="preserve"> a</w:t>
            </w:r>
            <w:r w:rsidR="3B8B009E">
              <w:rPr/>
              <w:t>pplicable</w:t>
            </w:r>
            <w:r w:rsidR="3B8B009E">
              <w:rPr/>
              <w:t xml:space="preserve"> if</w:t>
            </w:r>
            <w:r w:rsidR="3B8B009E">
              <w:rPr/>
              <w:t xml:space="preserve"> </w:t>
            </w:r>
            <w:r w:rsidR="3B8B009E">
              <w:rPr/>
              <w:t>you</w:t>
            </w:r>
            <w:r w:rsidR="3B8B009E">
              <w:rPr/>
              <w:t xml:space="preserve"> have engagements conducted by internal staff </w:t>
            </w:r>
            <w:r w:rsidR="3B8B009E">
              <w:rPr/>
              <w:t>that aim</w:t>
            </w:r>
            <w:r w:rsidR="3B8B009E">
              <w:rPr/>
              <w:t xml:space="preserve"> “to influence corporate practice” or “to encourage improved</w:t>
            </w:r>
            <w:r w:rsidR="3B8B009E">
              <w:rPr/>
              <w:t>/</w:t>
            </w:r>
            <w:r w:rsidR="3B8B009E">
              <w:rPr/>
              <w:t>increased</w:t>
            </w:r>
            <w:r w:rsidR="3B8B009E">
              <w:rPr/>
              <w:t xml:space="preserve"> ESG disclosure”</w:t>
            </w:r>
            <w:r w:rsidR="3B8B009E">
              <w:rPr/>
              <w:t>, as reported in</w:t>
            </w:r>
            <w:r w:rsidR="3B8B009E">
              <w:rPr/>
              <w:t xml:space="preserve"> </w:t>
            </w:r>
            <w:r w:rsidR="3B8B009E">
              <w:rPr/>
              <w:t>[</w:t>
            </w:r>
            <w:r w:rsidR="3B8B009E">
              <w:rPr/>
              <w:t>0</w:t>
            </w:r>
            <w:r w:rsidR="3B8B009E">
              <w:rPr/>
              <w:t xml:space="preserve">2.1] </w:t>
            </w:r>
          </w:p>
          <w:p w:rsidRPr="00CC7769" w:rsidR="00B9480C" w:rsidP="00CC7769" w:rsidRDefault="00B9480C" w14:paraId="5213E78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[03.2]</w:t>
            </w:r>
            <w:r w:rsidR="3B8B009E">
              <w:rPr/>
              <w:t xml:space="preserve"> is</w:t>
            </w:r>
            <w:r w:rsidR="3B8B009E">
              <w:rPr/>
              <w:t xml:space="preserve"> triggered if you report ‘Yes’ to [03.1]</w:t>
            </w:r>
            <w:r w:rsidR="3B8B009E">
              <w:rPr/>
              <w:t>.</w:t>
            </w:r>
          </w:p>
        </w:tc>
      </w:tr>
      <w:tr w:rsidRPr="00D5451C" w:rsidR="00B9480C" w:rsidTr="3B8B009E" w14:paraId="48F56D0E"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BFBFBF" w:themeColor="background1" w:themeShade="BF" w:sz="4" w:space="0"/>
              <w:right w:val="single" w:color="0070C0" w:sz="4" w:space="0"/>
            </w:tcBorders>
            <w:tcMar/>
          </w:tcPr>
          <w:p w:rsidRPr="00860FD9" w:rsidR="00B9480C" w:rsidP="3B8B009E" w:rsidRDefault="00B9480C" w14:paraId="72FC0269" w14:textId="77777777" w14:noSpellErr="1">
            <w:pPr>
              <w:pStyle w:val="INDICATORTEXT"/>
              <w:jc w:val="both"/>
              <w:rPr>
                <w:b w:val="1"/>
                <w:bCs w:val="1"/>
              </w:rPr>
            </w:pPr>
            <w:r w:rsidRPr="3B8B009E" w:rsidR="3B8B009E">
              <w:rPr>
                <w:b w:val="1"/>
                <w:bCs w:val="1"/>
              </w:rPr>
              <w:t>ASSESSMENT</w:t>
            </w:r>
          </w:p>
        </w:tc>
      </w:tr>
      <w:tr w:rsidRPr="00D5451C" w:rsidR="00B9480C" w:rsidTr="3B8B009E" w14:paraId="105BBAE2"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BFBFBF" w:themeColor="background1" w:themeShade="BF" w:sz="4" w:space="0"/>
              <w:left w:val="single" w:color="0070C0" w:sz="8" w:space="0"/>
              <w:bottom w:val="nil"/>
              <w:right w:val="single" w:color="BFBFBF" w:themeColor="background1" w:themeShade="BF" w:sz="8" w:space="0"/>
            </w:tcBorders>
            <w:tcMar/>
          </w:tcPr>
          <w:p w:rsidR="00B9480C" w:rsidP="3B8B009E" w:rsidRDefault="00B9480C" w14:paraId="0A65961E"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03</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BFBFBF" w:themeColor="background1" w:themeShade="BF" w:sz="4" w:space="0"/>
              <w:left w:val="single" w:color="BFBFBF" w:themeColor="background1" w:themeShade="BF" w:sz="8" w:space="0"/>
              <w:bottom w:val="single" w:color="BFBFBF" w:themeColor="background1" w:themeShade="BF" w:sz="8" w:space="0"/>
              <w:right w:val="single" w:color="0070C0" w:sz="8" w:space="0"/>
            </w:tcBorders>
            <w:tcMar/>
          </w:tcPr>
          <w:p w:rsidRPr="00B9480C" w:rsidR="00B9480C" w:rsidP="00B9480C" w:rsidRDefault="00B9480C" w14:paraId="763CC32E"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Three </w:t>
            </w:r>
            <w:r w:rsidRPr="00B9480C">
              <w:rPr>
                <w:szCs w:val="18"/>
              </w:rPr>
              <w:sym w:font="Wingdings" w:char="F0AB"/>
            </w:r>
          </w:p>
          <w:p w:rsidR="00B9480C" w:rsidP="00CC7769" w:rsidRDefault="00B9480C" w14:paraId="1418A41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The assessment of this indicator is b</w:t>
            </w:r>
            <w:r w:rsidR="3B8B009E">
              <w:rPr/>
              <w:t xml:space="preserve">ased on your responses to </w:t>
            </w:r>
            <w:r w:rsidR="3B8B009E">
              <w:rPr/>
              <w:t>[0</w:t>
            </w:r>
            <w:r w:rsidR="3B8B009E">
              <w:rPr/>
              <w:t>3.1</w:t>
            </w:r>
            <w:r w:rsidR="3B8B009E">
              <w:rPr/>
              <w:t>]</w:t>
            </w:r>
            <w:r w:rsidR="3B8B009E">
              <w:rPr/>
              <w:t>.</w:t>
            </w:r>
          </w:p>
        </w:tc>
      </w:tr>
      <w:tr w:rsidRPr="00D5451C" w:rsidR="006837BB" w:rsidTr="3B8B009E" w14:paraId="5DD9F581"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8" w:space="0"/>
              <w:bottom w:val="nil"/>
              <w:right w:val="single" w:color="BFBFBF" w:themeColor="background1" w:themeShade="BF" w:sz="8" w:space="0"/>
            </w:tcBorders>
            <w:tcMar/>
          </w:tcPr>
          <w:p w:rsidR="006837BB" w:rsidP="006837BB" w:rsidRDefault="006837BB" w14:paraId="53788C2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BFBFBF" w:themeColor="background1" w:themeShade="BF" w:sz="8" w:space="0"/>
              <w:left w:val="single" w:color="BFBFBF" w:themeColor="background1" w:themeShade="BF" w:sz="8" w:space="0"/>
              <w:bottom w:val="single" w:color="BFBFBF" w:themeColor="background1" w:themeShade="BF" w:sz="8" w:space="0"/>
              <w:right w:val="single" w:color="0070C0" w:sz="8" w:space="0"/>
            </w:tcBorders>
            <w:tcMar/>
          </w:tcPr>
          <w:p w:rsidR="006837BB" w:rsidP="006837BB" w:rsidRDefault="006837BB" w14:paraId="52A6A377" w14:textId="6916A843"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D5451C" w:rsidR="006837BB" w:rsidTr="3B8B009E" w14:paraId="6705AB9F"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8" w:space="0"/>
              <w:bottom w:val="nil"/>
              <w:right w:val="single" w:color="BFBFBF" w:themeColor="background1" w:themeShade="BF" w:sz="8" w:space="0"/>
            </w:tcBorders>
            <w:tcMar/>
          </w:tcPr>
          <w:p w:rsidR="006837BB" w:rsidP="006837BB" w:rsidRDefault="006837BB" w14:paraId="31A6DBB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127"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BFBFBF" w:themeColor="background1" w:themeShade="BF" w:sz="8" w:space="0"/>
            </w:tcBorders>
            <w:tcMar/>
          </w:tcPr>
          <w:p w:rsidRPr="00FA40BC" w:rsidR="006837BB" w:rsidP="3B8B009E" w:rsidRDefault="006837BB" w14:paraId="6947ADE8" w14:textId="5F95D06C"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693"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BFBFBF" w:themeColor="background1" w:themeShade="BF" w:sz="8" w:space="0"/>
            </w:tcBorders>
            <w:tcMar/>
          </w:tcPr>
          <w:p w:rsidR="006837BB" w:rsidP="006837BB" w:rsidRDefault="006837BB" w14:paraId="7DE7807C" w14:textId="11699B06"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3265"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0070C0" w:sz="8" w:space="0"/>
            </w:tcBorders>
            <w:tcMar/>
          </w:tcPr>
          <w:p w:rsidR="006837BB" w:rsidP="006837BB" w:rsidRDefault="006837BB" w14:paraId="353901C5" w14:textId="1B6CFC3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D5451C" w:rsidR="008C362C" w:rsidTr="3B8B009E" w14:paraId="30BF26CA"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8" w:space="0"/>
              <w:bottom w:val="single" w:color="BFBFBF" w:themeColor="background1" w:themeShade="BF" w:sz="8" w:space="0"/>
              <w:right w:val="single" w:color="BFBFBF" w:themeColor="background1" w:themeShade="BF" w:sz="8" w:space="0"/>
            </w:tcBorders>
            <w:tcMar/>
          </w:tcPr>
          <w:p w:rsidR="006837BB" w:rsidP="006837BB" w:rsidRDefault="006837BB" w14:paraId="567CEF1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127"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BFBFBF" w:themeColor="background1" w:themeShade="BF" w:sz="8" w:space="0"/>
            </w:tcBorders>
            <w:tcMar/>
          </w:tcPr>
          <w:p w:rsidR="006837BB" w:rsidP="3B8B009E" w:rsidRDefault="006837BB" w14:paraId="11EE28F8" w14:textId="303FEE59"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3B8B009E">
              <w:rPr/>
              <w:t xml:space="preserve">‘No’ </w:t>
            </w:r>
          </w:p>
        </w:tc>
        <w:tc>
          <w:tcPr>
            <w:cnfStyle w:val="000000000000" w:firstRow="0" w:lastRow="0" w:firstColumn="0" w:lastColumn="0" w:oddVBand="0" w:evenVBand="0" w:oddHBand="0" w:evenHBand="0" w:firstRowFirstColumn="0" w:firstRowLastColumn="0" w:lastRowFirstColumn="0" w:lastRowLastColumn="0"/>
            <w:tcW w:w="2693"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BFBFBF" w:themeColor="background1" w:themeShade="BF" w:sz="8" w:space="0"/>
            </w:tcBorders>
            <w:tcMar/>
          </w:tcPr>
          <w:p w:rsidRPr="0042063C" w:rsidR="006837BB" w:rsidP="006837BB" w:rsidRDefault="006837BB" w14:paraId="78A6681D" w14:textId="1FA7937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3265"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0070C0" w:sz="8" w:space="0"/>
            </w:tcBorders>
            <w:tcMar/>
          </w:tcPr>
          <w:p w:rsidR="006837BB" w:rsidP="006837BB" w:rsidRDefault="006837BB" w14:paraId="22F51F51"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8C362C" w:rsidTr="3B8B009E" w14:paraId="3843F9AA"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BFBFBF" w:themeColor="background1" w:themeShade="BF" w:sz="8" w:space="0"/>
              <w:left w:val="single" w:color="0070C0" w:sz="8" w:space="0"/>
              <w:bottom w:val="single" w:color="0070C0" w:sz="8" w:space="0"/>
              <w:right w:val="single" w:color="BFBFBF" w:themeColor="background1" w:themeShade="BF" w:sz="8" w:space="0"/>
            </w:tcBorders>
            <w:tcMar/>
          </w:tcPr>
          <w:p w:rsidR="006837BB" w:rsidP="006837BB" w:rsidRDefault="006837BB" w14:paraId="21EA2F0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127" w:type="dxa"/>
            <w:tcBorders>
              <w:top w:val="single" w:color="BFBFBF" w:themeColor="background1" w:themeShade="BF" w:sz="8" w:space="0"/>
              <w:left w:val="single" w:color="BFBFBF" w:themeColor="background1" w:themeShade="BF" w:sz="8" w:space="0"/>
              <w:bottom w:val="single" w:color="0070C0" w:sz="8" w:space="0"/>
              <w:right w:val="single" w:color="BFBFBF" w:themeColor="background1" w:themeShade="BF" w:sz="8" w:space="0"/>
            </w:tcBorders>
            <w:tcMar/>
          </w:tcPr>
          <w:p w:rsidR="006837BB" w:rsidP="006837BB" w:rsidRDefault="006837BB" w14:paraId="301AAC35" w14:textId="22CDCFA4"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‘Yes’</w:t>
            </w:r>
          </w:p>
        </w:tc>
        <w:tc>
          <w:tcPr>
            <w:cnfStyle w:val="000000000000" w:firstRow="0" w:lastRow="0" w:firstColumn="0" w:lastColumn="0" w:oddVBand="0" w:evenVBand="0" w:oddHBand="0" w:evenHBand="0" w:firstRowFirstColumn="0" w:firstRowLastColumn="0" w:lastRowFirstColumn="0" w:lastRowLastColumn="0"/>
            <w:tcW w:w="2693" w:type="dxa"/>
            <w:tcBorders>
              <w:top w:val="single" w:color="BFBFBF" w:themeColor="background1" w:themeShade="BF" w:sz="8" w:space="0"/>
              <w:left w:val="single" w:color="BFBFBF" w:themeColor="background1" w:themeShade="BF" w:sz="8" w:space="0"/>
              <w:bottom w:val="single" w:color="0070C0" w:sz="8" w:space="0"/>
              <w:right w:val="single" w:color="BFBFBF" w:themeColor="background1" w:themeShade="BF" w:sz="8" w:space="0"/>
            </w:tcBorders>
            <w:tcMar/>
          </w:tcPr>
          <w:p w:rsidRPr="00FA40BC" w:rsidR="006837BB" w:rsidP="006837BB" w:rsidRDefault="006837BB" w14:paraId="0A4D3B7C" w14:textId="4CA39B19">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3265" w:type="dxa"/>
            <w:tcBorders>
              <w:top w:val="single" w:color="BFBFBF" w:themeColor="background1" w:themeShade="BF" w:sz="8" w:space="0"/>
              <w:left w:val="single" w:color="BFBFBF" w:themeColor="background1" w:themeShade="BF" w:sz="8" w:space="0"/>
              <w:bottom w:val="single" w:color="0070C0" w:sz="8" w:space="0"/>
              <w:right w:val="single" w:color="0070C0" w:sz="8" w:space="0"/>
            </w:tcBorders>
            <w:tcMar/>
          </w:tcPr>
          <w:p w:rsidR="006837BB" w:rsidP="006837BB" w:rsidRDefault="006837BB" w14:paraId="4FEFA96F"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B9480C" w:rsidRDefault="00B9480C" w14:paraId="2A1D303E" w14:textId="77777777">
      <w:pPr>
        <w:widowControl/>
        <w:autoSpaceDE/>
        <w:autoSpaceDN/>
        <w:adjustRightInd/>
        <w:spacing w:before="0" w:after="0" w:line="240" w:lineRule="auto"/>
      </w:pPr>
    </w:p>
    <w:p w:rsidR="0044113B" w:rsidRDefault="0044113B" w14:paraId="3CD08095" w14:textId="77777777">
      <w:pPr>
        <w:widowControl/>
        <w:autoSpaceDE/>
        <w:autoSpaceDN/>
        <w:adjustRightInd/>
        <w:spacing w:before="0" w:after="0" w:line="240" w:lineRule="auto"/>
      </w:pPr>
    </w:p>
    <w:p w:rsidR="007524BB" w:rsidRDefault="007524BB" w14:paraId="730EA983" w14:textId="0DC474AB">
      <w:pPr>
        <w:widowControl/>
        <w:autoSpaceDE/>
        <w:autoSpaceDN/>
        <w:adjustRightInd/>
        <w:spacing w:before="0" w:after="0" w:line="240" w:lineRule="auto"/>
      </w:pPr>
      <w:r>
        <w:br w:type="page"/>
      </w:r>
    </w:p>
    <w:p w:rsidR="00790503" w:rsidRDefault="00790503" w14:paraId="5A9F4083" w14:textId="54059FCA">
      <w:pPr>
        <w:widowControl/>
        <w:autoSpaceDE/>
        <w:autoSpaceDN/>
        <w:adjustRightInd/>
        <w:spacing w:before="0" w:after="0" w:line="240" w:lineRule="auto"/>
      </w:pPr>
    </w:p>
    <w:p w:rsidR="0044440B" w:rsidRDefault="0044440B" w14:paraId="148A0359" w14:textId="77777777">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872C9" w:rsidTr="3B8B009E" w14:paraId="222A9BCE"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6872C9" w:rsidP="00642847" w:rsidRDefault="00E52805" w14:paraId="25E1A79A" w14:textId="77777777">
            <w:pPr>
              <w:widowControl/>
              <w:autoSpaceDE/>
              <w:autoSpaceDN/>
              <w:adjustRightInd/>
              <w:spacing w:after="0" w:line="240" w:lineRule="auto"/>
              <w:rPr>
                <w:rStyle w:val="IntenseEmphasis"/>
                <w:b w:val="0"/>
                <w:bCs w:val="0"/>
                <w:iCs w:val="0"/>
                <w:color w:val="FFFFFF" w:themeColor="background1"/>
              </w:rPr>
            </w:pPr>
            <w:r>
              <w:br w:type="page"/>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6872C9" w:rsidP="3B8B009E" w:rsidRDefault="006872C9" w14:paraId="5CE77FC2"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6872C9" w:rsidP="3B8B009E" w:rsidRDefault="006872C9" w14:paraId="381D13E3"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6872C9" w:rsidP="3B8B009E" w:rsidRDefault="006872C9" w14:paraId="4E90C035"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6872C9" w:rsidTr="3B8B009E" w14:paraId="7048A25B"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6872C9" w:rsidP="3B8B009E" w:rsidRDefault="006872C9" w14:paraId="57A7EC8D"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04</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6872C9" w:rsidP="3B8B009E" w:rsidRDefault="006872C9" w14:paraId="602AB855"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6872C9" w:rsidP="3B8B009E" w:rsidRDefault="006872C9" w14:paraId="61EE9049"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6872C9" w:rsidP="3B8B009E" w:rsidRDefault="006872C9" w14:paraId="18222095"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6872C9" w:rsidP="002A5B09" w:rsidRDefault="006872C9" w14:paraId="2D898009" w14:textId="77777777">
      <w:pPr>
        <w:pStyle w:val="INDICATORNUMBER"/>
        <w:spacing w:before="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6872C9" w:rsidTr="3B8B009E" w14:paraId="7FF99D6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6872C9" w:rsidP="3B8B009E" w:rsidRDefault="006872C9" w14:paraId="0F01A03B"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04</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0070C0" w:sz="4" w:space="0"/>
              <w:right w:val="single" w:color="0070C0" w:sz="4" w:space="0"/>
            </w:tcBorders>
            <w:shd w:val="clear" w:color="auto" w:fill="0070C0"/>
            <w:tcMar/>
          </w:tcPr>
          <w:p w:rsidRPr="00903B63" w:rsidR="006872C9" w:rsidP="3B8B009E" w:rsidRDefault="006872C9" w14:paraId="4C6CAB6F"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6872C9" w:rsidTr="3B8B009E" w14:paraId="15D57982"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6872C9" w:rsidP="3B8B009E" w:rsidRDefault="006872C9" w14:paraId="2618A80D"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04.1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6872C9" w:rsidR="006872C9" w:rsidP="00CA076B" w:rsidRDefault="006872C9" w14:paraId="1AF3CB93" w14:textId="0AFF5341"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if </w:t>
            </w:r>
            <w:r w:rsidR="3B8B009E">
              <w:rPr/>
              <w:t>you define specific objectives for your engagement activities</w:t>
            </w:r>
            <w:r w:rsidR="3B8B009E">
              <w:rPr/>
              <w:t xml:space="preserve"> </w:t>
            </w:r>
            <w:r w:rsidR="3B8B009E">
              <w:rPr/>
              <w:t>carried out by internal staff.</w:t>
            </w:r>
          </w:p>
        </w:tc>
      </w:tr>
      <w:tr w:rsidR="006872C9" w:rsidTr="3B8B009E" w14:paraId="7735BE42"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tcBorders>
            <w:tcMar/>
            <w:vAlign w:val="top"/>
          </w:tcPr>
          <w:p w:rsidR="006872C9" w:rsidP="00642847" w:rsidRDefault="006872C9" w14:paraId="39A31F0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006872C9" w:rsidP="006872C9" w:rsidRDefault="006872C9" w14:paraId="41EB4A1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Pr/>
              <w:t xml:space="preserve"> </w:t>
            </w:r>
            <w:r w:rsidRPr="00F80163">
              <w:rPr/>
              <w:t xml:space="preserve">Yes, </w:t>
            </w:r>
            <w:r>
              <w:rPr/>
              <w:t>for all engagement activities</w:t>
            </w:r>
          </w:p>
          <w:p w:rsidRPr="00F80163" w:rsidR="006872C9" w:rsidP="006872C9" w:rsidRDefault="006872C9" w14:paraId="7A85D3F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Yes, </w:t>
            </w:r>
            <w:r>
              <w:rPr/>
              <w:t>for the majority of engagement activities</w:t>
            </w:r>
          </w:p>
          <w:p w:rsidRPr="00F80163" w:rsidR="006872C9" w:rsidP="006872C9" w:rsidRDefault="006872C9" w14:paraId="7B22218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Yes, </w:t>
            </w:r>
            <w:r>
              <w:rPr/>
              <w:t>for a minority of engagement activities</w:t>
            </w:r>
          </w:p>
          <w:p w:rsidRPr="00123D01" w:rsidR="006872C9" w:rsidP="3B8B009E" w:rsidRDefault="006872C9" w14:paraId="676DB7EC" w14:textId="4F092BDD"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00F80163">
              <w:sym w:font="Wingdings" w:char="F06D"/>
            </w:r>
            <w:r w:rsidRPr="00F80163">
              <w:rPr/>
              <w:t xml:space="preserve"> </w:t>
            </w:r>
            <w:r w:rsidR="00143641">
              <w:rPr/>
              <w:t xml:space="preserve">We do not define </w:t>
            </w:r>
            <w:r w:rsidRPr="3B8B009E" w:rsidR="00143641">
              <w:rPr/>
              <w:t>specific objectives for engagement activities</w:t>
            </w:r>
            <w:r w:rsidRPr="3B8B009E" w:rsidR="00143641">
              <w:rPr/>
              <w:t xml:space="preserve"> </w:t>
            </w:r>
            <w:r w:rsidRPr="00190285" w:rsidR="00143641">
              <w:rPr/>
              <w:t>carried out by internal staff.</w:t>
            </w:r>
          </w:p>
        </w:tc>
      </w:tr>
      <w:tr w:rsidR="006872C9" w:rsidTr="3B8B009E" w14:paraId="336C2FD8"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006872C9" w:rsidP="3B8B009E" w:rsidRDefault="006872C9" w14:paraId="63D0EEE6"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04.2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6872C9" w:rsidR="006872C9" w:rsidP="00642847" w:rsidRDefault="006872C9" w14:paraId="6169D062" w14:textId="702B5B4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Indicate if you monitor the actions that companies take following your engagements</w:t>
            </w:r>
            <w:r w:rsidR="3B8B009E">
              <w:rPr/>
              <w:t xml:space="preserve"> </w:t>
            </w:r>
            <w:r w:rsidR="3B8B009E">
              <w:rPr/>
              <w:t>activities carried out by internal staff.</w:t>
            </w:r>
          </w:p>
        </w:tc>
      </w:tr>
      <w:tr w:rsidR="006872C9" w:rsidTr="3B8B009E" w14:paraId="0CB68EAE"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6872C9" w:rsidP="00642847" w:rsidRDefault="006872C9" w14:paraId="58744F0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006872C9" w:rsidP="006872C9" w:rsidRDefault="006872C9" w14:paraId="0109A0E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Yes, </w:t>
            </w:r>
            <w:r>
              <w:rPr/>
              <w:t>in all cases</w:t>
            </w:r>
          </w:p>
          <w:p w:rsidR="006872C9" w:rsidP="006872C9" w:rsidRDefault="006872C9" w14:paraId="696EAF6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w:t>
            </w:r>
            <w:r>
              <w:rPr/>
              <w:t>Yes, in the majority of cases</w:t>
            </w:r>
          </w:p>
          <w:p w:rsidRPr="006872C9" w:rsidR="006872C9" w:rsidP="006872C9" w:rsidRDefault="006872C9" w14:paraId="564D164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w:t>
            </w:r>
            <w:r w:rsidRPr="006872C9">
              <w:rPr/>
              <w:t>Yes, in the minority of cases</w:t>
            </w:r>
          </w:p>
          <w:p w:rsidR="006872C9" w:rsidP="00F06BB3" w:rsidRDefault="006872C9" w14:paraId="665CAF1B" w14:textId="71C34FE6"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Pr/>
              <w:t xml:space="preserve"> </w:t>
            </w:r>
            <w:r w:rsidR="00F06BB3">
              <w:rPr/>
              <w:t xml:space="preserve">We do not monitor the actions that companies take following </w:t>
            </w:r>
            <w:r w:rsidRPr="3B8B009E" w:rsidR="00F06BB3">
              <w:rPr/>
              <w:t>engagement activities</w:t>
            </w:r>
            <w:r w:rsidRPr="3B8B009E" w:rsidR="00F06BB3">
              <w:rPr/>
              <w:t xml:space="preserve"> </w:t>
            </w:r>
            <w:r w:rsidRPr="00190285" w:rsidR="00F06BB3">
              <w:rPr/>
              <w:t>carried out by internal staff.</w:t>
            </w:r>
          </w:p>
        </w:tc>
      </w:tr>
      <w:tr w:rsidRPr="00190285" w:rsidR="006363E7" w:rsidTr="3B8B009E" w14:paraId="2675627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right w:val="single" w:color="595959" w:themeColor="text1" w:themeTint="A6" w:sz="4" w:space="0"/>
            </w:tcBorders>
            <w:tcMar/>
            <w:vAlign w:val="top"/>
          </w:tcPr>
          <w:p w:rsidRPr="000D72DF" w:rsidR="006363E7" w:rsidP="3B8B009E" w:rsidRDefault="006363E7" w14:paraId="528C63F4"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w:t>
            </w:r>
            <w:r w:rsidRPr="3B8B009E" w:rsidR="3B8B009E">
              <w:rPr>
                <w:rStyle w:val="IntenseEmphasis"/>
                <w:b w:val="1"/>
                <w:bCs w:val="1"/>
                <w:i w:val="0"/>
                <w:iCs w:val="0"/>
                <w:color w:val="595959" w:themeColor="text1" w:themeTint="A6" w:themeShade="FF"/>
              </w:rPr>
              <w:t>4</w:t>
            </w:r>
            <w:r w:rsidRPr="3B8B009E" w:rsidR="3B8B009E">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190285" w:rsidR="006363E7" w:rsidP="3B8B009E" w:rsidRDefault="006363E7" w14:paraId="6EE37110" w14:textId="3A946928"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 xml:space="preserve">Indicate whether your organisation </w:t>
            </w:r>
            <w:r w:rsidR="3B8B009E">
              <w:rPr/>
              <w:t>defines</w:t>
            </w:r>
            <w:r w:rsidR="3B8B009E">
              <w:rPr/>
              <w:t xml:space="preserve"> milestones and goals </w:t>
            </w:r>
            <w:r w:rsidR="3B8B009E">
              <w:rPr/>
              <w:t>for</w:t>
            </w:r>
            <w:r w:rsidR="3B8B009E">
              <w:rPr/>
              <w:t xml:space="preserve"> engagement activities carried out by internal staff.</w:t>
            </w:r>
          </w:p>
        </w:tc>
      </w:tr>
      <w:tr w:rsidR="006363E7" w:rsidTr="3B8B009E" w14:paraId="57BC9348"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right w:val="single" w:color="595959" w:themeColor="text1" w:themeTint="A6" w:sz="4" w:space="0"/>
            </w:tcBorders>
            <w:tcMar/>
          </w:tcPr>
          <w:p w:rsidR="006363E7" w:rsidP="006363E7" w:rsidRDefault="006363E7" w14:paraId="004EEEDC"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60" w:type="dxa"/>
            <w:tcBorders>
              <w:top w:val="nil"/>
              <w:left w:val="single" w:color="595959" w:themeColor="text1" w:themeTint="A6" w:sz="4" w:space="0"/>
              <w:bottom w:val="single" w:color="0070C0" w:sz="4" w:space="0"/>
              <w:right w:val="single" w:color="A6A6A6" w:themeColor="background1" w:themeShade="A6" w:sz="4" w:space="0"/>
            </w:tcBorders>
            <w:tcMar/>
          </w:tcPr>
          <w:p w:rsidR="006363E7" w:rsidP="3B8B009E" w:rsidRDefault="006363E7" w14:paraId="6F2E24EB"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0070C0" w:sz="4" w:space="0"/>
              <w:right w:val="single" w:color="0070C0" w:sz="4" w:space="0"/>
            </w:tcBorders>
            <w:tcMar/>
          </w:tcPr>
          <w:p w:rsidR="006363E7" w:rsidP="3B8B009E" w:rsidRDefault="006363E7" w14:paraId="584B31A6"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Pr="006872C9" w:rsidR="006363E7" w:rsidTr="3B8B009E" w14:paraId="0C3A8840"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6363E7" w:rsidP="3B8B009E" w:rsidRDefault="006363E7" w14:paraId="786B1329"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w:t>
            </w:r>
            <w:r w:rsidRPr="3B8B009E" w:rsidR="3B8B009E">
              <w:rPr>
                <w:rStyle w:val="IntenseEmphasis"/>
                <w:b w:val="1"/>
                <w:bCs w:val="1"/>
                <w:i w:val="0"/>
                <w:iCs w:val="0"/>
                <w:color w:val="595959" w:themeColor="text1" w:themeTint="A6" w:themeShade="FF"/>
              </w:rPr>
              <w:t>4</w:t>
            </w:r>
            <w:r w:rsidRPr="3B8B009E" w:rsidR="3B8B009E">
              <w:rPr>
                <w:rStyle w:val="IntenseEmphasis"/>
                <w:b w:val="1"/>
                <w:bCs w:val="1"/>
                <w:i w:val="0"/>
                <w:iCs w:val="0"/>
                <w:color w:val="595959" w:themeColor="text1" w:themeTint="A6" w:themeShade="FF"/>
              </w:rPr>
              <w:t>.4</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6872C9" w:rsidR="006363E7" w:rsidP="00F06BB3" w:rsidRDefault="006363E7" w14:paraId="3ECAFC36" w14:textId="77B63493"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Indicate if</w:t>
            </w:r>
            <w:r w:rsidR="3B8B009E">
              <w:rPr/>
              <w:t xml:space="preserve"> you </w:t>
            </w:r>
            <w:r w:rsidR="3B8B009E">
              <w:rPr/>
              <w:t xml:space="preserve">do any of the following to </w:t>
            </w:r>
            <w:r w:rsidR="3B8B009E">
              <w:rPr/>
              <w:t>monitor and evaluate the progress of engagement activities</w:t>
            </w:r>
            <w:r w:rsidR="3B8B009E">
              <w:rPr/>
              <w:t xml:space="preserve"> carried out by internal staff.</w:t>
            </w:r>
          </w:p>
        </w:tc>
      </w:tr>
      <w:tr w:rsidRPr="006872C9" w:rsidR="006363E7" w:rsidTr="3B8B009E" w14:paraId="17C4D7EF"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tcBorders>
            <w:tcMar/>
            <w:vAlign w:val="top"/>
          </w:tcPr>
          <w:p w:rsidR="006363E7" w:rsidP="006363E7" w:rsidRDefault="006363E7" w14:paraId="3C89B08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right w:val="single" w:color="0070C0" w:sz="4" w:space="0"/>
            </w:tcBorders>
            <w:shd w:val="clear" w:color="auto" w:fill="auto"/>
            <w:tcMar/>
          </w:tcPr>
          <w:p w:rsidR="006363E7" w:rsidP="006363E7" w:rsidRDefault="006363E7" w14:paraId="0946FEFF" w14:textId="4DBED2B3"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Defi</w:t>
            </w:r>
            <w:r w:rsidR="3B8B009E">
              <w:rPr/>
              <w:t>ne</w:t>
            </w:r>
            <w:r w:rsidR="3B8B009E">
              <w:rPr/>
              <w:t xml:space="preserve"> timelines </w:t>
            </w:r>
            <w:r w:rsidR="3B8B009E">
              <w:rPr/>
              <w:t>for milestones</w:t>
            </w:r>
            <w:r w:rsidR="3B8B009E">
              <w:rPr/>
              <w:t xml:space="preserve"> and goals</w:t>
            </w:r>
          </w:p>
          <w:p w:rsidR="006363E7" w:rsidP="006363E7" w:rsidRDefault="006363E7" w14:paraId="03B13416"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Tracking</w:t>
            </w:r>
            <w:r w:rsidR="3B8B009E">
              <w:rPr/>
              <w:t xml:space="preserve"> and/or </w:t>
            </w:r>
            <w:r w:rsidR="3B8B009E">
              <w:rPr/>
              <w:t xml:space="preserve">monitoring progress against defined milestones and goals </w:t>
            </w:r>
          </w:p>
          <w:p w:rsidR="006363E7" w:rsidP="00836E57" w:rsidRDefault="006363E7" w14:paraId="4027F35A"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Establish a process for when goals are not met</w:t>
            </w:r>
          </w:p>
          <w:p w:rsidR="006363E7" w:rsidP="006363E7" w:rsidRDefault="006363E7" w14:paraId="57AFA8D9" w14:textId="75CB088A"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Revisit and</w:t>
            </w:r>
            <w:r w:rsidR="3B8B009E">
              <w:rPr/>
              <w:t>,</w:t>
            </w:r>
            <w:r w:rsidR="3B8B009E">
              <w:rPr/>
              <w:t xml:space="preserve"> </w:t>
            </w:r>
            <w:r w:rsidR="3B8B009E">
              <w:rPr/>
              <w:t xml:space="preserve">if necessary, </w:t>
            </w:r>
            <w:r w:rsidR="3B8B009E">
              <w:rPr/>
              <w:t>revise goals on continuous basis</w:t>
            </w:r>
          </w:p>
          <w:p w:rsidRPr="006872C9" w:rsidR="006363E7" w:rsidP="000C03BC" w:rsidRDefault="003533C7" w14:paraId="08ED6EEB" w14:textId="25472F7F"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Pr/>
              <w:t xml:space="preserve">Other; please specify </w:t>
            </w:r>
            <w:r>
              <w:softHyphen/>
            </w:r>
            <w:r>
              <w:softHyphen/>
            </w:r>
            <w:r>
              <w:softHyphen/>
            </w:r>
            <w:r>
              <w:softHyphen/>
            </w:r>
            <w:r>
              <w:softHyphen/>
            </w:r>
            <w:r>
              <w:softHyphen/>
            </w:r>
            <w:r>
              <w:softHyphen/>
            </w:r>
            <w:r>
              <w:softHyphen/>
            </w:r>
            <w:r>
              <w:softHyphen/>
            </w:r>
            <w:r>
              <w:rPr/>
              <w:softHyphen/>
              <w:t>__________</w:t>
            </w:r>
            <w:r w:rsidR="005430F1">
              <w:rPr/>
              <w:t>.</w:t>
            </w:r>
          </w:p>
        </w:tc>
      </w:tr>
      <w:tr w:rsidR="006363E7" w:rsidTr="3B8B009E" w14:paraId="1310DFD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Pr="00AE100E" w:rsidR="006363E7" w:rsidP="3B8B009E" w:rsidRDefault="006363E7" w14:paraId="759CA5E4"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04.</w:t>
            </w:r>
            <w:r w:rsidRPr="3B8B009E" w:rsidR="3B8B009E">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000570F9" w:rsidP="006363E7" w:rsidRDefault="006363E7" w14:paraId="684A2AC0"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p>
          <w:p w:rsidRPr="005B4C52" w:rsidR="006363E7" w:rsidP="006363E7" w:rsidRDefault="006363E7" w14:paraId="15951344" w14:textId="0056F599" w14:noSpellErr="1">
            <w:pPr>
              <w:pStyle w:val="INDICATORTEXT"/>
              <w:cnfStyle w:val="000000100000" w:firstRow="0" w:lastRow="0" w:firstColumn="0" w:lastColumn="0" w:oddVBand="0" w:evenVBand="0" w:oddHBand="1" w:evenHBand="0" w:firstRowFirstColumn="0" w:firstRowLastColumn="0" w:lastRowFirstColumn="0" w:lastRowLastColumn="0"/>
            </w:pPr>
            <w:r>
              <w:rPr/>
              <w:t xml:space="preserve"> </w:t>
            </w:r>
            <w:r w:rsidRPr="3B8B009E">
              <w:rPr>
                <w:caps/>
                <w:color w:val="0082C8"/>
              </w:rPr>
              <w:t>[Optional]</w:t>
            </w:r>
          </w:p>
        </w:tc>
      </w:tr>
      <w:tr w:rsidR="006363E7" w:rsidTr="3B8B009E" w14:paraId="016D9B77"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6363E7" w:rsidP="006363E7" w:rsidRDefault="006363E7" w14:paraId="0968D1B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006363E7" w:rsidP="006363E7" w:rsidRDefault="006363E7" w14:paraId="154133D1" w14:textId="77777777">
            <w:pPr>
              <w:pStyle w:val="INDICATORTEXT"/>
              <w:spacing w:before="0"/>
              <w:cnfStyle w:val="000000000000" w:firstRow="0" w:lastRow="0" w:firstColumn="0" w:lastColumn="0" w:oddVBand="0" w:evenVBand="0" w:oddHBand="0" w:evenHBand="0" w:firstRowFirstColumn="0" w:firstRowLastColumn="0" w:lastRowFirstColumn="0" w:lastRowLastColumn="0"/>
            </w:pPr>
          </w:p>
        </w:tc>
      </w:tr>
    </w:tbl>
    <w:p w:rsidR="00F41D18" w:rsidP="002A5B09" w:rsidRDefault="00F41D18" w14:paraId="64F1E318" w14:textId="77777777">
      <w:pPr>
        <w:pStyle w:val="INDICATORNUMBER"/>
        <w:spacing w:after="0"/>
      </w:pPr>
    </w:p>
    <w:p w:rsidR="004D0B7E" w:rsidP="002A5B09" w:rsidRDefault="004D0B7E" w14:paraId="2EA1F8C5" w14:textId="77777777">
      <w:pPr>
        <w:pStyle w:val="INDICATORNUMBER"/>
        <w:spacing w:after="0"/>
      </w:pPr>
    </w:p>
    <w:p w:rsidR="004D0B7E" w:rsidP="002A5B09" w:rsidRDefault="004D0B7E" w14:paraId="16D175D6" w14:textId="77777777">
      <w:pPr>
        <w:pStyle w:val="INDICATORNUMBER"/>
        <w:spacing w:after="0"/>
      </w:pPr>
    </w:p>
    <w:p w:rsidR="004D0B7E" w:rsidP="002A5B09" w:rsidRDefault="004D0B7E" w14:paraId="7CA2452A" w14:textId="77777777">
      <w:pPr>
        <w:pStyle w:val="INDICATORNUMBER"/>
        <w:spacing w:after="0"/>
      </w:pPr>
    </w:p>
    <w:p w:rsidR="004D0B7E" w:rsidP="002A5B09" w:rsidRDefault="004D0B7E" w14:paraId="784465D3" w14:textId="77777777">
      <w:pPr>
        <w:pStyle w:val="INDICATORNUMBER"/>
        <w:spacing w:after="0"/>
      </w:pPr>
    </w:p>
    <w:p w:rsidR="004D0B7E" w:rsidP="002A5B09" w:rsidRDefault="004D0B7E" w14:paraId="73033C5F" w14:textId="77777777">
      <w:pPr>
        <w:pStyle w:val="INDICATORNUMBER"/>
        <w:spacing w:after="0"/>
      </w:pPr>
    </w:p>
    <w:p w:rsidR="004D0B7E" w:rsidP="002A5B09" w:rsidRDefault="004D0B7E" w14:paraId="5E2FF7EE" w14:textId="77777777">
      <w:pPr>
        <w:pStyle w:val="INDICATORNUMBER"/>
        <w:spacing w:after="0"/>
      </w:pPr>
    </w:p>
    <w:p w:rsidR="004D0B7E" w:rsidP="002A5B09" w:rsidRDefault="004D0B7E" w14:paraId="71474332" w14:textId="77777777">
      <w:pPr>
        <w:pStyle w:val="INDICATORNUMBER"/>
        <w:spacing w:after="0"/>
      </w:pPr>
    </w:p>
    <w:p w:rsidR="004D0B7E" w:rsidP="002A5B09" w:rsidRDefault="004D0B7E" w14:paraId="55E9B7EB" w14:textId="77777777">
      <w:pPr>
        <w:pStyle w:val="INDICATORNUMBER"/>
        <w:spacing w:after="0"/>
      </w:pPr>
    </w:p>
    <w:p w:rsidR="004D0B7E" w:rsidP="002A5B09" w:rsidRDefault="004D0B7E" w14:paraId="02419BCD" w14:textId="77777777">
      <w:pPr>
        <w:pStyle w:val="INDICATORNUMBER"/>
        <w:spacing w:after="0"/>
      </w:pPr>
    </w:p>
    <w:p w:rsidR="004D0B7E" w:rsidP="002A5B09" w:rsidRDefault="004D0B7E" w14:paraId="6F22F5D4" w14:textId="77777777">
      <w:pPr>
        <w:pStyle w:val="INDICATORNUMBER"/>
        <w:spacing w:after="0"/>
      </w:pPr>
    </w:p>
    <w:tbl>
      <w:tblPr>
        <w:tblStyle w:val="SubSubSectionMISCTableMANDATORY"/>
        <w:tblW w:w="9209" w:type="dxa"/>
        <w:tblInd w:w="5" w:type="dxa"/>
        <w:tblLook w:val="06A0" w:firstRow="1" w:lastRow="0" w:firstColumn="1" w:lastColumn="0" w:noHBand="1" w:noVBand="1"/>
      </w:tblPr>
      <w:tblGrid>
        <w:gridCol w:w="1134"/>
        <w:gridCol w:w="3109"/>
        <w:gridCol w:w="2274"/>
        <w:gridCol w:w="2692"/>
      </w:tblGrid>
      <w:tr w:rsidR="00622E28" w:rsidTr="3B8B009E" w14:paraId="7436FDFE"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Mar/>
          </w:tcPr>
          <w:p w:rsidRPr="00DC20FA" w:rsidR="00622E28" w:rsidP="3B8B009E" w:rsidRDefault="00622E28" w14:paraId="2B3DC3F9"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04</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0082C8" w:sz="4" w:space="0"/>
              <w:right w:val="single" w:color="0070C0" w:sz="4" w:space="0"/>
            </w:tcBorders>
            <w:tcMar/>
          </w:tcPr>
          <w:p w:rsidRPr="00DC20FA" w:rsidR="00622E28" w:rsidP="3B8B009E" w:rsidRDefault="00622E28" w14:paraId="7B93E7F8"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622E28" w:rsidTr="3B8B009E" w14:paraId="3FD576F8"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themeColor="background1" w:themeShade="A6" w:sz="4" w:space="0"/>
            </w:tcBorders>
            <w:tcMar/>
          </w:tcPr>
          <w:p w:rsidRPr="000D72DF" w:rsidR="00622E28" w:rsidP="3B8B009E" w:rsidRDefault="00622E28" w14:paraId="7CBADE80"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04.1</w:t>
            </w:r>
          </w:p>
        </w:tc>
        <w:tc>
          <w:tcPr>
            <w:cnfStyle w:val="000000000000" w:firstRow="0" w:lastRow="0" w:firstColumn="0" w:lastColumn="0" w:oddVBand="0" w:evenVBand="0" w:oddHBand="0" w:evenHBand="0" w:firstRowFirstColumn="0" w:firstRowLastColumn="0" w:lastRowFirstColumn="0" w:lastRowLastColumn="0"/>
            <w:tcW w:w="8075" w:type="dxa"/>
            <w:gridSpan w:val="3"/>
            <w:tcBorders>
              <w:bottom w:val="single" w:color="A6A6A6" w:themeColor="background1" w:themeShade="A6" w:sz="4" w:space="0"/>
              <w:right w:val="single" w:color="0070C0" w:sz="4" w:space="0"/>
            </w:tcBorders>
            <w:tcMar/>
          </w:tcPr>
          <w:p w:rsidRPr="00B9480C" w:rsidR="00622E28" w:rsidP="3B8B009E" w:rsidRDefault="006363E7" w14:paraId="27F6BDA0" w14:textId="77777777"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T</w:t>
            </w:r>
            <w:r w:rsidR="3B8B009E">
              <w:rPr/>
              <w:t>his indicator allow</w:t>
            </w:r>
            <w:r w:rsidR="3B8B009E">
              <w:rPr/>
              <w:t>s</w:t>
            </w:r>
            <w:r w:rsidR="3B8B009E">
              <w:rPr/>
              <w:t xml:space="preserve"> you to demonstrate the extent to which your engagement activities have clearly defined objectives.</w:t>
            </w:r>
          </w:p>
        </w:tc>
      </w:tr>
      <w:tr w:rsidRPr="00D5451C" w:rsidR="00622E28" w:rsidTr="3B8B009E" w14:paraId="3AFC36D8"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themeColor="background1" w:themeShade="A6" w:sz="4" w:space="0"/>
            </w:tcBorders>
            <w:tcMar/>
          </w:tcPr>
          <w:p w:rsidR="00622E28" w:rsidP="3B8B009E" w:rsidRDefault="00622E28" w14:paraId="7B41EBBF"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04.</w:t>
            </w:r>
            <w:r w:rsidRPr="3B8B009E" w:rsidR="3B8B009E">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75" w:type="dxa"/>
            <w:gridSpan w:val="3"/>
            <w:tcBorders>
              <w:bottom w:val="single" w:color="A6A6A6" w:themeColor="background1" w:themeShade="A6" w:sz="4" w:space="0"/>
              <w:right w:val="single" w:color="0070C0" w:sz="4" w:space="0"/>
            </w:tcBorders>
            <w:tcMar/>
          </w:tcPr>
          <w:p w:rsidRPr="00F80163" w:rsidR="00622E28" w:rsidP="00622E28" w:rsidRDefault="00622E28" w14:paraId="2AFDEE8E"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 xml:space="preserve">Depending on the approach adopted, </w:t>
            </w:r>
            <w:r w:rsidR="3B8B009E">
              <w:rPr/>
              <w:t>this may include a discussion of</w:t>
            </w:r>
            <w:r w:rsidR="3B8B009E">
              <w:rPr/>
              <w:t xml:space="preserve">: </w:t>
            </w:r>
          </w:p>
          <w:p w:rsidRPr="004D09F9" w:rsidR="00622E28" w:rsidP="00732315" w:rsidRDefault="007524BB" w14:paraId="6AB59447" w14:textId="09138960" w14:noSpellErr="1">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rPr/>
            </w:pPr>
            <w:r w:rsidR="3B8B009E">
              <w:rPr/>
              <w:t>whether</w:t>
            </w:r>
            <w:r w:rsidR="3B8B009E">
              <w:rPr/>
              <w:t>/</w:t>
            </w:r>
            <w:r w:rsidR="3B8B009E">
              <w:rPr/>
              <w:t>how engagement objectives and goals</w:t>
            </w:r>
            <w:r w:rsidR="3B8B009E">
              <w:rPr/>
              <w:t xml:space="preserve"> are defined</w:t>
            </w:r>
            <w:r w:rsidR="3B8B009E">
              <w:rPr/>
              <w:t>;</w:t>
            </w:r>
            <w:r w:rsidR="3B8B009E">
              <w:rPr/>
              <w:t xml:space="preserve"> </w:t>
            </w:r>
          </w:p>
          <w:p w:rsidRPr="004D09F9" w:rsidR="00622E28" w:rsidP="00732315" w:rsidRDefault="007524BB" w14:paraId="530647B3" w14:textId="4D89E970" w14:noSpellErr="1">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rPr/>
            </w:pPr>
            <w:r w:rsidR="3B8B009E">
              <w:rPr/>
              <w:t>whether</w:t>
            </w:r>
            <w:r w:rsidR="3B8B009E">
              <w:rPr/>
              <w:t>/</w:t>
            </w:r>
            <w:r w:rsidR="3B8B009E">
              <w:rPr/>
              <w:t>how progress of engagement activities</w:t>
            </w:r>
            <w:r w:rsidR="3B8B009E">
              <w:rPr/>
              <w:t xml:space="preserve"> is tracked</w:t>
            </w:r>
            <w:r w:rsidR="3B8B009E">
              <w:rPr/>
              <w:t xml:space="preserve"> (</w:t>
            </w:r>
            <w:r w:rsidR="3B8B009E">
              <w:rPr/>
              <w:t xml:space="preserve">e.g., </w:t>
            </w:r>
            <w:r w:rsidR="3B8B009E">
              <w:rPr/>
              <w:t>milestones, intermediate targets)</w:t>
            </w:r>
            <w:r w:rsidR="3B8B009E">
              <w:rPr/>
              <w:t>, including how you monitor action</w:t>
            </w:r>
            <w:r w:rsidR="3B8B009E">
              <w:rPr/>
              <w:t>s</w:t>
            </w:r>
            <w:r w:rsidR="3B8B009E">
              <w:rPr/>
              <w:t xml:space="preserve"> taken by companies</w:t>
            </w:r>
            <w:r w:rsidR="3B8B009E">
              <w:rPr/>
              <w:t>;</w:t>
            </w:r>
          </w:p>
          <w:p w:rsidR="00622E28" w:rsidP="00732315" w:rsidRDefault="007524BB" w14:paraId="32F98B0D" w14:textId="3ECD450E" w14:noSpellErr="1">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rPr/>
            </w:pPr>
            <w:r w:rsidR="3B8B009E">
              <w:rPr/>
              <w:t>whether</w:t>
            </w:r>
            <w:r w:rsidR="3B8B009E">
              <w:rPr/>
              <w:t>/how the decision to escalate or terminate an</w:t>
            </w:r>
            <w:r w:rsidR="3B8B009E">
              <w:rPr/>
              <w:t xml:space="preserve"> engagement programme or activity </w:t>
            </w:r>
            <w:r w:rsidR="3B8B009E">
              <w:rPr/>
              <w:t>is made</w:t>
            </w:r>
            <w:r w:rsidR="3B8B009E">
              <w:rPr/>
              <w:t>;</w:t>
            </w:r>
            <w:r w:rsidR="3B8B009E">
              <w:rPr/>
              <w:t xml:space="preserve"> </w:t>
            </w:r>
          </w:p>
          <w:p w:rsidRPr="004D09F9" w:rsidR="00622E28" w:rsidP="00732315" w:rsidRDefault="007524BB" w14:paraId="2A583037" w14:textId="63DEFBFB" w14:noSpellErr="1">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rPr/>
            </w:pPr>
            <w:r w:rsidR="3B8B009E">
              <w:rPr/>
              <w:t>whether</w:t>
            </w:r>
            <w:r w:rsidR="3B8B009E">
              <w:rPr/>
              <w:t>/how insights gained from the engagement programme are incorporated into investment decision-making</w:t>
            </w:r>
            <w:r w:rsidR="3B8B009E">
              <w:rPr/>
              <w:t>; and/or</w:t>
            </w:r>
          </w:p>
          <w:p w:rsidRPr="00CC7769" w:rsidR="00622E28" w:rsidP="00CC7769" w:rsidRDefault="007524BB" w14:paraId="143E7431" w14:textId="7C75BA7A" w14:noSpellErr="1">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rPr/>
            </w:pPr>
            <w:r w:rsidR="3B8B009E">
              <w:rPr/>
              <w:t>whether</w:t>
            </w:r>
            <w:r w:rsidR="3B8B009E">
              <w:rPr/>
              <w:t>/</w:t>
            </w:r>
            <w:r w:rsidR="3B8B009E">
              <w:rPr/>
              <w:t xml:space="preserve">how lessons learned </w:t>
            </w:r>
            <w:r w:rsidR="3B8B009E">
              <w:rPr/>
              <w:t xml:space="preserve">from the engagement </w:t>
            </w:r>
            <w:r w:rsidR="3B8B009E">
              <w:rPr/>
              <w:t>are captured and integrated into future engagement programmes</w:t>
            </w:r>
            <w:r w:rsidR="3B8B009E">
              <w:rPr/>
              <w:t>.</w:t>
            </w:r>
          </w:p>
        </w:tc>
      </w:tr>
      <w:tr w:rsidRPr="00D5451C" w:rsidR="00622E28" w:rsidTr="3B8B009E" w14:paraId="7F7DDD93"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A6A6A6" w:themeColor="background1" w:themeShade="A6" w:sz="4" w:space="0"/>
              <w:right w:val="single" w:color="0070C0" w:sz="4" w:space="0"/>
            </w:tcBorders>
            <w:tcMar/>
          </w:tcPr>
          <w:p w:rsidRPr="00837EA2" w:rsidR="00622E28" w:rsidP="3B8B009E" w:rsidRDefault="00622E28" w14:paraId="78D0DB66" w14:textId="77777777" w14:noSpellErr="1">
            <w:pPr>
              <w:pStyle w:val="INDICATORTEXT"/>
              <w:jc w:val="both"/>
              <w:rPr>
                <w:b w:val="1"/>
                <w:bCs w:val="1"/>
              </w:rPr>
            </w:pPr>
            <w:r w:rsidRPr="3B8B009E" w:rsidR="3B8B009E">
              <w:rPr>
                <w:b w:val="1"/>
                <w:bCs w:val="1"/>
              </w:rPr>
              <w:t>LOGIC</w:t>
            </w:r>
          </w:p>
        </w:tc>
      </w:tr>
      <w:tr w:rsidRPr="00D5451C" w:rsidR="00622E28" w:rsidTr="3B8B009E" w14:paraId="33742F68"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00622E28" w:rsidP="3B8B009E" w:rsidRDefault="00622E28" w14:paraId="1AAA449E"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04</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4" w:space="0"/>
              <w:bottom w:val="single" w:color="A6A6A6" w:themeColor="background1" w:themeShade="A6" w:sz="4" w:space="0"/>
              <w:right w:val="single" w:color="0070C0" w:sz="4" w:space="0"/>
            </w:tcBorders>
            <w:tcMar/>
          </w:tcPr>
          <w:p w:rsidR="00965B4D" w:rsidP="00B47155" w:rsidRDefault="00B47155" w14:paraId="111730C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 xml:space="preserve">This indicator is applicable if you have engagements conducted by internal staff </w:t>
            </w:r>
            <w:r w:rsidR="3B8B009E">
              <w:rPr/>
              <w:t>that aim</w:t>
            </w:r>
            <w:r w:rsidR="3B8B009E">
              <w:rPr/>
              <w:t xml:space="preserve"> “to influence corporate practice” or “to encourage improved</w:t>
            </w:r>
            <w:r w:rsidR="3B8B009E">
              <w:rPr/>
              <w:t>/increased</w:t>
            </w:r>
            <w:r w:rsidR="3B8B009E">
              <w:rPr/>
              <w:t xml:space="preserve"> ESG disclosure”, as reported in </w:t>
            </w:r>
            <w:r w:rsidR="3B8B009E">
              <w:rPr/>
              <w:t>[02.1]</w:t>
            </w:r>
          </w:p>
          <w:p w:rsidR="00F41D18" w:rsidP="00A56E7A" w:rsidRDefault="00F41D18" w14:paraId="41B5F6F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Within this indicator</w:t>
            </w:r>
          </w:p>
          <w:p w:rsidRPr="00CC7769" w:rsidR="00622E28" w:rsidP="00925465" w:rsidRDefault="00AD4C9D" w14:paraId="7CCF301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w:t>
            </w:r>
            <w:r w:rsidR="3B8B009E">
              <w:rPr/>
              <w:t>04.</w:t>
            </w:r>
            <w:r w:rsidR="3B8B009E">
              <w:rPr/>
              <w:t>4</w:t>
            </w:r>
            <w:r w:rsidR="3B8B009E">
              <w:rPr/>
              <w:t>]</w:t>
            </w:r>
            <w:r w:rsidR="3B8B009E">
              <w:rPr/>
              <w:t xml:space="preserve"> is</w:t>
            </w:r>
            <w:r w:rsidR="3B8B009E">
              <w:rPr/>
              <w:t xml:space="preserve"> </w:t>
            </w:r>
            <w:r w:rsidR="3B8B009E">
              <w:rPr/>
              <w:t xml:space="preserve">applicable </w:t>
            </w:r>
            <w:r w:rsidR="3B8B009E">
              <w:rPr/>
              <w:t>if you report ‘Yes’</w:t>
            </w:r>
            <w:r w:rsidR="3B8B009E">
              <w:rPr/>
              <w:t xml:space="preserve"> </w:t>
            </w:r>
            <w:r w:rsidR="3B8B009E">
              <w:rPr/>
              <w:t>to [04.3]</w:t>
            </w:r>
            <w:r w:rsidR="3B8B009E">
              <w:rPr/>
              <w:t>.</w:t>
            </w:r>
          </w:p>
        </w:tc>
      </w:tr>
      <w:tr w:rsidRPr="00D5451C" w:rsidR="00622E28" w:rsidTr="3B8B009E" w14:paraId="67E80193" w14:textId="77777777">
        <w:trPr>
          <w:cantSplit/>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color="A6A6A6" w:themeColor="background1" w:themeShade="A6" w:sz="4" w:space="0"/>
              <w:bottom w:val="single" w:color="A6A6A6" w:themeColor="background1" w:themeShade="A6" w:sz="4" w:space="0"/>
              <w:right w:val="single" w:color="0070C0" w:sz="4" w:space="0"/>
            </w:tcBorders>
            <w:tcMar/>
          </w:tcPr>
          <w:p w:rsidRPr="00860FD9" w:rsidR="00622E28" w:rsidP="3B8B009E" w:rsidRDefault="00622E28" w14:paraId="0B4B6ED8" w14:textId="77777777" w14:noSpellErr="1">
            <w:pPr>
              <w:pStyle w:val="INDICATORTEXT"/>
              <w:jc w:val="both"/>
              <w:rPr>
                <w:b w:val="1"/>
                <w:bCs w:val="1"/>
              </w:rPr>
            </w:pPr>
            <w:r w:rsidRPr="3B8B009E" w:rsidR="3B8B009E">
              <w:rPr>
                <w:b w:val="1"/>
                <w:bCs w:val="1"/>
              </w:rPr>
              <w:t>ASSESSMENT</w:t>
            </w:r>
          </w:p>
        </w:tc>
      </w:tr>
      <w:tr w:rsidRPr="00D5451C" w:rsidR="00BA5BB8" w:rsidTr="3B8B009E" w14:paraId="43CDA6E7" w14:textId="77777777">
        <w:trPr>
          <w:cantSplit/>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A6A6A6" w:themeColor="background1" w:themeShade="A6" w:sz="4" w:space="0"/>
            </w:tcBorders>
            <w:tcMar/>
          </w:tcPr>
          <w:p w:rsidR="00BA5BB8" w:rsidP="3B8B009E" w:rsidRDefault="00BA5BB8" w14:paraId="4A914B94"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04</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4" w:space="0"/>
              <w:bottom w:val="single" w:color="A6A6A6" w:themeColor="background1" w:themeShade="A6" w:sz="8" w:space="0"/>
              <w:right w:val="single" w:color="0070C0" w:sz="4" w:space="0"/>
            </w:tcBorders>
            <w:tcMar/>
          </w:tcPr>
          <w:p w:rsidRPr="00622E28" w:rsidR="00BA5BB8" w:rsidP="00622E28" w:rsidRDefault="00BA5BB8" w14:paraId="430D4B2D"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Three </w:t>
            </w:r>
            <w:r w:rsidRPr="00622E28">
              <w:rPr>
                <w:szCs w:val="18"/>
              </w:rPr>
              <w:sym w:font="Wingdings" w:char="F0AB"/>
            </w:r>
          </w:p>
          <w:p w:rsidR="00BA5BB8" w:rsidP="00AD4C9D" w:rsidRDefault="00BA5BB8" w14:paraId="7009D21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 xml:space="preserve">The assessment of this indicator </w:t>
            </w:r>
            <w:r w:rsidR="3B8B009E">
              <w:rPr/>
              <w:t>is based on whether you define specific objectives [04.1] and whether you monitor those actions [04.2].</w:t>
            </w:r>
          </w:p>
        </w:tc>
      </w:tr>
      <w:tr w:rsidRPr="00D5451C" w:rsidR="00BA5BB8" w:rsidTr="3B8B009E" w14:paraId="4983318C" w14:textId="77777777">
        <w:trPr>
          <w:cantSplit/>
        </w:trPr>
        <w:tc>
          <w:tcPr>
            <w:cnfStyle w:val="001000000000" w:firstRow="0" w:lastRow="0" w:firstColumn="1" w:lastColumn="0" w:oddVBand="0" w:evenVBand="0" w:oddHBand="0" w:evenHBand="0" w:firstRowFirstColumn="0" w:firstRowLastColumn="0" w:lastRowFirstColumn="0" w:lastRowLastColumn="0"/>
            <w:tcW w:w="1134" w:type="dxa"/>
            <w:vMerge/>
          </w:tcPr>
          <w:p w:rsidR="00BA5BB8" w:rsidP="005F2633" w:rsidRDefault="00BA5BB8" w14:paraId="65A718A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8" w:space="0"/>
              <w:bottom w:val="single" w:color="BFBFBF" w:themeColor="background1" w:themeShade="BF" w:sz="8" w:space="0"/>
              <w:right w:val="single" w:color="0070C0" w:sz="8" w:space="0"/>
            </w:tcBorders>
            <w:tcMar/>
          </w:tcPr>
          <w:p w:rsidR="00BA5BB8" w:rsidP="005F2633" w:rsidRDefault="00BA5BB8" w14:paraId="566A5D1E" w14:textId="329B423B"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D5451C" w:rsidR="00BA5BB8" w:rsidTr="3B8B009E" w14:paraId="45687561"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Pr>
          <w:p w:rsidR="00BA5BB8" w:rsidP="005F2633" w:rsidRDefault="00BA5BB8" w14:paraId="765038F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109" w:type="dxa"/>
            <w:tcBorders>
              <w:top w:val="single" w:color="BFBFBF" w:themeColor="background1" w:themeShade="BF" w:sz="8" w:space="0"/>
              <w:bottom w:val="single" w:color="BFBFBF" w:themeColor="background1" w:themeShade="BF" w:sz="8" w:space="0"/>
              <w:right w:val="single" w:color="BFBFBF" w:themeColor="background1" w:themeShade="BF" w:sz="8" w:space="0"/>
            </w:tcBorders>
            <w:tcMar/>
          </w:tcPr>
          <w:p w:rsidRPr="00FA40BC" w:rsidR="00BA5BB8" w:rsidP="3B8B009E" w:rsidRDefault="00BA5BB8" w14:paraId="7EA6198B" w14:textId="536BDEFB"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274"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BFBFBF" w:themeColor="background1" w:themeShade="BF" w:sz="8" w:space="0"/>
            </w:tcBorders>
            <w:tcMar/>
          </w:tcPr>
          <w:p w:rsidR="00BA5BB8" w:rsidP="005F2633" w:rsidRDefault="00BA5BB8" w14:paraId="452EE427" w14:textId="6C562DBB"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0"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0070C0" w:sz="8" w:space="0"/>
            </w:tcBorders>
            <w:tcMar/>
          </w:tcPr>
          <w:p w:rsidR="00BA5BB8" w:rsidP="005F2633" w:rsidRDefault="00BA5BB8" w14:paraId="32F39358" w14:textId="41254403"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D5451C" w:rsidR="00BA5BB8" w:rsidTr="3B8B009E" w14:paraId="4D2C3256"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Pr>
          <w:p w:rsidR="00BA5BB8" w:rsidP="005F2633" w:rsidRDefault="00BA5BB8" w14:paraId="51A2F7A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109" w:type="dxa"/>
            <w:tcBorders>
              <w:top w:val="single" w:color="BFBFBF" w:themeColor="background1" w:themeShade="BF" w:sz="8" w:space="0"/>
              <w:bottom w:val="single" w:color="BFBFBF" w:themeColor="background1" w:themeShade="BF" w:sz="8" w:space="0"/>
              <w:right w:val="single" w:color="BFBFBF" w:themeColor="background1" w:themeShade="BF" w:sz="8" w:space="0"/>
            </w:tcBorders>
            <w:tcMar/>
          </w:tcPr>
          <w:p w:rsidR="00BA5BB8" w:rsidP="3B8B009E" w:rsidRDefault="00BA5BB8" w14:paraId="74034DA7" w14:textId="3393E356"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3B8B009E">
              <w:rPr/>
              <w:t>‘No’ in either LEA 04.1 or 04.2</w:t>
            </w:r>
          </w:p>
        </w:tc>
        <w:tc>
          <w:tcPr>
            <w:cnfStyle w:val="000000000000" w:firstRow="0" w:lastRow="0" w:firstColumn="0" w:lastColumn="0" w:oddVBand="0" w:evenVBand="0" w:oddHBand="0" w:evenHBand="0" w:firstRowFirstColumn="0" w:firstRowLastColumn="0" w:lastRowFirstColumn="0" w:lastRowLastColumn="0"/>
            <w:tcW w:w="2274"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BFBFBF" w:themeColor="background1" w:themeShade="BF" w:sz="8" w:space="0"/>
            </w:tcBorders>
            <w:tcMar/>
          </w:tcPr>
          <w:p w:rsidRPr="0042063C" w:rsidR="00BA5BB8" w:rsidP="3B8B009E" w:rsidRDefault="00BA5BB8" w14:paraId="3DC70245" w14:textId="4B8528C4"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0070C0" w:sz="8" w:space="0"/>
            </w:tcBorders>
            <w:tcMar/>
          </w:tcPr>
          <w:p w:rsidR="00BA5BB8" w:rsidP="005F2633" w:rsidRDefault="00BA5BB8" w14:paraId="16AEDB9F"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BA5BB8" w:rsidTr="3B8B009E" w14:paraId="7B68AF15"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Pr>
          <w:p w:rsidR="00BA5BB8" w:rsidP="005F2633" w:rsidRDefault="00BA5BB8" w14:paraId="20E1219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109" w:type="dxa"/>
            <w:tcBorders>
              <w:top w:val="single" w:color="BFBFBF" w:themeColor="background1" w:themeShade="BF" w:sz="8" w:space="0"/>
              <w:bottom w:val="single" w:color="BFBFBF" w:themeColor="background1" w:themeShade="BF" w:sz="8" w:space="0"/>
              <w:right w:val="single" w:color="BFBFBF" w:themeColor="background1" w:themeShade="BF" w:sz="8" w:space="0"/>
            </w:tcBorders>
            <w:tcMar/>
          </w:tcPr>
          <w:p w:rsidR="00BA5BB8" w:rsidP="005F2633" w:rsidRDefault="00BA5BB8" w14:paraId="77D1D70C" w14:textId="7A11C1AB"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 xml:space="preserve">‘Yes, for a minority’ in LEA 04.1 </w:t>
            </w:r>
            <w:r w:rsidR="3B8B009E">
              <w:rPr/>
              <w:t xml:space="preserve">and </w:t>
            </w:r>
            <w:r w:rsidR="3B8B009E">
              <w:rPr/>
              <w:t xml:space="preserve">04.2 </w:t>
            </w:r>
          </w:p>
        </w:tc>
        <w:tc>
          <w:tcPr>
            <w:cnfStyle w:val="000000000000" w:firstRow="0" w:lastRow="0" w:firstColumn="0" w:lastColumn="0" w:oddVBand="0" w:evenVBand="0" w:oddHBand="0" w:evenHBand="0" w:firstRowFirstColumn="0" w:firstRowLastColumn="0" w:lastRowFirstColumn="0" w:lastRowLastColumn="0"/>
            <w:tcW w:w="2274"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BFBFBF" w:themeColor="background1" w:themeShade="BF" w:sz="8" w:space="0"/>
            </w:tcBorders>
            <w:tcMar/>
          </w:tcPr>
          <w:p w:rsidRPr="158C6806" w:rsidR="00BA5BB8" w:rsidP="3B8B009E" w:rsidRDefault="00BA5BB8" w14:paraId="4833CE9C" w14:textId="163FC5DE"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0070C0" w:sz="8" w:space="0"/>
            </w:tcBorders>
            <w:tcMar/>
          </w:tcPr>
          <w:p w:rsidR="00BA5BB8" w:rsidP="005F2633" w:rsidRDefault="00BA5BB8" w14:paraId="068A1C34"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BA5BB8" w:rsidTr="3B8B009E" w14:paraId="4E26FEA1"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Pr>
          <w:p w:rsidR="00BA5BB8" w:rsidP="005F2633" w:rsidRDefault="00BA5BB8" w14:paraId="4AFBD18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109" w:type="dxa"/>
            <w:tcBorders>
              <w:top w:val="single" w:color="BFBFBF" w:themeColor="background1" w:themeShade="BF" w:sz="8" w:space="0"/>
              <w:bottom w:val="single" w:color="BFBFBF" w:themeColor="background1" w:themeShade="BF" w:sz="8" w:space="0"/>
              <w:right w:val="single" w:color="BFBFBF" w:themeColor="background1" w:themeShade="BF" w:sz="8" w:space="0"/>
            </w:tcBorders>
            <w:tcMar/>
          </w:tcPr>
          <w:p w:rsidR="00BA5BB8" w:rsidP="005F2633" w:rsidRDefault="00BA5BB8" w14:paraId="39A2C9DE" w14:textId="4903584E"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 xml:space="preserve">‘Yes, for the majority/all’ in either LEA 04.1 or 04.2 </w:t>
            </w:r>
          </w:p>
        </w:tc>
        <w:tc>
          <w:tcPr>
            <w:cnfStyle w:val="000000000000" w:firstRow="0" w:lastRow="0" w:firstColumn="0" w:lastColumn="0" w:oddVBand="0" w:evenVBand="0" w:oddHBand="0" w:evenHBand="0" w:firstRowFirstColumn="0" w:firstRowLastColumn="0" w:lastRowFirstColumn="0" w:lastRowLastColumn="0"/>
            <w:tcW w:w="2274"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BFBFBF" w:themeColor="background1" w:themeShade="BF" w:sz="8" w:space="0"/>
            </w:tcBorders>
            <w:tcMar/>
          </w:tcPr>
          <w:p w:rsidRPr="158C6806" w:rsidR="00BA5BB8" w:rsidP="3B8B009E" w:rsidRDefault="00BA5BB8" w14:paraId="35272A9B" w14:textId="205F7ECE"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BFBFBF" w:themeColor="background1" w:themeShade="BF" w:sz="8" w:space="0"/>
              <w:left w:val="single" w:color="BFBFBF" w:themeColor="background1" w:themeShade="BF" w:sz="8" w:space="0"/>
              <w:bottom w:val="single" w:color="BFBFBF" w:themeColor="background1" w:themeShade="BF" w:sz="8" w:space="0"/>
              <w:right w:val="single" w:color="0070C0" w:sz="8" w:space="0"/>
            </w:tcBorders>
            <w:tcMar/>
          </w:tcPr>
          <w:p w:rsidR="00BA5BB8" w:rsidP="005F2633" w:rsidRDefault="00BA5BB8" w14:paraId="3A9A57CC"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BA5BB8" w:rsidTr="3B8B009E" w14:paraId="2317AB42"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Borders>
              <w:bottom w:val="single" w:color="0070C0" w:sz="8" w:space="0"/>
            </w:tcBorders>
          </w:tcPr>
          <w:p w:rsidR="00BA5BB8" w:rsidP="005F2633" w:rsidRDefault="00BA5BB8" w14:paraId="26FCC1E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109" w:type="dxa"/>
            <w:tcBorders>
              <w:top w:val="single" w:color="BFBFBF" w:themeColor="background1" w:themeShade="BF" w:sz="8" w:space="0"/>
              <w:bottom w:val="single" w:color="0070C0" w:sz="8" w:space="0"/>
              <w:right w:val="single" w:color="BFBFBF" w:themeColor="background1" w:themeShade="BF" w:sz="8" w:space="0"/>
            </w:tcBorders>
            <w:tcMar/>
          </w:tcPr>
          <w:p w:rsidR="00BA5BB8" w:rsidP="005F2633" w:rsidRDefault="00BA5BB8" w14:paraId="49A687B0" w14:textId="5E11C104"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‘Yes, in all cases’ in LEA 04.1 and 04.2</w:t>
            </w:r>
          </w:p>
        </w:tc>
        <w:tc>
          <w:tcPr>
            <w:cnfStyle w:val="000000000000" w:firstRow="0" w:lastRow="0" w:firstColumn="0" w:lastColumn="0" w:oddVBand="0" w:evenVBand="0" w:oddHBand="0" w:evenHBand="0" w:firstRowFirstColumn="0" w:firstRowLastColumn="0" w:lastRowFirstColumn="0" w:lastRowLastColumn="0"/>
            <w:tcW w:w="2274" w:type="dxa"/>
            <w:tcBorders>
              <w:top w:val="single" w:color="BFBFBF" w:themeColor="background1" w:themeShade="BF" w:sz="8" w:space="0"/>
              <w:left w:val="single" w:color="BFBFBF" w:themeColor="background1" w:themeShade="BF" w:sz="8" w:space="0"/>
              <w:bottom w:val="single" w:color="0070C0" w:sz="8" w:space="0"/>
              <w:right w:val="single" w:color="BFBFBF" w:themeColor="background1" w:themeShade="BF" w:sz="8" w:space="0"/>
            </w:tcBorders>
            <w:tcMar/>
          </w:tcPr>
          <w:p w:rsidRPr="158C6806" w:rsidR="00BA5BB8" w:rsidP="3B8B009E" w:rsidRDefault="00BA5BB8" w14:paraId="14B05890" w14:textId="6A269F93"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BFBFBF" w:themeColor="background1" w:themeShade="BF" w:sz="8" w:space="0"/>
              <w:left w:val="single" w:color="BFBFBF" w:themeColor="background1" w:themeShade="BF" w:sz="8" w:space="0"/>
              <w:bottom w:val="single" w:color="0070C0" w:sz="8" w:space="0"/>
              <w:right w:val="single" w:color="0070C0" w:sz="8" w:space="0"/>
            </w:tcBorders>
            <w:tcMar/>
          </w:tcPr>
          <w:p w:rsidR="00BA5BB8" w:rsidP="005F2633" w:rsidRDefault="00BA5BB8" w14:paraId="4C4235D3"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6363E7" w:rsidRDefault="006363E7" w14:paraId="4388D125" w14:textId="77777777">
      <w:r>
        <w:rPr>
          <w:b/>
        </w:rPr>
        <w:br w:type="page"/>
      </w:r>
    </w:p>
    <w:tbl>
      <w:tblPr>
        <w:tblStyle w:val="ModuleSub-SectionHeading"/>
        <w:tblW w:w="9206" w:type="dxa"/>
        <w:tblLayout w:type="fixed"/>
        <w:tblLook w:val="0700" w:firstRow="0" w:lastRow="0" w:firstColumn="0" w:lastColumn="1" w:noHBand="1" w:noVBand="1"/>
      </w:tblPr>
      <w:tblGrid>
        <w:gridCol w:w="708"/>
        <w:gridCol w:w="1397"/>
        <w:gridCol w:w="439"/>
        <w:gridCol w:w="6662"/>
      </w:tblGrid>
      <w:tr w:rsidRPr="00F44B1D" w:rsidR="00F56AE4" w:rsidTr="3B8B009E" w14:paraId="6B0FA546" w14:textId="77777777">
        <w:trPr>
          <w:trHeight w:val="387"/>
        </w:trPr>
        <w:tc>
          <w:tcPr>
            <w:cnfStyle w:val="000000000000" w:firstRow="0" w:lastRow="0" w:firstColumn="0" w:lastColumn="0" w:oddVBand="0" w:evenVBand="0" w:oddHBand="0" w:evenHBand="0" w:firstRowFirstColumn="0" w:firstRowLastColumn="0" w:lastRowFirstColumn="0" w:lastRowLastColumn="0"/>
            <w:tcW w:w="708" w:type="dxa"/>
            <w:tcMar/>
          </w:tcPr>
          <w:p w:rsidR="00F56AE4" w:rsidP="00642847" w:rsidRDefault="00F56AE4" w14:paraId="72CC617D" w14:textId="77777777">
            <w:pPr>
              <w:pStyle w:val="ModuleSubSectionHeading"/>
              <w:ind w:left="0"/>
              <w:rPr>
                <w:b w:val="0"/>
                <w:noProof/>
              </w:rPr>
            </w:pPr>
            <w:r>
              <w:rPr>
                <w:b w:val="0"/>
                <w:noProof/>
              </w:rPr>
              <w:lastRenderedPageBreak/>
              <w:drawing>
                <wp:inline distT="0" distB="0" distL="0" distR="0" wp14:anchorId="3CD956CC" wp14:editId="78E3B449">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1397" w:type="dxa"/>
            <w:tcMar/>
          </w:tcPr>
          <w:p w:rsidRPr="006D6462" w:rsidR="00F56AE4" w:rsidP="3B8B009E" w:rsidRDefault="00F56AE4" w14:paraId="25C4EB94" w14:textId="77777777" w14:noSpellErr="1">
            <w:pPr>
              <w:pStyle w:val="Heading3"/>
              <w:ind w:left="0"/>
              <w:outlineLvl w:val="2"/>
              <w:rPr>
                <w:i w:val="1"/>
                <w:iCs w:val="1"/>
              </w:rPr>
            </w:pPr>
            <w:bookmarkStart w:name="_Toc467226083" w:id="10"/>
            <w:r w:rsidRPr="3B8B009E">
              <w:rPr>
                <w:rStyle w:val="IntenseEmphasis"/>
                <w:b w:val="1"/>
                <w:bCs w:val="1"/>
                <w:i w:val="0"/>
                <w:iCs w:val="0"/>
                <w:color w:val="FFFFFF" w:themeColor="background1"/>
              </w:rPr>
              <w:t>PROCESS</w:t>
            </w:r>
            <w:bookmarkEnd w:id="10"/>
          </w:p>
        </w:tc>
        <w:tc>
          <w:tcPr>
            <w:cnfStyle w:val="000000000000" w:firstRow="0" w:lastRow="0" w:firstColumn="0" w:lastColumn="0" w:oddVBand="0" w:evenVBand="0" w:oddHBand="0" w:evenHBand="0" w:firstRowFirstColumn="0" w:firstRowLastColumn="0" w:lastRowFirstColumn="0" w:lastRowLastColumn="0"/>
            <w:tcW w:w="439" w:type="dxa"/>
            <w:tcMar/>
          </w:tcPr>
          <w:p w:rsidRPr="00ED1D5A" w:rsidR="00F56AE4" w:rsidP="00642847" w:rsidRDefault="00F56AE4" w14:paraId="0E8E474A" w14:textId="77777777">
            <w:pPr>
              <w:pStyle w:val="ModuleSubSectionHeading"/>
              <w:ind w:left="0"/>
              <w:rPr>
                <w:rStyle w:val="IntenseEmphasis"/>
                <w:b/>
                <w:bCs w:val="0"/>
                <w:i w:val="0"/>
                <w:iCs w:val="0"/>
                <w:color w:val="FFFFFF" w:themeColor="background1"/>
              </w:rPr>
            </w:pPr>
            <w:r>
              <w:rPr>
                <w:noProof/>
              </w:rPr>
              <w:drawing>
                <wp:inline distT="0" distB="0" distL="0" distR="0" wp14:anchorId="52884F1A" wp14:editId="524F7894">
                  <wp:extent cx="186824" cy="329034"/>
                  <wp:effectExtent l="0" t="0" r="0" b="0"/>
                  <wp:docPr id="6"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Mar/>
          </w:tcPr>
          <w:p w:rsidRPr="00041E34" w:rsidR="00F56AE4" w:rsidP="3B8B009E" w:rsidRDefault="00F56AE4" w14:paraId="0351900B" w14:textId="77777777" w14:noSpellErr="1">
            <w:pPr>
              <w:pStyle w:val="Heading4"/>
              <w:outlineLvl w:val="3"/>
              <w:rPr>
                <w:rStyle w:val="IntenseEmphasis"/>
                <w:b w:val="0"/>
                <w:bCs w:val="0"/>
                <w:i w:val="1"/>
                <w:iCs w:val="1"/>
                <w:color w:val="FFFFFF" w:themeColor="background1" w:themeTint="FF" w:themeShade="FF"/>
              </w:rPr>
            </w:pPr>
            <w:r w:rsidRPr="3B8B009E" w:rsidR="3B8B009E">
              <w:rPr>
                <w:rStyle w:val="IntenseEmphasis"/>
                <w:b w:val="0"/>
                <w:bCs w:val="0"/>
                <w:i w:val="1"/>
                <w:iCs w:val="1"/>
                <w:color w:val="FFFFFF" w:themeColor="background1" w:themeTint="FF" w:themeShade="FF"/>
              </w:rPr>
              <w:t xml:space="preserve">Process for engagements </w:t>
            </w:r>
            <w:r w:rsidRPr="3B8B009E" w:rsidR="3B8B009E">
              <w:rPr>
                <w:rStyle w:val="IntenseEmphasis"/>
                <w:b w:val="0"/>
                <w:bCs w:val="0"/>
                <w:i w:val="1"/>
                <w:iCs w:val="1"/>
                <w:color w:val="FFFFFF" w:themeColor="background1" w:themeTint="FF" w:themeShade="FF"/>
              </w:rPr>
              <w:t xml:space="preserve">conducted </w:t>
            </w:r>
            <w:r w:rsidRPr="3B8B009E" w:rsidR="3B8B009E">
              <w:rPr>
                <w:rStyle w:val="IntenseEmphasis"/>
                <w:b w:val="0"/>
                <w:bCs w:val="0"/>
                <w:i w:val="1"/>
                <w:iCs w:val="1"/>
                <w:color w:val="FFFFFF" w:themeColor="background1" w:themeTint="FF" w:themeShade="FF"/>
              </w:rPr>
              <w:t>via collaborations</w:t>
            </w:r>
          </w:p>
        </w:tc>
      </w:tr>
    </w:tbl>
    <w:p w:rsidR="004A407C" w:rsidP="005B01FD" w:rsidRDefault="004A407C" w14:paraId="52445FDF"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B01FD" w:rsidTr="3B8B009E" w14:paraId="5EE2FA1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5B01FD" w:rsidP="00642847" w:rsidRDefault="005B01FD" w14:paraId="241EDF15"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5B01FD" w:rsidP="3B8B009E" w:rsidRDefault="005B01FD" w14:paraId="4F60DFC7"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5B01FD" w:rsidP="3B8B009E" w:rsidRDefault="005B01FD" w14:paraId="5275A325"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5B01FD" w:rsidP="3B8B009E" w:rsidRDefault="005B01FD" w14:paraId="060091B8"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5B01FD" w:rsidTr="3B8B009E" w14:paraId="07D6F581"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5B01FD" w:rsidP="3B8B009E" w:rsidRDefault="005B01FD" w14:paraId="44A016D2"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05</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5B01FD" w:rsidP="3B8B009E" w:rsidRDefault="005B01FD" w14:paraId="4C985C6A"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5B01FD" w:rsidP="3B8B009E" w:rsidRDefault="005B01FD" w14:paraId="0C1E3E74"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5B01FD" w:rsidP="3B8B009E" w:rsidRDefault="005B01FD" w14:paraId="7F4EA9D9"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5B01FD" w:rsidP="005B01FD" w:rsidRDefault="005B01FD" w14:paraId="5C94F927"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5B01FD" w:rsidTr="3B8B009E" w14:paraId="12B3B68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5B01FD" w:rsidP="3B8B009E" w:rsidRDefault="005B01FD" w14:paraId="5A273C36"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05</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0070C0" w:sz="4" w:space="0"/>
              <w:right w:val="single" w:color="0070C0" w:sz="4" w:space="0"/>
            </w:tcBorders>
            <w:shd w:val="clear" w:color="auto" w:fill="0070C0"/>
            <w:tcMar/>
          </w:tcPr>
          <w:p w:rsidRPr="0044113B" w:rsidR="005B01FD" w:rsidP="3B8B009E" w:rsidRDefault="005B01FD" w14:paraId="2E3DC4CD"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5B01FD" w:rsidTr="3B8B009E" w14:paraId="22A8806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right w:val="single" w:color="595959" w:themeColor="text1" w:themeTint="A6" w:sz="4" w:space="0"/>
            </w:tcBorders>
            <w:tcMar/>
            <w:vAlign w:val="top"/>
          </w:tcPr>
          <w:p w:rsidRPr="000D72DF" w:rsidR="005B01FD" w:rsidP="3B8B009E" w:rsidRDefault="005B01FD" w14:paraId="136D3806"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05.1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5B01FD" w:rsidR="005B01FD" w:rsidP="3B8B009E" w:rsidRDefault="005B01FD" w14:paraId="600B0AC1"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Indicate whether your organisation has a formal process for identifying and prioritising collaborative engagements.</w:t>
            </w:r>
          </w:p>
        </w:tc>
      </w:tr>
      <w:tr w:rsidR="005B01FD" w:rsidTr="3B8B009E" w14:paraId="76F69B31"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nil"/>
              <w:right w:val="single" w:color="595959" w:themeColor="text1" w:themeTint="A6" w:sz="4" w:space="0"/>
            </w:tcBorders>
            <w:tcMar/>
          </w:tcPr>
          <w:p w:rsidR="005B01FD" w:rsidP="00642847" w:rsidRDefault="005B01FD" w14:paraId="3551E327"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60" w:type="dxa"/>
            <w:tcBorders>
              <w:top w:val="nil"/>
              <w:left w:val="single" w:color="595959" w:themeColor="text1" w:themeTint="A6" w:sz="4" w:space="0"/>
              <w:bottom w:val="single" w:color="0070C0" w:sz="4" w:space="0"/>
              <w:right w:val="single" w:color="A6A6A6" w:themeColor="background1" w:themeShade="A6" w:sz="4" w:space="0"/>
            </w:tcBorders>
            <w:tcMar/>
          </w:tcPr>
          <w:p w:rsidR="005B01FD" w:rsidP="3B8B009E" w:rsidRDefault="005B01FD" w14:paraId="218427CF"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0070C0" w:sz="4" w:space="0"/>
              <w:right w:val="single" w:color="0070C0" w:sz="4" w:space="0"/>
            </w:tcBorders>
            <w:tcMar/>
          </w:tcPr>
          <w:p w:rsidR="005B01FD" w:rsidP="3B8B009E" w:rsidRDefault="005B01FD" w14:paraId="65F80577"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005B01FD" w:rsidTr="3B8B009E" w14:paraId="4DCB356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right w:val="single" w:color="595959" w:themeColor="text1" w:themeTint="A6" w:sz="4" w:space="0"/>
            </w:tcBorders>
            <w:tcMar/>
          </w:tcPr>
          <w:p w:rsidR="005B01FD" w:rsidP="3B8B009E" w:rsidRDefault="005B01FD" w14:paraId="6DAC9564"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05.2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5B01FD" w:rsidR="005B01FD" w:rsidP="00A60089" w:rsidRDefault="00E03BE9" w14:paraId="10EC216E"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Describe the criteria used to identify and prioritise collaborative engagements</w:t>
            </w:r>
            <w:r w:rsidR="3B8B009E">
              <w:rPr/>
              <w:t>.</w:t>
            </w:r>
          </w:p>
        </w:tc>
      </w:tr>
      <w:tr w:rsidR="005B01FD" w:rsidTr="3B8B009E" w14:paraId="7FBEC9C1" w14:textId="77777777">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right w:val="single" w:color="595959" w:themeColor="text1" w:themeTint="A6" w:sz="4" w:space="0"/>
            </w:tcBorders>
            <w:tcMar/>
          </w:tcPr>
          <w:p w:rsidR="005B01FD" w:rsidP="00642847" w:rsidRDefault="005B01FD" w14:paraId="07CD86D8"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95959" w:themeColor="text1" w:themeTint="A6" w:sz="4" w:space="0"/>
              <w:bottom w:val="single" w:color="0070C0" w:sz="4" w:space="0"/>
              <w:right w:val="single" w:color="0070C0" w:sz="4" w:space="0"/>
            </w:tcBorders>
            <w:shd w:val="clear" w:color="auto" w:fill="auto"/>
            <w:tcMar/>
          </w:tcPr>
          <w:p w:rsidRPr="00E03BE9" w:rsidR="00F45F62" w:rsidP="00F45F62" w:rsidRDefault="00F45F62" w14:paraId="2DE91368"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Geography</w:t>
            </w:r>
            <w:r w:rsidR="3B8B009E">
              <w:rPr/>
              <w:t>/</w:t>
            </w:r>
            <w:r w:rsidR="3B8B009E">
              <w:rPr/>
              <w:t xml:space="preserve">market of the companies </w:t>
            </w:r>
          </w:p>
          <w:p w:rsidRPr="00E03BE9" w:rsidR="00F45F62" w:rsidP="00F45F62" w:rsidRDefault="00F45F62" w14:paraId="619A3C18"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Materiality of ESG factors</w:t>
            </w:r>
          </w:p>
          <w:p w:rsidRPr="00E03BE9" w:rsidR="00F45F62" w:rsidP="00F45F62" w:rsidRDefault="00F45F62" w14:paraId="75005136"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Systemic risks to global portfolios</w:t>
            </w:r>
          </w:p>
          <w:p w:rsidRPr="00E03BE9" w:rsidR="00F45F62" w:rsidP="00F45F62" w:rsidRDefault="00F45F62" w14:paraId="2838856C"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Exposure (holdings)</w:t>
            </w:r>
            <w:r w:rsidR="3B8B009E">
              <w:rPr/>
              <w:t xml:space="preserve"> </w:t>
            </w:r>
          </w:p>
          <w:p w:rsidRPr="00E03BE9" w:rsidR="00F45F62" w:rsidP="00F45F62" w:rsidRDefault="00F45F62" w14:paraId="1B633D01"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 xml:space="preserve">In </w:t>
            </w:r>
            <w:r w:rsidR="3B8B009E">
              <w:rPr/>
              <w:t>response</w:t>
            </w:r>
            <w:r w:rsidR="3B8B009E">
              <w:rPr/>
              <w:t xml:space="preserve"> to </w:t>
            </w:r>
            <w:r w:rsidR="3B8B009E">
              <w:rPr/>
              <w:t>ESG impacts</w:t>
            </w:r>
            <w:r w:rsidR="3B8B009E">
              <w:rPr/>
              <w:t xml:space="preserve"> </w:t>
            </w:r>
            <w:r w:rsidR="3B8B009E">
              <w:rPr/>
              <w:t xml:space="preserve">that have already occurred. </w:t>
            </w:r>
          </w:p>
          <w:p w:rsidR="00F45F62" w:rsidP="00F45F62" w:rsidRDefault="00F45F62" w14:paraId="49280EC1"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As a response to divestment pressure</w:t>
            </w:r>
          </w:p>
          <w:p w:rsidR="00F45F62" w:rsidP="00F45F62" w:rsidRDefault="00F45F62" w14:paraId="20CACF37"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 xml:space="preserve">As a follow-up from a voting decision </w:t>
            </w:r>
          </w:p>
          <w:p w:rsidR="00F45F62" w:rsidP="00F45F62" w:rsidRDefault="00F45F62" w14:paraId="1F7C474D"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 xml:space="preserve">Client request </w:t>
            </w:r>
          </w:p>
          <w:p w:rsidRPr="00AE100E" w:rsidR="005B01FD" w:rsidP="00F45F62" w:rsidRDefault="00F45F62" w14:paraId="659AD3DE" w14:textId="7DC81209"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Other; describe _____________</w:t>
            </w:r>
          </w:p>
        </w:tc>
      </w:tr>
      <w:tr w:rsidR="005B01FD" w:rsidTr="3B8B009E" w14:paraId="3ABF32AC"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right w:val="single" w:color="595959" w:themeColor="text1" w:themeTint="A6" w:sz="4" w:space="0"/>
            </w:tcBorders>
            <w:tcMar/>
            <w:vAlign w:val="top"/>
          </w:tcPr>
          <w:p w:rsidRPr="00AE100E" w:rsidR="005B01FD" w:rsidP="3B8B009E" w:rsidRDefault="005B01FD" w14:paraId="554EF6B6"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05.3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005B01FD" w:rsidP="00642847" w:rsidRDefault="005B01FD" w14:paraId="515B78DC" w14:textId="333EFCC8"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r w:rsidR="3B8B009E">
              <w:rPr/>
              <w:t>.</w:t>
            </w:r>
            <w:r w:rsidR="3B8B009E">
              <w:rPr/>
              <w:t xml:space="preserve"> </w:t>
            </w:r>
          </w:p>
          <w:p w:rsidRPr="005B4C52" w:rsidR="005B01FD" w:rsidP="00642847" w:rsidRDefault="005B01FD" w14:paraId="3D387A7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5B01FD" w:rsidTr="3B8B009E" w14:paraId="75EBB72E"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right w:val="single" w:color="595959" w:themeColor="text1" w:themeTint="A6" w:sz="4" w:space="0"/>
            </w:tcBorders>
          </w:tcPr>
          <w:p w:rsidR="005B01FD" w:rsidP="00642847" w:rsidRDefault="005B01FD" w14:paraId="5407CB9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95959" w:themeColor="text1" w:themeTint="A6" w:sz="4" w:space="0"/>
              <w:bottom w:val="single" w:color="0070C0" w:sz="4" w:space="0"/>
              <w:right w:val="single" w:color="0070C0" w:sz="4" w:space="0"/>
            </w:tcBorders>
            <w:shd w:val="clear" w:color="auto" w:fill="auto"/>
            <w:tcMar/>
          </w:tcPr>
          <w:p w:rsidR="005B01FD" w:rsidP="00642847" w:rsidRDefault="005B01FD" w14:paraId="4A1A81A0"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3D72AF" w:rsidP="003D72AF" w:rsidRDefault="003D72AF" w14:paraId="6EDF5AAA"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3251"/>
        <w:gridCol w:w="2132"/>
        <w:gridCol w:w="2692"/>
      </w:tblGrid>
      <w:tr w:rsidR="00CC2037" w:rsidTr="3B8B009E" w14:paraId="10C246BE"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Mar/>
          </w:tcPr>
          <w:p w:rsidRPr="00DC20FA" w:rsidR="00CC2037" w:rsidP="3B8B009E" w:rsidRDefault="00CC2037" w14:paraId="09A62ED0"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05</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0082C8" w:sz="4" w:space="0"/>
              <w:right w:val="single" w:color="0070C0" w:sz="4" w:space="0"/>
            </w:tcBorders>
            <w:tcMar/>
          </w:tcPr>
          <w:p w:rsidRPr="00DC20FA" w:rsidR="00CC2037" w:rsidP="3B8B009E" w:rsidRDefault="00CC2037" w14:paraId="475E8933"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CC2037" w:rsidTr="3B8B009E" w14:paraId="717E158F"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themeColor="background1" w:themeShade="A6" w:sz="4" w:space="0"/>
            </w:tcBorders>
            <w:tcMar/>
          </w:tcPr>
          <w:p w:rsidRPr="000D72DF" w:rsidR="00CC2037" w:rsidP="3B8B009E" w:rsidRDefault="00CC2037" w14:paraId="08209901"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05.2</w:t>
            </w:r>
          </w:p>
        </w:tc>
        <w:tc>
          <w:tcPr>
            <w:cnfStyle w:val="000000000000" w:firstRow="0" w:lastRow="0" w:firstColumn="0" w:lastColumn="0" w:oddVBand="0" w:evenVBand="0" w:oddHBand="0" w:evenHBand="0" w:firstRowFirstColumn="0" w:firstRowLastColumn="0" w:lastRowFirstColumn="0" w:lastRowLastColumn="0"/>
            <w:tcW w:w="8075" w:type="dxa"/>
            <w:gridSpan w:val="3"/>
            <w:tcBorders>
              <w:bottom w:val="single" w:color="A6A6A6" w:themeColor="background1" w:themeShade="A6" w:sz="4" w:space="0"/>
              <w:right w:val="single" w:color="0070C0" w:sz="4" w:space="0"/>
            </w:tcBorders>
            <w:tcMar/>
          </w:tcPr>
          <w:p w:rsidRPr="00CC7769" w:rsidR="00CC2037" w:rsidP="3B8B009E" w:rsidRDefault="00CC2037" w14:paraId="659A74C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hAnsi="MS PGothic" w:eastAsia="MS PGothic" w:cs="MS PGothic"/>
                <w:i w:val="0"/>
                <w:iCs w:val="0"/>
                <w:color w:val="595959" w:themeColor="text1" w:themeTint="A6" w:themeShade="FF"/>
                <w:sz w:val="20"/>
                <w:szCs w:val="20"/>
                <w:lang w:eastAsia="en-US"/>
              </w:rPr>
            </w:pPr>
            <w:r w:rsidR="3B8B009E">
              <w:rPr/>
              <w:t>Investors carrying out both individual internal staff engagements and collaborative engagements may prioritise their engagements across both categories. In this scenario, please report your process in both indicator LEA 03 and LEA 05.</w:t>
            </w:r>
          </w:p>
        </w:tc>
      </w:tr>
      <w:tr w:rsidRPr="00D5451C" w:rsidR="000B3C15" w:rsidTr="3B8B009E" w14:paraId="7716972F"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themeColor="background1" w:themeShade="A6" w:sz="4" w:space="0"/>
            </w:tcBorders>
            <w:tcMar/>
          </w:tcPr>
          <w:p w:rsidR="000B3C15" w:rsidP="00642847" w:rsidRDefault="000B3C15" w14:paraId="0D0DFC0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75" w:type="dxa"/>
            <w:gridSpan w:val="3"/>
            <w:tcBorders>
              <w:bottom w:val="single" w:color="A6A6A6" w:themeColor="background1" w:themeShade="A6" w:sz="4" w:space="0"/>
              <w:right w:val="single" w:color="0070C0" w:sz="4" w:space="0"/>
            </w:tcBorders>
            <w:tcMar/>
          </w:tcPr>
          <w:p w:rsidRPr="00CC2037" w:rsidR="000B3C15" w:rsidP="000B3C15" w:rsidRDefault="000B3C15" w14:paraId="6C8B1DD1"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Additional information on priority-setting could include:</w:t>
            </w:r>
          </w:p>
          <w:p w:rsidR="000B3C15" w:rsidP="009D2EF1" w:rsidRDefault="00A60089" w14:paraId="3003C361" w14:textId="77777777" w14:noSpellErr="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pPr>
            <w:r w:rsidR="3B8B009E">
              <w:rPr/>
              <w:t>t</w:t>
            </w:r>
            <w:r w:rsidR="3B8B009E">
              <w:rPr/>
              <w:t xml:space="preserve">he </w:t>
            </w:r>
            <w:r w:rsidR="3B8B009E">
              <w:rPr/>
              <w:t>benefits to your organisation of engaging collaboratively</w:t>
            </w:r>
            <w:r w:rsidR="3B8B009E">
              <w:rPr/>
              <w:t>; and/or</w:t>
            </w:r>
            <w:r w:rsidR="3B8B009E">
              <w:rPr/>
              <w:t xml:space="preserve"> </w:t>
            </w:r>
          </w:p>
          <w:p w:rsidRPr="00CC2037" w:rsidR="000B3C15" w:rsidP="00E13139" w:rsidRDefault="00A60089" w14:paraId="1B6B1BCF" w14:textId="17A1B427" w14:noSpellErr="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pPr>
            <w:r w:rsidR="3B8B009E">
              <w:rPr/>
              <w:t>w</w:t>
            </w:r>
            <w:r w:rsidR="3B8B009E">
              <w:rPr/>
              <w:t xml:space="preserve">hy </w:t>
            </w:r>
            <w:r w:rsidR="3B8B009E">
              <w:rPr/>
              <w:t>your organisation joined any specific collaborative engagements and the role played (</w:t>
            </w:r>
            <w:r w:rsidR="3B8B009E">
              <w:rPr/>
              <w:t xml:space="preserve">e.g., </w:t>
            </w:r>
            <w:r w:rsidR="3B8B009E">
              <w:rPr/>
              <w:t>leader or supporter, contributions to planning or drafting of documents)</w:t>
            </w:r>
            <w:r w:rsidR="3B8B009E">
              <w:rPr/>
              <w:t>.</w:t>
            </w:r>
          </w:p>
        </w:tc>
      </w:tr>
      <w:tr w:rsidRPr="00D5451C" w:rsidR="00CC2037" w:rsidTr="3B8B009E" w14:paraId="3EB26C26"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A6A6A6" w:themeColor="background1" w:themeShade="A6" w:sz="4" w:space="0"/>
              <w:right w:val="single" w:color="0070C0" w:sz="4" w:space="0"/>
            </w:tcBorders>
            <w:tcMar/>
          </w:tcPr>
          <w:p w:rsidRPr="00837EA2" w:rsidR="00CC2037" w:rsidP="3B8B009E" w:rsidRDefault="00CC2037" w14:paraId="38B2CEC0" w14:textId="77777777" w14:noSpellErr="1">
            <w:pPr>
              <w:pStyle w:val="INDICATORTEXT"/>
              <w:jc w:val="both"/>
              <w:rPr>
                <w:b w:val="1"/>
                <w:bCs w:val="1"/>
              </w:rPr>
            </w:pPr>
            <w:r w:rsidRPr="3B8B009E" w:rsidR="3B8B009E">
              <w:rPr>
                <w:b w:val="1"/>
                <w:bCs w:val="1"/>
              </w:rPr>
              <w:t>LOGIC</w:t>
            </w:r>
          </w:p>
        </w:tc>
      </w:tr>
      <w:tr w:rsidRPr="00D5451C" w:rsidR="00CC2037" w:rsidTr="3B8B009E" w14:paraId="008C0F7C"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00CC2037" w:rsidP="3B8B009E" w:rsidRDefault="00CC2037" w14:paraId="5DEBC3D2"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05</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4" w:space="0"/>
              <w:bottom w:val="single" w:color="A6A6A6" w:themeColor="background1" w:themeShade="A6" w:sz="4" w:space="0"/>
              <w:right w:val="single" w:color="0070C0" w:sz="4" w:space="0"/>
            </w:tcBorders>
            <w:tcMar/>
          </w:tcPr>
          <w:p w:rsidR="00B47155" w:rsidP="00B47155" w:rsidRDefault="00B47155" w14:paraId="38C43D3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This indicator is applicable if you participate in collaborative engagements aiming “to influence corporate practice” or “to encourage improved</w:t>
            </w:r>
            <w:r w:rsidR="3B8B009E">
              <w:rPr/>
              <w:t>/increased</w:t>
            </w:r>
            <w:r w:rsidR="3B8B009E">
              <w:rPr/>
              <w:t xml:space="preserve"> ESG disclosure”, as reported in</w:t>
            </w:r>
            <w:r w:rsidR="3B8B009E">
              <w:rPr/>
              <w:t xml:space="preserve"> </w:t>
            </w:r>
            <w:r w:rsidR="3B8B009E">
              <w:rPr/>
              <w:t>[02.1]</w:t>
            </w:r>
            <w:r w:rsidR="3B8B009E">
              <w:rPr/>
              <w:t>.</w:t>
            </w:r>
            <w:r w:rsidR="3B8B009E">
              <w:rPr/>
              <w:t xml:space="preserve"> </w:t>
            </w:r>
          </w:p>
          <w:p w:rsidRPr="00CC7769" w:rsidR="00CC2037" w:rsidP="00A56E7A" w:rsidRDefault="00CC2037" w14:paraId="5B6D060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[05.2]</w:t>
            </w:r>
            <w:r w:rsidR="3B8B009E">
              <w:rPr/>
              <w:t xml:space="preserve"> is</w:t>
            </w:r>
            <w:r w:rsidR="3B8B009E">
              <w:rPr/>
              <w:t xml:space="preserve"> </w:t>
            </w:r>
            <w:r w:rsidR="3B8B009E">
              <w:rPr/>
              <w:t>applicable</w:t>
            </w:r>
            <w:r w:rsidR="3B8B009E">
              <w:rPr/>
              <w:t xml:space="preserve"> </w:t>
            </w:r>
            <w:r w:rsidR="3B8B009E">
              <w:rPr/>
              <w:t>if you report ‘Yes’ to [05.1]</w:t>
            </w:r>
            <w:r w:rsidR="3B8B009E">
              <w:rPr/>
              <w:t>.</w:t>
            </w:r>
          </w:p>
        </w:tc>
      </w:tr>
      <w:tr w:rsidRPr="00D5451C" w:rsidR="00CC2037" w:rsidTr="3B8B009E" w14:paraId="2207A089" w14:textId="77777777">
        <w:trPr>
          <w:cantSplit/>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color="A6A6A6" w:themeColor="background1" w:themeShade="A6" w:sz="4" w:space="0"/>
              <w:bottom w:val="single" w:color="0070C0" w:sz="8" w:space="0"/>
              <w:right w:val="single" w:color="0070C0" w:sz="4" w:space="0"/>
            </w:tcBorders>
            <w:tcMar/>
          </w:tcPr>
          <w:p w:rsidRPr="00860FD9" w:rsidR="00CC2037" w:rsidP="3B8B009E" w:rsidRDefault="00CC2037" w14:paraId="183AC797" w14:textId="77777777" w14:noSpellErr="1">
            <w:pPr>
              <w:pStyle w:val="INDICATORTEXT"/>
              <w:jc w:val="both"/>
              <w:rPr>
                <w:b w:val="1"/>
                <w:bCs w:val="1"/>
              </w:rPr>
            </w:pPr>
            <w:r w:rsidRPr="3B8B009E" w:rsidR="3B8B009E">
              <w:rPr>
                <w:b w:val="1"/>
                <w:bCs w:val="1"/>
              </w:rPr>
              <w:t>ASSESSMENT</w:t>
            </w:r>
          </w:p>
        </w:tc>
      </w:tr>
      <w:tr w:rsidRPr="00D5451C" w:rsidR="00BA5BB8" w:rsidTr="3B8B009E" w14:paraId="2B18231F" w14:textId="77777777">
        <w:trPr>
          <w:cantSplit/>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8" w:space="0"/>
              <w:left w:val="single" w:color="0070C0" w:sz="8" w:space="0"/>
              <w:right w:val="single" w:color="A6A6A6" w:themeColor="background1" w:themeShade="A6" w:sz="8" w:space="0"/>
            </w:tcBorders>
            <w:tcMar/>
          </w:tcPr>
          <w:p w:rsidR="00BA5BB8" w:rsidP="3B8B009E" w:rsidRDefault="00BA5BB8" w14:paraId="19A65AFC"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05</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0070C0" w:sz="8" w:space="0"/>
              <w:left w:val="single" w:color="A6A6A6" w:themeColor="background1" w:themeShade="A6" w:sz="8" w:space="0"/>
              <w:bottom w:val="single" w:color="A6A6A6" w:themeColor="background1" w:themeShade="A6" w:sz="8" w:space="0"/>
              <w:right w:val="single" w:color="0070C0" w:sz="8" w:space="0"/>
            </w:tcBorders>
            <w:tcMar/>
          </w:tcPr>
          <w:p w:rsidRPr="00CC2037" w:rsidR="00BA5BB8" w:rsidP="00CC2037" w:rsidRDefault="00BA5BB8" w14:paraId="1DFD4203"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Three </w:t>
            </w:r>
            <w:r w:rsidRPr="00CC2037">
              <w:rPr>
                <w:szCs w:val="18"/>
              </w:rPr>
              <w:sym w:font="Wingdings" w:char="F0AB"/>
            </w:r>
          </w:p>
          <w:p w:rsidR="00BA5BB8" w:rsidP="00021A56" w:rsidRDefault="00BA5BB8" w14:paraId="17DA41B9"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The assessment of this indicator is b</w:t>
            </w:r>
            <w:r w:rsidR="3B8B009E">
              <w:rPr/>
              <w:t>ased on your response to [05.1].</w:t>
            </w:r>
          </w:p>
        </w:tc>
      </w:tr>
      <w:tr w:rsidRPr="00D5451C" w:rsidR="00BA5BB8" w:rsidTr="3B8B009E" w14:paraId="46DFA45D" w14:textId="77777777">
        <w:trPr>
          <w:cantSplit/>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8" w:space="0"/>
              <w:right w:val="single" w:color="A6A6A6" w:sz="8" w:space="0"/>
            </w:tcBorders>
          </w:tcPr>
          <w:p w:rsidR="00BA5BB8" w:rsidP="00896FC0" w:rsidRDefault="00BA5BB8" w14:paraId="3741611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8" w:space="0"/>
              <w:left w:val="single" w:color="A6A6A6" w:themeColor="background1" w:themeShade="A6" w:sz="8" w:space="0"/>
              <w:bottom w:val="single" w:color="A6A6A6" w:themeColor="background1" w:themeShade="A6" w:sz="8" w:space="0"/>
              <w:right w:val="single" w:color="0070C0" w:sz="8" w:space="0"/>
            </w:tcBorders>
            <w:tcMar/>
          </w:tcPr>
          <w:p w:rsidR="00BA5BB8" w:rsidP="00896FC0" w:rsidRDefault="00BA5BB8" w14:paraId="6235D956" w14:textId="160C7935"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D5451C" w:rsidR="00BA5BB8" w:rsidTr="3B8B009E" w14:paraId="5ABB4496"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70C0" w:sz="8" w:space="0"/>
              <w:right w:val="single" w:color="A6A6A6" w:sz="8" w:space="0"/>
            </w:tcBorders>
          </w:tcPr>
          <w:p w:rsidR="00BA5BB8" w:rsidP="00896FC0" w:rsidRDefault="00BA5BB8" w14:paraId="5C0688F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51"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Pr="00FA40BC" w:rsidR="00BA5BB8" w:rsidP="3B8B009E" w:rsidRDefault="00BA5BB8" w14:paraId="01C1DBA8" w14:textId="5D430D6D"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132"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00BA5BB8" w:rsidP="00896FC0" w:rsidRDefault="00BA5BB8" w14:paraId="051460AD" w14:textId="7066EDC1"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0070C0" w:sz="8" w:space="0"/>
            </w:tcBorders>
            <w:tcMar/>
          </w:tcPr>
          <w:p w:rsidR="00BA5BB8" w:rsidP="00896FC0" w:rsidRDefault="00BA5BB8" w14:paraId="79CD7981" w14:textId="37BBF92E"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D5451C" w:rsidR="00BA5BB8" w:rsidTr="3B8B009E" w14:paraId="5C4CEC55"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70C0" w:sz="8" w:space="0"/>
              <w:right w:val="single" w:color="A6A6A6" w:sz="8" w:space="0"/>
            </w:tcBorders>
          </w:tcPr>
          <w:p w:rsidR="00BA5BB8" w:rsidP="00896FC0" w:rsidRDefault="00BA5BB8" w14:paraId="6E4CDD8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51"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00BA5BB8" w:rsidP="3B8B009E" w:rsidRDefault="00BA5BB8" w14:paraId="15DB070C" w14:textId="0E1353FF"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3B8B009E">
              <w:rPr/>
              <w:t xml:space="preserve">‘No’ </w:t>
            </w:r>
          </w:p>
        </w:tc>
        <w:tc>
          <w:tcPr>
            <w:cnfStyle w:val="000000000000" w:firstRow="0" w:lastRow="0" w:firstColumn="0" w:lastColumn="0" w:oddVBand="0" w:evenVBand="0" w:oddHBand="0" w:evenHBand="0" w:firstRowFirstColumn="0" w:firstRowLastColumn="0" w:lastRowFirstColumn="0" w:lastRowLastColumn="0"/>
            <w:tcW w:w="2132"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Pr="0042063C" w:rsidR="00BA5BB8" w:rsidP="3B8B009E" w:rsidRDefault="00BA5BB8" w14:paraId="0EAA05BE" w14:textId="168A0C52"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0070C0" w:sz="8" w:space="0"/>
            </w:tcBorders>
            <w:tcMar/>
          </w:tcPr>
          <w:p w:rsidR="00BA5BB8" w:rsidP="00896FC0" w:rsidRDefault="00BA5BB8" w14:paraId="2BAB0E36"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BA5BB8" w:rsidTr="3B8B009E" w14:paraId="39BDC969"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70C0" w:sz="8" w:space="0"/>
              <w:bottom w:val="single" w:color="0070C0" w:sz="8" w:space="0"/>
              <w:right w:val="single" w:color="A6A6A6" w:sz="8" w:space="0"/>
            </w:tcBorders>
          </w:tcPr>
          <w:p w:rsidR="00BA5BB8" w:rsidP="00896FC0" w:rsidRDefault="00BA5BB8" w14:paraId="04E45ED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51" w:type="dxa"/>
            <w:tcBorders>
              <w:top w:val="single" w:color="A6A6A6" w:themeColor="background1" w:themeShade="A6" w:sz="8" w:space="0"/>
              <w:left w:val="single" w:color="A6A6A6" w:themeColor="background1" w:themeShade="A6" w:sz="8" w:space="0"/>
              <w:bottom w:val="single" w:color="0070C0" w:sz="8" w:space="0"/>
              <w:right w:val="single" w:color="A6A6A6" w:themeColor="background1" w:themeShade="A6" w:sz="8" w:space="0"/>
            </w:tcBorders>
            <w:tcMar/>
          </w:tcPr>
          <w:p w:rsidR="00BA5BB8" w:rsidP="00896FC0" w:rsidRDefault="00BA5BB8" w14:paraId="48173A31" w14:textId="40E4967D"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‘Yes’</w:t>
            </w:r>
          </w:p>
        </w:tc>
        <w:tc>
          <w:tcPr>
            <w:cnfStyle w:val="000000000000" w:firstRow="0" w:lastRow="0" w:firstColumn="0" w:lastColumn="0" w:oddVBand="0" w:evenVBand="0" w:oddHBand="0" w:evenHBand="0" w:firstRowFirstColumn="0" w:firstRowLastColumn="0" w:lastRowFirstColumn="0" w:lastRowLastColumn="0"/>
            <w:tcW w:w="2132" w:type="dxa"/>
            <w:tcBorders>
              <w:top w:val="single" w:color="A6A6A6" w:themeColor="background1" w:themeShade="A6" w:sz="8" w:space="0"/>
              <w:left w:val="single" w:color="A6A6A6" w:themeColor="background1" w:themeShade="A6" w:sz="8" w:space="0"/>
              <w:bottom w:val="single" w:color="0070C0" w:sz="8" w:space="0"/>
              <w:right w:val="single" w:color="A6A6A6" w:themeColor="background1" w:themeShade="A6" w:sz="8" w:space="0"/>
            </w:tcBorders>
            <w:tcMar/>
          </w:tcPr>
          <w:p w:rsidRPr="158C6806" w:rsidR="00BA5BB8" w:rsidP="3B8B009E" w:rsidRDefault="00BA5BB8" w14:paraId="3E204CB5" w14:textId="1C6E0EFB"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8" w:space="0"/>
              <w:left w:val="single" w:color="A6A6A6" w:themeColor="background1" w:themeShade="A6" w:sz="8" w:space="0"/>
              <w:bottom w:val="single" w:color="0070C0" w:sz="8" w:space="0"/>
              <w:right w:val="single" w:color="0070C0" w:sz="8" w:space="0"/>
            </w:tcBorders>
            <w:tcMar/>
          </w:tcPr>
          <w:p w:rsidR="00BA5BB8" w:rsidP="00896FC0" w:rsidRDefault="00BA5BB8" w14:paraId="782B8C99"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69014D" w:rsidRDefault="0069014D" w14:paraId="58083457" w14:textId="77777777">
      <w:pPr>
        <w:widowControl/>
        <w:autoSpaceDE/>
        <w:autoSpaceDN/>
        <w:adjustRightInd/>
        <w:spacing w:before="0" w:after="0" w:line="240" w:lineRule="auto"/>
      </w:pPr>
    </w:p>
    <w:p w:rsidR="00790503" w:rsidRDefault="00790503" w14:paraId="05886E0A" w14:textId="77777777">
      <w:pPr>
        <w:widowControl/>
        <w:autoSpaceDE/>
        <w:autoSpaceDN/>
        <w:adjustRightInd/>
        <w:spacing w:before="0" w:after="0" w:line="240" w:lineRule="auto"/>
      </w:pPr>
    </w:p>
    <w:p w:rsidR="00790503" w:rsidRDefault="00790503" w14:paraId="1AFFAE43" w14:textId="1CFFB017">
      <w:pPr>
        <w:widowControl/>
        <w:autoSpaceDE/>
        <w:autoSpaceDN/>
        <w:adjustRightInd/>
        <w:spacing w:before="0" w:after="0" w:line="240" w:lineRule="auto"/>
      </w:pPr>
      <w:r>
        <w:br w:type="page"/>
      </w:r>
    </w:p>
    <w:p w:rsidR="00790503" w:rsidRDefault="00790503" w14:paraId="7406A821" w14:textId="19422E87">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C5220" w:rsidTr="3B8B009E" w14:paraId="60A026E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1C5220" w:rsidP="00642847" w:rsidRDefault="001C5220" w14:paraId="4DCCC828"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1C5220" w:rsidP="3B8B009E" w:rsidRDefault="001C5220" w14:paraId="442780E5"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1C5220" w:rsidP="3B8B009E" w:rsidRDefault="001C5220" w14:paraId="3A88AD47"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1C5220" w:rsidP="3B8B009E" w:rsidRDefault="001C5220" w14:paraId="286C5FB3"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1C5220" w:rsidTr="3B8B009E" w14:paraId="5A0A5AA5"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1C5220" w:rsidP="3B8B009E" w:rsidRDefault="001C5220" w14:paraId="7B0038D6"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06</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1C5220" w:rsidP="3B8B009E" w:rsidRDefault="001C5220" w14:paraId="5291654C"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1C5220" w:rsidP="3B8B009E" w:rsidRDefault="001C5220" w14:paraId="2EE802AE"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1C5220" w:rsidP="3B8B009E" w:rsidRDefault="001C5220" w14:paraId="15BBA089"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1C5220" w:rsidP="001C5220" w:rsidRDefault="001C5220" w14:paraId="5A445298" w14:textId="77777777">
      <w:pPr>
        <w:pStyle w:val="INDICATORNUMBER"/>
      </w:pPr>
    </w:p>
    <w:tbl>
      <w:tblPr>
        <w:tblStyle w:val="SubSectionIndicatorTableVOLUNTARY"/>
        <w:tblW w:w="9214" w:type="dxa"/>
        <w:tblInd w:w="5" w:type="dxa"/>
        <w:tblLook w:val="04A0" w:firstRow="1" w:lastRow="0" w:firstColumn="1" w:lastColumn="0" w:noHBand="0" w:noVBand="1"/>
      </w:tblPr>
      <w:tblGrid>
        <w:gridCol w:w="1093"/>
        <w:gridCol w:w="3717"/>
        <w:gridCol w:w="4404"/>
      </w:tblGrid>
      <w:tr w:rsidR="001C5220" w:rsidTr="3B8B009E" w14:paraId="07D86B2F"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color="0070C0" w:sz="4" w:space="0"/>
              <w:left w:val="single" w:color="0070C0" w:sz="4" w:space="0"/>
              <w:bottom w:val="single" w:color="0070C0" w:sz="4" w:space="0"/>
            </w:tcBorders>
            <w:shd w:val="clear" w:color="auto" w:fill="00B0F0"/>
            <w:tcMar/>
          </w:tcPr>
          <w:p w:rsidRPr="00903B63" w:rsidR="001C5220" w:rsidP="3B8B009E" w:rsidRDefault="001C5220" w14:paraId="0A216538"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06</w:t>
            </w:r>
          </w:p>
        </w:tc>
        <w:tc>
          <w:tcPr>
            <w:cnfStyle w:val="000000000000" w:firstRow="0" w:lastRow="0" w:firstColumn="0" w:lastColumn="0" w:oddVBand="0" w:evenVBand="0" w:oddHBand="0" w:evenHBand="0" w:firstRowFirstColumn="0" w:firstRowLastColumn="0" w:lastRowFirstColumn="0" w:lastRowLastColumn="0"/>
            <w:tcW w:w="8121" w:type="dxa"/>
            <w:gridSpan w:val="2"/>
            <w:tcBorders>
              <w:top w:val="single" w:color="0070C0" w:sz="4" w:space="0"/>
              <w:bottom w:val="single" w:color="0070C0" w:sz="4" w:space="0"/>
              <w:right w:val="single" w:color="0070C0" w:sz="4" w:space="0"/>
            </w:tcBorders>
            <w:shd w:val="clear" w:color="auto" w:fill="0070C0"/>
            <w:tcMar/>
          </w:tcPr>
          <w:p w:rsidRPr="00903B63" w:rsidR="001C5220" w:rsidP="3B8B009E" w:rsidRDefault="001C5220" w14:paraId="3E34BA35"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1C5220" w:rsidTr="3B8B009E" w14:paraId="4CF4B330"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color="0070C0" w:sz="4" w:space="0"/>
              <w:left w:val="single" w:color="0070C0" w:sz="4" w:space="0"/>
            </w:tcBorders>
            <w:tcMar/>
            <w:vAlign w:val="top"/>
          </w:tcPr>
          <w:p w:rsidR="001C5220" w:rsidP="3B8B009E" w:rsidRDefault="001C5220" w14:paraId="14949B15"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06.1</w:t>
            </w:r>
          </w:p>
        </w:tc>
        <w:tc>
          <w:tcPr>
            <w:cnfStyle w:val="000000000000" w:firstRow="0" w:lastRow="0" w:firstColumn="0" w:lastColumn="0" w:oddVBand="0" w:evenVBand="0" w:oddHBand="0" w:evenHBand="0" w:firstRowFirstColumn="0" w:firstRowLastColumn="0" w:lastRowFirstColumn="0" w:lastRowLastColumn="0"/>
            <w:tcW w:w="8121" w:type="dxa"/>
            <w:gridSpan w:val="2"/>
            <w:tcBorders>
              <w:top w:val="single" w:color="0070C0" w:sz="4" w:space="0"/>
              <w:right w:val="single" w:color="0070C0" w:sz="4" w:space="0"/>
            </w:tcBorders>
            <w:shd w:val="clear" w:color="auto" w:fill="DAEEF3" w:themeFill="accent5" w:themeFillTint="33"/>
            <w:tcMar/>
          </w:tcPr>
          <w:p w:rsidRPr="001C5220" w:rsidR="001C5220" w:rsidP="000D0F19" w:rsidRDefault="000D0F19" w14:paraId="240E202A" w14:textId="5D354D93"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if </w:t>
            </w:r>
            <w:r w:rsidR="3B8B009E">
              <w:rPr/>
              <w:t>you define specific objectives for your engagement activities</w:t>
            </w:r>
            <w:r w:rsidR="3B8B009E">
              <w:rPr/>
              <w:t xml:space="preserve"> </w:t>
            </w:r>
            <w:r w:rsidR="3B8B009E">
              <w:rPr/>
              <w:t xml:space="preserve">carried out </w:t>
            </w:r>
            <w:r w:rsidR="3B8B009E">
              <w:rPr/>
              <w:t>collaboratively.</w:t>
            </w:r>
          </w:p>
        </w:tc>
      </w:tr>
      <w:tr w:rsidR="001C5220" w:rsidTr="3B8B009E" w14:paraId="797C32C5" w14:textId="77777777">
        <w:trPr>
          <w:trHeight w:val="432"/>
        </w:trPr>
        <w:tc>
          <w:tcPr>
            <w:cnfStyle w:val="001000000000" w:firstRow="0" w:lastRow="0" w:firstColumn="1" w:lastColumn="0" w:oddVBand="0" w:evenVBand="0" w:oddHBand="0" w:evenHBand="0" w:firstRowFirstColumn="0" w:firstRowLastColumn="0" w:lastRowFirstColumn="0" w:lastRowLastColumn="0"/>
            <w:tcW w:w="1093" w:type="dxa"/>
            <w:tcBorders>
              <w:left w:val="single" w:color="0070C0" w:sz="4" w:space="0"/>
            </w:tcBorders>
            <w:tcMar/>
            <w:vAlign w:val="top"/>
          </w:tcPr>
          <w:p w:rsidR="001C5220" w:rsidP="00642847" w:rsidRDefault="001C5220" w14:paraId="628B20A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121" w:type="dxa"/>
            <w:gridSpan w:val="2"/>
            <w:tcBorders>
              <w:top w:val="nil"/>
              <w:bottom w:val="single" w:color="0070C0" w:sz="4" w:space="0"/>
              <w:right w:val="single" w:color="0070C0" w:sz="4" w:space="0"/>
            </w:tcBorders>
            <w:shd w:val="clear" w:color="auto" w:fill="auto"/>
            <w:tcMar/>
          </w:tcPr>
          <w:p w:rsidRPr="00F80163" w:rsidR="001C5220" w:rsidP="001C5220" w:rsidRDefault="001C5220" w14:paraId="0E70E6A3"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Yes, </w:t>
            </w:r>
            <w:r>
              <w:rPr/>
              <w:t>for all collaborative engagement activities</w:t>
            </w:r>
          </w:p>
          <w:p w:rsidRPr="00F80163" w:rsidR="001C5220" w:rsidP="001C5220" w:rsidRDefault="001C5220" w14:paraId="1C4CBCA1"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Yes, </w:t>
            </w:r>
            <w:r>
              <w:rPr/>
              <w:t>for the majority of collaborative engagement activities</w:t>
            </w:r>
          </w:p>
          <w:p w:rsidRPr="00F80163" w:rsidR="001C5220" w:rsidP="001C5220" w:rsidRDefault="001C5220" w14:paraId="46ED35E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Yes, </w:t>
            </w:r>
            <w:r>
              <w:rPr/>
              <w:t>for a minority of collaborative engagement activities</w:t>
            </w:r>
          </w:p>
          <w:p w:rsidRPr="00123D01" w:rsidR="001C5220" w:rsidP="3B8B009E" w:rsidRDefault="001C5220" w14:paraId="153A5283" w14:textId="212D7EF0"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00F80163">
              <w:sym w:font="Wingdings" w:char="F06D"/>
            </w:r>
            <w:r w:rsidRPr="00F80163">
              <w:rPr/>
              <w:t xml:space="preserve"> </w:t>
            </w:r>
            <w:r w:rsidR="000D0F19">
              <w:rPr/>
              <w:t xml:space="preserve">We do not define </w:t>
            </w:r>
            <w:r w:rsidRPr="3B8B009E" w:rsidR="000D0F19">
              <w:rPr/>
              <w:t>specific objectives for engagement activities</w:t>
            </w:r>
            <w:r w:rsidRPr="3B8B009E" w:rsidR="000D0F19">
              <w:rPr/>
              <w:t xml:space="preserve"> </w:t>
            </w:r>
            <w:r w:rsidRPr="00190285" w:rsidR="000D0F19">
              <w:rPr/>
              <w:t xml:space="preserve">carried out </w:t>
            </w:r>
            <w:r w:rsidR="000D0F19">
              <w:rPr/>
              <w:t>collaboratively</w:t>
            </w:r>
            <w:r w:rsidRPr="00190285" w:rsidR="000D0F19">
              <w:rPr/>
              <w:t>.</w:t>
            </w:r>
          </w:p>
        </w:tc>
      </w:tr>
      <w:tr w:rsidR="001C5220" w:rsidTr="3B8B009E" w14:paraId="784B6421"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color="0070C0" w:sz="4" w:space="0"/>
              <w:left w:val="single" w:color="0070C0" w:sz="4" w:space="0"/>
            </w:tcBorders>
            <w:tcMar/>
            <w:vAlign w:val="top"/>
          </w:tcPr>
          <w:p w:rsidR="001C5220" w:rsidP="3B8B009E" w:rsidRDefault="001C5220" w14:paraId="2CB49ED6"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06.2</w:t>
            </w:r>
          </w:p>
        </w:tc>
        <w:tc>
          <w:tcPr>
            <w:cnfStyle w:val="000000000000" w:firstRow="0" w:lastRow="0" w:firstColumn="0" w:lastColumn="0" w:oddVBand="0" w:evenVBand="0" w:oddHBand="0" w:evenHBand="0" w:firstRowFirstColumn="0" w:firstRowLastColumn="0" w:lastRowFirstColumn="0" w:lastRowLastColumn="0"/>
            <w:tcW w:w="8121" w:type="dxa"/>
            <w:gridSpan w:val="2"/>
            <w:tcBorders>
              <w:top w:val="single" w:color="0070C0" w:sz="4" w:space="0"/>
              <w:right w:val="single" w:color="0070C0" w:sz="4" w:space="0"/>
            </w:tcBorders>
            <w:shd w:val="clear" w:color="auto" w:fill="DAEEF3" w:themeFill="accent5" w:themeFillTint="33"/>
            <w:tcMar/>
          </w:tcPr>
          <w:p w:rsidRPr="001C5220" w:rsidR="001C5220" w:rsidP="00A60089" w:rsidRDefault="001C5220" w14:paraId="283E478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w:t>
            </w:r>
            <w:r w:rsidR="3B8B009E">
              <w:rPr/>
              <w:t>whether</w:t>
            </w:r>
            <w:r w:rsidR="3B8B009E">
              <w:rPr/>
              <w:t xml:space="preserve"> </w:t>
            </w:r>
            <w:r w:rsidR="3B8B009E">
              <w:rPr/>
              <w:t>you monitor the actions companies take following your collaborative engagements.</w:t>
            </w:r>
          </w:p>
        </w:tc>
      </w:tr>
      <w:tr w:rsidR="001C5220" w:rsidTr="3B8B009E" w14:paraId="49727D81" w14:textId="77777777">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color="0070C0" w:sz="4" w:space="0"/>
            </w:tcBorders>
            <w:vAlign w:val="top"/>
          </w:tcPr>
          <w:p w:rsidR="001C5220" w:rsidP="00642847" w:rsidRDefault="001C5220" w14:paraId="7F4D2E8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121" w:type="dxa"/>
            <w:gridSpan w:val="2"/>
            <w:tcBorders>
              <w:top w:val="nil"/>
              <w:bottom w:val="single" w:color="0070C0" w:sz="4" w:space="0"/>
              <w:right w:val="single" w:color="0070C0" w:sz="4" w:space="0"/>
            </w:tcBorders>
            <w:shd w:val="clear" w:color="auto" w:fill="auto"/>
            <w:tcMar/>
          </w:tcPr>
          <w:p w:rsidR="001C5220" w:rsidP="00642847" w:rsidRDefault="001C5220" w14:paraId="4EFE406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Yes, </w:t>
            </w:r>
            <w:r>
              <w:rPr/>
              <w:t>in all cases</w:t>
            </w:r>
          </w:p>
          <w:p w:rsidR="001C5220" w:rsidP="00642847" w:rsidRDefault="001C5220" w14:paraId="0AFA00D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w:t>
            </w:r>
            <w:r>
              <w:rPr/>
              <w:t>Yes, in the majority of cases</w:t>
            </w:r>
          </w:p>
          <w:p w:rsidRPr="006872C9" w:rsidR="001C5220" w:rsidP="00642847" w:rsidRDefault="001C5220" w14:paraId="33FF2C3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w:t>
            </w:r>
            <w:r w:rsidRPr="006872C9">
              <w:rPr/>
              <w:t>Yes, in the minority of cases</w:t>
            </w:r>
          </w:p>
          <w:p w:rsidR="001C5220" w:rsidP="000D0F19" w:rsidRDefault="001C5220" w14:paraId="5F513531" w14:textId="5B99E6BC"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Pr/>
              <w:t xml:space="preserve"> </w:t>
            </w:r>
            <w:r w:rsidR="000D0F19">
              <w:rPr/>
              <w:t xml:space="preserve">We do not monitor the actions that companies take following </w:t>
            </w:r>
            <w:r w:rsidRPr="3B8B009E" w:rsidR="000D0F19">
              <w:rPr/>
              <w:t>engagement activities</w:t>
            </w:r>
            <w:r w:rsidRPr="3B8B009E" w:rsidR="000D0F19">
              <w:rPr/>
              <w:t xml:space="preserve"> </w:t>
            </w:r>
            <w:r w:rsidRPr="00190285" w:rsidR="000D0F19">
              <w:rPr/>
              <w:t xml:space="preserve">carried out </w:t>
            </w:r>
            <w:r w:rsidR="000D0F19">
              <w:rPr/>
              <w:t>collaboratively</w:t>
            </w:r>
            <w:r w:rsidRPr="00190285" w:rsidR="000D0F19">
              <w:rPr/>
              <w:t>.</w:t>
            </w:r>
          </w:p>
        </w:tc>
      </w:tr>
      <w:tr w:rsidRPr="00190285" w:rsidR="006363E7" w:rsidTr="3B8B009E" w14:paraId="3A5F063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3" w:type="dxa"/>
            <w:tcBorders>
              <w:top w:val="single" w:color="0070C0" w:sz="4" w:space="0"/>
              <w:left w:val="single" w:color="0070C0" w:sz="4" w:space="0"/>
              <w:right w:val="single" w:color="595959" w:themeColor="text1" w:themeTint="A6" w:sz="4" w:space="0"/>
            </w:tcBorders>
            <w:tcMar/>
            <w:vAlign w:val="top"/>
          </w:tcPr>
          <w:p w:rsidRPr="000D72DF" w:rsidR="006363E7" w:rsidP="3B8B009E" w:rsidRDefault="006363E7" w14:paraId="48459C7F"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06.3</w:t>
            </w:r>
          </w:p>
        </w:tc>
        <w:tc>
          <w:tcPr>
            <w:cnfStyle w:val="000000000000" w:firstRow="0" w:lastRow="0" w:firstColumn="0" w:lastColumn="0" w:oddVBand="0" w:evenVBand="0" w:oddHBand="0" w:evenHBand="0" w:firstRowFirstColumn="0" w:firstRowLastColumn="0" w:lastRowFirstColumn="0" w:lastRowLastColumn="0"/>
            <w:tcW w:w="8121"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190285" w:rsidR="006363E7" w:rsidP="3B8B009E" w:rsidRDefault="006363E7" w14:paraId="31919DC9" w14:textId="5A2669FA"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 xml:space="preserve">Indicate whether your organisation </w:t>
            </w:r>
            <w:r w:rsidR="3B8B009E">
              <w:rPr/>
              <w:t>defines</w:t>
            </w:r>
            <w:r w:rsidR="3B8B009E">
              <w:rPr/>
              <w:t xml:space="preserve"> milestones and goals related to</w:t>
            </w:r>
            <w:r w:rsidR="3B8B009E">
              <w:rPr/>
              <w:t xml:space="preserve"> collaborative engagement activities.</w:t>
            </w:r>
          </w:p>
        </w:tc>
      </w:tr>
      <w:tr w:rsidR="006363E7" w:rsidTr="3B8B009E" w14:paraId="4B9522DC" w14:textId="77777777">
        <w:tc>
          <w:tcPr>
            <w:cnfStyle w:val="001000000000" w:firstRow="0" w:lastRow="0" w:firstColumn="1" w:lastColumn="0" w:oddVBand="0" w:evenVBand="0" w:oddHBand="0" w:evenHBand="0" w:firstRowFirstColumn="0" w:firstRowLastColumn="0" w:lastRowFirstColumn="0" w:lastRowLastColumn="0"/>
            <w:tcW w:w="1093" w:type="dxa"/>
            <w:tcBorders>
              <w:top w:val="nil"/>
              <w:left w:val="single" w:color="0070C0" w:sz="4" w:space="0"/>
              <w:bottom w:val="single" w:color="0070C0" w:sz="4" w:space="0"/>
              <w:right w:val="single" w:color="595959" w:themeColor="text1" w:themeTint="A6" w:sz="4" w:space="0"/>
            </w:tcBorders>
            <w:tcMar/>
          </w:tcPr>
          <w:p w:rsidR="006363E7" w:rsidP="006363E7" w:rsidRDefault="006363E7" w14:paraId="6A7DDF17"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717" w:type="dxa"/>
            <w:tcBorders>
              <w:top w:val="nil"/>
              <w:left w:val="single" w:color="595959" w:themeColor="text1" w:themeTint="A6" w:sz="4" w:space="0"/>
              <w:bottom w:val="single" w:color="0070C0" w:sz="4" w:space="0"/>
              <w:right w:val="single" w:color="A6A6A6" w:themeColor="background1" w:themeShade="A6" w:sz="4" w:space="0"/>
            </w:tcBorders>
            <w:tcMar/>
          </w:tcPr>
          <w:p w:rsidR="006363E7" w:rsidP="3B8B009E" w:rsidRDefault="006363E7" w14:paraId="79E46C43"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4404" w:type="dxa"/>
            <w:tcBorders>
              <w:top w:val="nil"/>
              <w:left w:val="single" w:color="A6A6A6" w:themeColor="background1" w:themeShade="A6" w:sz="4" w:space="0"/>
              <w:bottom w:val="single" w:color="0070C0" w:sz="4" w:space="0"/>
              <w:right w:val="single" w:color="0070C0" w:sz="4" w:space="0"/>
            </w:tcBorders>
            <w:tcMar/>
          </w:tcPr>
          <w:p w:rsidR="006363E7" w:rsidP="3B8B009E" w:rsidRDefault="006363E7" w14:paraId="4B1A50A8"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Pr="006872C9" w:rsidR="006363E7" w:rsidTr="3B8B009E" w14:paraId="2774066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color="0070C0" w:sz="4" w:space="0"/>
              <w:left w:val="single" w:color="0070C0" w:sz="4" w:space="0"/>
            </w:tcBorders>
            <w:tcMar/>
            <w:vAlign w:val="top"/>
          </w:tcPr>
          <w:p w:rsidR="006363E7" w:rsidP="3B8B009E" w:rsidRDefault="006363E7" w14:paraId="336725FE"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06.4</w:t>
            </w:r>
          </w:p>
        </w:tc>
        <w:tc>
          <w:tcPr>
            <w:cnfStyle w:val="000000000000" w:firstRow="0" w:lastRow="0" w:firstColumn="0" w:lastColumn="0" w:oddVBand="0" w:evenVBand="0" w:oddHBand="0" w:evenHBand="0" w:firstRowFirstColumn="0" w:firstRowLastColumn="0" w:lastRowFirstColumn="0" w:lastRowLastColumn="0"/>
            <w:tcW w:w="8121" w:type="dxa"/>
            <w:gridSpan w:val="2"/>
            <w:tcBorders>
              <w:top w:val="single" w:color="0070C0" w:sz="4" w:space="0"/>
              <w:right w:val="single" w:color="0070C0" w:sz="4" w:space="0"/>
            </w:tcBorders>
            <w:shd w:val="clear" w:color="auto" w:fill="DAEEF3" w:themeFill="accent5" w:themeFillTint="33"/>
            <w:tcMar/>
          </w:tcPr>
          <w:p w:rsidRPr="001C5220" w:rsidR="006363E7" w:rsidP="00A60089" w:rsidRDefault="00E03BE9" w14:paraId="17295379" w14:textId="3459C1B5"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if you do any of the following to monitor and evaluate the progress of your </w:t>
            </w:r>
            <w:r w:rsidR="3B8B009E">
              <w:rPr/>
              <w:t xml:space="preserve">collaborative </w:t>
            </w:r>
            <w:r w:rsidR="3B8B009E">
              <w:rPr/>
              <w:t>engagement activities</w:t>
            </w:r>
            <w:r w:rsidR="3B8B009E">
              <w:rPr/>
              <w:t>.</w:t>
            </w:r>
          </w:p>
        </w:tc>
      </w:tr>
      <w:tr w:rsidRPr="006872C9" w:rsidR="00016373" w:rsidTr="3B8B009E" w14:paraId="76DA5115" w14:textId="77777777">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color="0070C0" w:sz="4" w:space="0"/>
            </w:tcBorders>
            <w:tcMar/>
            <w:vAlign w:val="top"/>
          </w:tcPr>
          <w:p w:rsidR="00016373" w:rsidP="006363E7" w:rsidRDefault="00016373" w14:paraId="29264ECC" w14:textId="77777777">
            <w:pPr>
              <w:pStyle w:val="INDICATORNUMBER"/>
              <w:rPr>
                <w:rStyle w:val="IntenseEmphasis"/>
                <w:b/>
                <w:bCs w:val="0"/>
                <w:i w:val="0"/>
                <w:iCs w:val="0"/>
                <w:color w:val="595959"/>
              </w:rPr>
            </w:pPr>
          </w:p>
          <w:p w:rsidR="00016373" w:rsidP="006363E7" w:rsidRDefault="00016373" w14:paraId="3DA9B67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121" w:type="dxa"/>
            <w:gridSpan w:val="2"/>
            <w:tcBorders>
              <w:top w:val="nil"/>
              <w:right w:val="single" w:color="0070C0" w:sz="4" w:space="0"/>
            </w:tcBorders>
            <w:shd w:val="clear" w:color="auto" w:fill="auto"/>
            <w:tcMar/>
          </w:tcPr>
          <w:p w:rsidR="00016373" w:rsidP="00E03BE9" w:rsidRDefault="00016373" w14:paraId="32CA8CBD" w14:textId="3A35B2DB"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 xml:space="preserve">Define timelines </w:t>
            </w:r>
            <w:r w:rsidR="3B8B009E">
              <w:rPr/>
              <w:t>for</w:t>
            </w:r>
            <w:r w:rsidR="3B8B009E">
              <w:rPr/>
              <w:t xml:space="preserve"> milestones and goals</w:t>
            </w:r>
          </w:p>
          <w:p w:rsidR="00016373" w:rsidP="00E03BE9" w:rsidRDefault="00016373" w14:paraId="1F85F266"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 xml:space="preserve">Tracking and/or monitoring progress against defined milestones and goals </w:t>
            </w:r>
          </w:p>
          <w:p w:rsidR="00016373" w:rsidP="00E03BE9" w:rsidRDefault="00016373" w14:paraId="70B0EE52"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Establish a process for when goals are not met</w:t>
            </w:r>
          </w:p>
          <w:p w:rsidR="00016373" w:rsidP="00E03BE9" w:rsidRDefault="00016373" w14:paraId="4EB3B3A1" w14:textId="391B5F5D"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Revisit and</w:t>
            </w:r>
            <w:r w:rsidR="3B8B009E">
              <w:rPr/>
              <w:t>,</w:t>
            </w:r>
            <w:r w:rsidR="3B8B009E">
              <w:rPr/>
              <w:t xml:space="preserve"> </w:t>
            </w:r>
            <w:r w:rsidR="3B8B009E">
              <w:rPr/>
              <w:t xml:space="preserve">if necessary, </w:t>
            </w:r>
            <w:r w:rsidR="3B8B009E">
              <w:rPr/>
              <w:t xml:space="preserve">revise goals on </w:t>
            </w:r>
            <w:r w:rsidR="3B8B009E">
              <w:rPr/>
              <w:t xml:space="preserve">a </w:t>
            </w:r>
            <w:r w:rsidR="3B8B009E">
              <w:rPr/>
              <w:t>continuous basis</w:t>
            </w:r>
          </w:p>
          <w:p w:rsidRPr="001C5220" w:rsidR="00016373" w:rsidP="002557CD" w:rsidRDefault="00016373" w14:paraId="5EFEFA6F"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Pr/>
              <w:t xml:space="preserve">Other; please specify </w:t>
            </w:r>
            <w:r>
              <w:softHyphen/>
            </w:r>
            <w:r>
              <w:softHyphen/>
            </w:r>
            <w:r>
              <w:softHyphen/>
            </w:r>
            <w:r>
              <w:softHyphen/>
            </w:r>
            <w:r>
              <w:softHyphen/>
            </w:r>
            <w:r>
              <w:softHyphen/>
            </w:r>
            <w:r>
              <w:softHyphen/>
            </w:r>
            <w:r>
              <w:softHyphen/>
            </w:r>
            <w:r>
              <w:softHyphen/>
            </w:r>
            <w:r>
              <w:rPr/>
              <w:softHyphen/>
              <w:t>__________</w:t>
            </w:r>
          </w:p>
        </w:tc>
      </w:tr>
      <w:tr w:rsidR="006363E7" w:rsidTr="3B8B009E" w14:paraId="39083E45"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color="0070C0" w:sz="4" w:space="0"/>
              <w:left w:val="single" w:color="0070C0" w:sz="4" w:space="0"/>
            </w:tcBorders>
            <w:tcMar/>
            <w:vAlign w:val="top"/>
          </w:tcPr>
          <w:p w:rsidRPr="00AE100E" w:rsidR="006363E7" w:rsidP="3B8B009E" w:rsidRDefault="006363E7" w14:paraId="30658DE3"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06.</w:t>
            </w:r>
            <w:r w:rsidRPr="3B8B009E" w:rsidR="3B8B009E">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121" w:type="dxa"/>
            <w:gridSpan w:val="2"/>
            <w:tcBorders>
              <w:top w:val="single" w:color="0070C0" w:sz="4" w:space="0"/>
              <w:right w:val="single" w:color="0070C0" w:sz="4" w:space="0"/>
            </w:tcBorders>
            <w:shd w:val="clear" w:color="auto" w:fill="DAEEF3" w:themeFill="accent5" w:themeFillTint="33"/>
            <w:tcMar/>
          </w:tcPr>
          <w:p w:rsidRPr="001C0916" w:rsidR="006363E7" w:rsidP="006363E7" w:rsidRDefault="006363E7" w14:paraId="43010FA9" w14:textId="2A05C9AE"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r w:rsidR="3B8B009E">
              <w:rPr/>
              <w:t>.</w:t>
            </w:r>
          </w:p>
          <w:p w:rsidRPr="005B4C52" w:rsidR="006363E7" w:rsidP="006363E7" w:rsidRDefault="006363E7" w14:paraId="1AC2AA3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6363E7" w:rsidTr="3B8B009E" w14:paraId="7EC127C1" w14:textId="77777777">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color="0070C0" w:sz="4" w:space="0"/>
              <w:bottom w:val="single" w:color="0070C0" w:sz="4" w:space="0"/>
            </w:tcBorders>
          </w:tcPr>
          <w:p w:rsidR="006363E7" w:rsidP="006363E7" w:rsidRDefault="006363E7" w14:paraId="0C49AB7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121" w:type="dxa"/>
            <w:gridSpan w:val="2"/>
            <w:tcBorders>
              <w:top w:val="nil"/>
              <w:bottom w:val="single" w:color="0070C0" w:sz="4" w:space="0"/>
              <w:right w:val="single" w:color="0070C0" w:sz="4" w:space="0"/>
            </w:tcBorders>
            <w:shd w:val="clear" w:color="auto" w:fill="auto"/>
            <w:tcMar/>
          </w:tcPr>
          <w:p w:rsidR="006363E7" w:rsidP="006363E7" w:rsidRDefault="006363E7" w14:paraId="0142E7BE"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1C5220" w:rsidP="006606EC" w:rsidRDefault="001C5220" w14:paraId="531F1F1C" w14:textId="77777777">
      <w:pPr>
        <w:pStyle w:val="NoSpacing"/>
      </w:pPr>
    </w:p>
    <w:p w:rsidR="003533C7" w:rsidP="006606EC" w:rsidRDefault="003533C7" w14:paraId="6BF94E42" w14:textId="77777777">
      <w:pPr>
        <w:pStyle w:val="NoSpacing"/>
      </w:pPr>
    </w:p>
    <w:p w:rsidR="003533C7" w:rsidP="006606EC" w:rsidRDefault="003533C7" w14:paraId="563C390E" w14:textId="77777777">
      <w:pPr>
        <w:pStyle w:val="NoSpacing"/>
      </w:pPr>
    </w:p>
    <w:p w:rsidR="003533C7" w:rsidP="006606EC" w:rsidRDefault="003533C7" w14:paraId="5F65AA52" w14:textId="77777777">
      <w:pPr>
        <w:pStyle w:val="NoSpacing"/>
      </w:pPr>
    </w:p>
    <w:p w:rsidR="003533C7" w:rsidP="006606EC" w:rsidRDefault="003533C7" w14:paraId="5A43FCA1" w14:textId="77777777">
      <w:pPr>
        <w:pStyle w:val="NoSpacing"/>
      </w:pPr>
    </w:p>
    <w:p w:rsidR="003533C7" w:rsidP="006606EC" w:rsidRDefault="003533C7" w14:paraId="7D3F9B74" w14:textId="77777777">
      <w:pPr>
        <w:pStyle w:val="NoSpacing"/>
      </w:pPr>
    </w:p>
    <w:p w:rsidR="003533C7" w:rsidP="006606EC" w:rsidRDefault="003533C7" w14:paraId="0C3BB1B9" w14:textId="77777777">
      <w:pPr>
        <w:pStyle w:val="NoSpacing"/>
      </w:pPr>
    </w:p>
    <w:p w:rsidR="003533C7" w:rsidP="006606EC" w:rsidRDefault="003533C7" w14:paraId="691DADFE" w14:textId="77777777">
      <w:pPr>
        <w:pStyle w:val="NoSpacing"/>
      </w:pPr>
    </w:p>
    <w:p w:rsidR="003533C7" w:rsidP="006606EC" w:rsidRDefault="003533C7" w14:paraId="32A8D46C" w14:textId="77777777">
      <w:pPr>
        <w:pStyle w:val="NoSpacing"/>
      </w:pPr>
    </w:p>
    <w:p w:rsidR="003533C7" w:rsidP="006606EC" w:rsidRDefault="003533C7" w14:paraId="11EA0356" w14:textId="77777777">
      <w:pPr>
        <w:pStyle w:val="NoSpacing"/>
      </w:pPr>
    </w:p>
    <w:p w:rsidR="002557CD" w:rsidP="006606EC" w:rsidRDefault="002557CD" w14:paraId="598EB463" w14:textId="77777777">
      <w:pPr>
        <w:pStyle w:val="NoSpacing"/>
      </w:pPr>
    </w:p>
    <w:p w:rsidR="003533C7" w:rsidP="006606EC" w:rsidRDefault="003533C7" w14:paraId="52AB1201" w14:textId="77777777">
      <w:pPr>
        <w:pStyle w:val="NoSpacing"/>
      </w:pPr>
    </w:p>
    <w:tbl>
      <w:tblPr>
        <w:tblStyle w:val="SubSubSectionMISCTableMANDATORY"/>
        <w:tblW w:w="9209" w:type="dxa"/>
        <w:tblInd w:w="5" w:type="dxa"/>
        <w:tblLook w:val="06A0" w:firstRow="1" w:lastRow="0" w:firstColumn="1" w:lastColumn="0" w:noHBand="1" w:noVBand="1"/>
      </w:tblPr>
      <w:tblGrid>
        <w:gridCol w:w="1134"/>
        <w:gridCol w:w="3676"/>
        <w:gridCol w:w="1707"/>
        <w:gridCol w:w="2692"/>
      </w:tblGrid>
      <w:tr w:rsidR="00C12F22" w:rsidTr="3B8B009E" w14:paraId="46A009C2"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Mar/>
          </w:tcPr>
          <w:p w:rsidRPr="00DC20FA" w:rsidR="00C12F22" w:rsidP="3B8B009E" w:rsidRDefault="00C12F22" w14:paraId="07DE9A9E"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06</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0082C8" w:sz="4" w:space="0"/>
              <w:right w:val="single" w:color="0070C0" w:sz="4" w:space="0"/>
            </w:tcBorders>
            <w:tcMar/>
          </w:tcPr>
          <w:p w:rsidRPr="00DC20FA" w:rsidR="00C12F22" w:rsidP="3B8B009E" w:rsidRDefault="00C12F22" w14:paraId="01DE423F"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C12F22" w:rsidTr="3B8B009E" w14:paraId="76A55F05"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themeColor="background1" w:themeShade="A6" w:sz="4" w:space="0"/>
            </w:tcBorders>
            <w:tcMar/>
          </w:tcPr>
          <w:p w:rsidRPr="000D72DF" w:rsidR="00C12F22" w:rsidP="3B8B009E" w:rsidRDefault="00C12F22" w14:paraId="04A32B07"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06.</w:t>
            </w:r>
            <w:r w:rsidRPr="3B8B009E" w:rsidR="3B8B009E">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75" w:type="dxa"/>
            <w:gridSpan w:val="3"/>
            <w:tcBorders>
              <w:bottom w:val="single" w:color="A6A6A6" w:themeColor="background1" w:themeShade="A6" w:sz="4" w:space="0"/>
              <w:right w:val="single" w:color="0070C0" w:sz="4" w:space="0"/>
            </w:tcBorders>
            <w:tcMar/>
          </w:tcPr>
          <w:p w:rsidRPr="00F80163" w:rsidR="00C12F22" w:rsidP="00C12F22" w:rsidRDefault="00C12F22" w14:paraId="02B663F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Depending on the approach adopted, </w:t>
            </w:r>
            <w:r w:rsidR="3B8B009E">
              <w:rPr/>
              <w:t>this may include a discussion of:</w:t>
            </w:r>
            <w:r w:rsidR="3B8B009E">
              <w:rPr/>
              <w:t xml:space="preserve"> </w:t>
            </w:r>
          </w:p>
          <w:p w:rsidRPr="004D09F9" w:rsidR="00C12F22" w:rsidP="00732315" w:rsidRDefault="00F8523D" w14:paraId="2A25CBF4" w14:textId="77777777" w14:noSpellErr="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pPr>
            <w:r w:rsidR="3B8B009E">
              <w:rPr/>
              <w:t>if</w:t>
            </w:r>
            <w:r w:rsidR="3B8B009E">
              <w:rPr/>
              <w:t>/</w:t>
            </w:r>
            <w:r w:rsidR="3B8B009E">
              <w:rPr/>
              <w:t xml:space="preserve">how </w:t>
            </w:r>
            <w:r w:rsidR="3B8B009E">
              <w:rPr/>
              <w:t xml:space="preserve">collaborative </w:t>
            </w:r>
            <w:r w:rsidR="3B8B009E">
              <w:rPr/>
              <w:t>engagement objectives and goals</w:t>
            </w:r>
            <w:r w:rsidR="3B8B009E">
              <w:rPr/>
              <w:t xml:space="preserve"> are defined</w:t>
            </w:r>
            <w:r w:rsidR="3B8B009E">
              <w:rPr/>
              <w:t>;</w:t>
            </w:r>
            <w:r w:rsidR="3B8B009E">
              <w:rPr/>
              <w:t xml:space="preserve"> </w:t>
            </w:r>
          </w:p>
          <w:p w:rsidRPr="00B81E37" w:rsidR="00C12F22" w:rsidP="00732315" w:rsidRDefault="00F8523D" w14:paraId="070E2597" w14:textId="3B16D7AD" w14:noSpellErr="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pPr>
            <w:r w:rsidR="3B8B009E">
              <w:rPr/>
              <w:t>if</w:t>
            </w:r>
            <w:r w:rsidR="3B8B009E">
              <w:rPr/>
              <w:t>/</w:t>
            </w:r>
            <w:r w:rsidR="3B8B009E">
              <w:rPr/>
              <w:t xml:space="preserve">how </w:t>
            </w:r>
            <w:r w:rsidR="3B8B009E">
              <w:rPr/>
              <w:t xml:space="preserve">the </w:t>
            </w:r>
            <w:r w:rsidR="3B8B009E">
              <w:rPr/>
              <w:t xml:space="preserve">progress of </w:t>
            </w:r>
            <w:r w:rsidR="3B8B009E">
              <w:rPr/>
              <w:t xml:space="preserve">collaborative </w:t>
            </w:r>
            <w:r w:rsidR="3B8B009E">
              <w:rPr/>
              <w:t>engagement activities</w:t>
            </w:r>
            <w:r w:rsidR="3B8B009E">
              <w:rPr/>
              <w:t xml:space="preserve"> are tracked</w:t>
            </w:r>
            <w:r w:rsidR="3B8B009E">
              <w:rPr/>
              <w:t xml:space="preserve"> (</w:t>
            </w:r>
            <w:r w:rsidR="3B8B009E">
              <w:rPr/>
              <w:t xml:space="preserve">e.g., </w:t>
            </w:r>
            <w:r w:rsidR="3B8B009E">
              <w:rPr/>
              <w:t>milestones, intermediate targets)</w:t>
            </w:r>
            <w:r w:rsidR="3B8B009E">
              <w:rPr/>
              <w:t>, including how you monitor action taken by companies</w:t>
            </w:r>
            <w:r w:rsidR="3B8B009E">
              <w:rPr/>
              <w:t>;</w:t>
            </w:r>
          </w:p>
          <w:p w:rsidR="00C12F22" w:rsidP="00732315" w:rsidRDefault="00F8523D" w14:paraId="44C4C315" w14:textId="77777777" w14:noSpellErr="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pPr>
            <w:r w:rsidR="3B8B009E">
              <w:rPr/>
              <w:t>if</w:t>
            </w:r>
            <w:r w:rsidR="3B8B009E">
              <w:rPr/>
              <w:t>/how the decision to terminate or escalate a collaborative</w:t>
            </w:r>
            <w:r w:rsidR="3B8B009E">
              <w:rPr/>
              <w:t xml:space="preserve"> engagement programme or activity </w:t>
            </w:r>
            <w:r w:rsidR="3B8B009E">
              <w:rPr/>
              <w:t>is made</w:t>
            </w:r>
            <w:r w:rsidR="3B8B009E">
              <w:rPr/>
              <w:t>;</w:t>
            </w:r>
            <w:r w:rsidR="3B8B009E">
              <w:rPr/>
              <w:t xml:space="preserve"> </w:t>
            </w:r>
          </w:p>
          <w:p w:rsidRPr="004D09F9" w:rsidR="00C12F22" w:rsidP="00732315" w:rsidRDefault="00F8523D" w14:paraId="4B7CE36E" w14:textId="77777777" w14:noSpellErr="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pPr>
            <w:r w:rsidR="3B8B009E">
              <w:rPr/>
              <w:t>if</w:t>
            </w:r>
            <w:r w:rsidR="3B8B009E">
              <w:rPr/>
              <w:t>/how insights gained from collaborative engagement are incorporated into investment decision-making</w:t>
            </w:r>
            <w:r w:rsidR="3B8B009E">
              <w:rPr/>
              <w:t>; and/or</w:t>
            </w:r>
          </w:p>
          <w:p w:rsidRPr="004D09F9" w:rsidR="00C12F22" w:rsidP="00732315" w:rsidRDefault="00F8523D" w14:paraId="112DD4E5" w14:textId="77777777" w14:noSpellErr="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pPr>
            <w:r w:rsidR="3B8B009E">
              <w:rPr/>
              <w:t>if</w:t>
            </w:r>
            <w:r w:rsidR="3B8B009E">
              <w:rPr/>
              <w:t>/</w:t>
            </w:r>
            <w:r w:rsidR="3B8B009E">
              <w:rPr/>
              <w:t>how lessons learned are captured and integrated into future engagement programmes</w:t>
            </w:r>
            <w:r w:rsidR="3B8B009E">
              <w:rPr/>
              <w:t>.</w:t>
            </w:r>
          </w:p>
          <w:p w:rsidRPr="00CC7769" w:rsidR="00C12F22" w:rsidP="3B8B009E" w:rsidRDefault="00C12F22" w14:paraId="264D182E" w14:textId="77777777"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You may wish to provide an example of how you have monitored and evaluated progress in a particular collaborative engagement.</w:t>
            </w:r>
          </w:p>
        </w:tc>
      </w:tr>
      <w:tr w:rsidRPr="00D5451C" w:rsidR="00C12F22" w:rsidTr="3B8B009E" w14:paraId="1819D8EA"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A6A6A6" w:themeColor="background1" w:themeShade="A6" w:sz="4" w:space="0"/>
              <w:right w:val="single" w:color="0070C0" w:sz="4" w:space="0"/>
            </w:tcBorders>
            <w:tcMar/>
          </w:tcPr>
          <w:p w:rsidRPr="00837EA2" w:rsidR="00C12F22" w:rsidP="3B8B009E" w:rsidRDefault="00C12F22" w14:paraId="413B3981" w14:textId="77777777" w14:noSpellErr="1">
            <w:pPr>
              <w:pStyle w:val="INDICATORTEXT"/>
              <w:jc w:val="both"/>
              <w:rPr>
                <w:b w:val="1"/>
                <w:bCs w:val="1"/>
              </w:rPr>
            </w:pPr>
            <w:r w:rsidRPr="3B8B009E" w:rsidR="3B8B009E">
              <w:rPr>
                <w:b w:val="1"/>
                <w:bCs w:val="1"/>
              </w:rPr>
              <w:t>LOGIC</w:t>
            </w:r>
          </w:p>
        </w:tc>
      </w:tr>
      <w:tr w:rsidRPr="00D5451C" w:rsidR="00C12F22" w:rsidTr="3B8B009E" w14:paraId="2E1B7B84"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00C12F22" w:rsidP="3B8B009E" w:rsidRDefault="00C12F22" w14:paraId="32A354B0"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w:t>
            </w:r>
            <w:r w:rsidRPr="3B8B009E" w:rsidR="3B8B009E">
              <w:rPr>
                <w:rStyle w:val="IntenseEmphasis"/>
                <w:b w:val="1"/>
                <w:bCs w:val="1"/>
                <w:i w:val="0"/>
                <w:iCs w:val="0"/>
                <w:color w:val="595959" w:themeColor="text1" w:themeTint="A6" w:themeShade="FF"/>
              </w:rPr>
              <w:t>6</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4" w:space="0"/>
              <w:bottom w:val="single" w:color="A6A6A6" w:themeColor="background1" w:themeShade="A6" w:sz="4" w:space="0"/>
              <w:right w:val="single" w:color="0070C0" w:sz="4" w:space="0"/>
            </w:tcBorders>
            <w:tcMar/>
          </w:tcPr>
          <w:p w:rsidR="00B47155" w:rsidP="00B47155" w:rsidRDefault="00B47155" w14:paraId="3EF4A8F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This indicator is applicable if you participate in collaborative engagements aiming “to influence corporate practice” or “to encourage improved ESG disclosure”, as reported in</w:t>
            </w:r>
            <w:r w:rsidR="3B8B009E">
              <w:rPr/>
              <w:t xml:space="preserve"> </w:t>
            </w:r>
            <w:r w:rsidR="3B8B009E">
              <w:rPr/>
              <w:t>[02.1]</w:t>
            </w:r>
            <w:r w:rsidR="3B8B009E">
              <w:rPr/>
              <w:t>.</w:t>
            </w:r>
            <w:r w:rsidR="3B8B009E">
              <w:rPr/>
              <w:t xml:space="preserve"> </w:t>
            </w:r>
          </w:p>
          <w:p w:rsidRPr="00C84D06" w:rsidR="00C12F22" w:rsidP="005B76F6" w:rsidRDefault="00F16B9C" w14:paraId="4B0230E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w:t>
            </w:r>
            <w:r w:rsidR="3B8B009E">
              <w:rPr/>
              <w:t>06.</w:t>
            </w:r>
            <w:r w:rsidR="3B8B009E">
              <w:rPr/>
              <w:t>4</w:t>
            </w:r>
            <w:r w:rsidR="3B8B009E">
              <w:rPr/>
              <w:t>]</w:t>
            </w:r>
            <w:r w:rsidR="3B8B009E">
              <w:rPr/>
              <w:t xml:space="preserve"> is</w:t>
            </w:r>
            <w:r w:rsidR="3B8B009E">
              <w:rPr/>
              <w:t xml:space="preserve"> </w:t>
            </w:r>
            <w:r w:rsidR="3B8B009E">
              <w:rPr/>
              <w:t xml:space="preserve">applicable </w:t>
            </w:r>
            <w:r w:rsidR="3B8B009E">
              <w:rPr/>
              <w:t>if you report ‘Yes’ to [06.</w:t>
            </w:r>
            <w:r w:rsidR="3B8B009E">
              <w:rPr/>
              <w:t>3]</w:t>
            </w:r>
            <w:r w:rsidR="3B8B009E">
              <w:rPr/>
              <w:t>.</w:t>
            </w:r>
          </w:p>
        </w:tc>
      </w:tr>
      <w:tr w:rsidRPr="00D5451C" w:rsidR="00C12F22" w:rsidTr="3B8B009E" w14:paraId="10346E96" w14:textId="77777777">
        <w:trPr>
          <w:cantSplit/>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color="A6A6A6" w:themeColor="background1" w:themeShade="A6" w:sz="4" w:space="0"/>
              <w:bottom w:val="single" w:color="BFBFBF" w:themeColor="background1" w:themeShade="BF" w:sz="4" w:space="0"/>
              <w:right w:val="single" w:color="0070C0" w:sz="4" w:space="0"/>
            </w:tcBorders>
            <w:tcMar/>
          </w:tcPr>
          <w:p w:rsidRPr="00860FD9" w:rsidR="00C12F22" w:rsidP="3B8B009E" w:rsidRDefault="00C12F22" w14:paraId="6F5E501D" w14:textId="77777777" w14:noSpellErr="1">
            <w:pPr>
              <w:pStyle w:val="INDICATORTEXT"/>
              <w:jc w:val="both"/>
              <w:rPr>
                <w:b w:val="1"/>
                <w:bCs w:val="1"/>
              </w:rPr>
            </w:pPr>
            <w:r w:rsidRPr="3B8B009E" w:rsidR="3B8B009E">
              <w:rPr>
                <w:b w:val="1"/>
                <w:bCs w:val="1"/>
              </w:rPr>
              <w:t>ASSESSMENT</w:t>
            </w:r>
          </w:p>
        </w:tc>
      </w:tr>
      <w:tr w:rsidRPr="00D5451C" w:rsidR="005E091D" w:rsidTr="3B8B009E" w14:paraId="27AFCAFC"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color="BFBFBF" w:themeColor="background1" w:themeShade="BF" w:sz="4" w:space="0"/>
              <w:left w:val="single" w:color="0070C0" w:sz="8" w:space="0"/>
              <w:right w:val="single" w:color="A6A6A6" w:themeColor="background1" w:themeShade="A6" w:sz="8" w:space="0"/>
            </w:tcBorders>
            <w:tcMar/>
          </w:tcPr>
          <w:p w:rsidR="005E091D" w:rsidP="3B8B009E" w:rsidRDefault="005E091D" w14:paraId="46832252"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06</w:t>
            </w:r>
          </w:p>
        </w:tc>
        <w:tc>
          <w:tcPr>
            <w:cnfStyle w:val="000000000000" w:firstRow="0" w:lastRow="0" w:firstColumn="0" w:lastColumn="0" w:oddVBand="0" w:evenVBand="0" w:oddHBand="0" w:evenHBand="0" w:firstRowFirstColumn="0" w:firstRowLastColumn="0" w:lastRowFirstColumn="0" w:lastRowLastColumn="0"/>
            <w:tcW w:w="0" w:type="dxa"/>
            <w:gridSpan w:val="3"/>
            <w:tcBorders>
              <w:top w:val="single" w:color="BFBFBF" w:themeColor="background1" w:themeShade="BF" w:sz="4" w:space="0"/>
              <w:left w:val="single" w:color="A6A6A6" w:themeColor="background1" w:themeShade="A6" w:sz="8" w:space="0"/>
              <w:bottom w:val="single" w:color="A6A6A6" w:themeColor="background1" w:themeShade="A6" w:sz="8" w:space="0"/>
              <w:right w:val="single" w:color="0070C0" w:sz="8" w:space="0"/>
            </w:tcBorders>
            <w:tcMar/>
          </w:tcPr>
          <w:p w:rsidRPr="00D673BA" w:rsidR="005E091D" w:rsidP="00D673BA" w:rsidRDefault="005E091D" w14:paraId="2FC8759D"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Three </w:t>
            </w:r>
            <w:r w:rsidRPr="00D673BA">
              <w:rPr>
                <w:szCs w:val="18"/>
              </w:rPr>
              <w:sym w:font="Wingdings" w:char="F0AB"/>
            </w:r>
          </w:p>
          <w:p w:rsidR="005E091D" w:rsidP="00F16B9C" w:rsidRDefault="005E091D" w14:paraId="3854C90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 xml:space="preserve">The assessment of this indicator </w:t>
            </w:r>
            <w:r w:rsidR="3B8B009E">
              <w:rPr/>
              <w:t>is based on whether your collaborative engagements have defined objectives [06.1] and whether you monitor those actions [06.2].</w:t>
            </w:r>
          </w:p>
        </w:tc>
      </w:tr>
      <w:tr w:rsidRPr="00D5451C" w:rsidR="005E091D" w:rsidTr="3B8B009E" w14:paraId="4BD02124" w14:textId="77777777">
        <w:trPr>
          <w:cantSplit/>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8" w:space="0"/>
              <w:right w:val="single" w:color="A6A6A6" w:sz="8" w:space="0"/>
            </w:tcBorders>
          </w:tcPr>
          <w:p w:rsidR="005E091D" w:rsidP="004275C8" w:rsidRDefault="005E091D" w14:paraId="1C2A2EF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8" w:space="0"/>
              <w:left w:val="single" w:color="A6A6A6" w:themeColor="background1" w:themeShade="A6" w:sz="8" w:space="0"/>
              <w:bottom w:val="single" w:color="A6A6A6" w:themeColor="background1" w:themeShade="A6" w:sz="8" w:space="0"/>
              <w:right w:val="single" w:color="0070C0" w:sz="8" w:space="0"/>
            </w:tcBorders>
            <w:tcMar/>
          </w:tcPr>
          <w:p w:rsidR="005E091D" w:rsidP="004275C8" w:rsidRDefault="005E091D" w14:paraId="1957792B" w14:textId="1CCA4DA9"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D5451C" w:rsidR="005E091D" w:rsidTr="3B8B009E" w14:paraId="7151696C"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70C0" w:sz="8" w:space="0"/>
              <w:right w:val="single" w:color="A6A6A6" w:sz="8" w:space="0"/>
            </w:tcBorders>
          </w:tcPr>
          <w:p w:rsidR="005E091D" w:rsidP="004275C8" w:rsidRDefault="005E091D" w14:paraId="689EBAB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676"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Pr="00FA40BC" w:rsidR="005E091D" w:rsidP="3B8B009E" w:rsidRDefault="005E091D" w14:paraId="2C6E912B" w14:textId="5B465AF5"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707"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005E091D" w:rsidP="004275C8" w:rsidRDefault="005E091D" w14:paraId="28C3F46A" w14:textId="351C3EA6"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0070C0" w:sz="8" w:space="0"/>
            </w:tcBorders>
            <w:tcMar/>
          </w:tcPr>
          <w:p w:rsidR="005E091D" w:rsidP="004275C8" w:rsidRDefault="005E091D" w14:paraId="00845F87" w14:textId="179C3163"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D5451C" w:rsidR="005E091D" w:rsidTr="3B8B009E" w14:paraId="4CBC3F3B"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70C0" w:sz="8" w:space="0"/>
              <w:right w:val="single" w:color="A6A6A6" w:sz="8" w:space="0"/>
            </w:tcBorders>
          </w:tcPr>
          <w:p w:rsidR="005E091D" w:rsidP="004275C8" w:rsidRDefault="005E091D" w14:paraId="3F95E6A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676"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005E091D" w:rsidP="3B8B009E" w:rsidRDefault="005E091D" w14:paraId="74BDC730" w14:textId="6CD2A7C0"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3B8B009E">
              <w:rPr/>
              <w:t>‘No’ in either LEA 06.1 or 06.2</w:t>
            </w:r>
          </w:p>
        </w:tc>
        <w:tc>
          <w:tcPr>
            <w:cnfStyle w:val="000000000000" w:firstRow="0" w:lastRow="0" w:firstColumn="0" w:lastColumn="0" w:oddVBand="0" w:evenVBand="0" w:oddHBand="0" w:evenHBand="0" w:firstRowFirstColumn="0" w:firstRowLastColumn="0" w:lastRowFirstColumn="0" w:lastRowLastColumn="0"/>
            <w:tcW w:w="1707"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Pr="0042063C" w:rsidR="005E091D" w:rsidP="3B8B009E" w:rsidRDefault="005E091D" w14:paraId="2F8F83AF" w14:textId="687A717A"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0070C0" w:sz="8" w:space="0"/>
            </w:tcBorders>
            <w:tcMar/>
          </w:tcPr>
          <w:p w:rsidR="005E091D" w:rsidP="004275C8" w:rsidRDefault="005E091D" w14:paraId="2FBBA52B"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5E091D" w:rsidTr="3B8B009E" w14:paraId="7630BEBD"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70C0" w:sz="8" w:space="0"/>
              <w:right w:val="single" w:color="A6A6A6" w:sz="8" w:space="0"/>
            </w:tcBorders>
          </w:tcPr>
          <w:p w:rsidR="005E091D" w:rsidP="004275C8" w:rsidRDefault="005E091D" w14:paraId="438F39F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676"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005E091D" w:rsidP="004275C8" w:rsidRDefault="005E091D" w14:paraId="68B016F7" w14:textId="471242E9"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 xml:space="preserve">‘Yes, for a minority’ in LEA 06.1 </w:t>
            </w:r>
            <w:r w:rsidR="3B8B009E">
              <w:rPr/>
              <w:t xml:space="preserve">and </w:t>
            </w:r>
            <w:r w:rsidR="3B8B009E">
              <w:rPr/>
              <w:t xml:space="preserve">06.2 </w:t>
            </w:r>
          </w:p>
        </w:tc>
        <w:tc>
          <w:tcPr>
            <w:cnfStyle w:val="000000000000" w:firstRow="0" w:lastRow="0" w:firstColumn="0" w:lastColumn="0" w:oddVBand="0" w:evenVBand="0" w:oddHBand="0" w:evenHBand="0" w:firstRowFirstColumn="0" w:firstRowLastColumn="0" w:lastRowFirstColumn="0" w:lastRowLastColumn="0"/>
            <w:tcW w:w="1707"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Pr="158C6806" w:rsidR="005E091D" w:rsidP="3B8B009E" w:rsidRDefault="005E091D" w14:paraId="466DF831" w14:textId="229DAE00"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0070C0" w:sz="8" w:space="0"/>
            </w:tcBorders>
            <w:tcMar/>
          </w:tcPr>
          <w:p w:rsidR="005E091D" w:rsidP="004275C8" w:rsidRDefault="005E091D" w14:paraId="03D75050"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5E091D" w:rsidTr="3B8B009E" w14:paraId="03F4A887"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70C0" w:sz="8" w:space="0"/>
              <w:right w:val="single" w:color="A6A6A6" w:sz="8" w:space="0"/>
            </w:tcBorders>
          </w:tcPr>
          <w:p w:rsidR="005E091D" w:rsidP="004275C8" w:rsidRDefault="005E091D" w14:paraId="7DAEDE6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676"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005E091D" w:rsidP="004275C8" w:rsidRDefault="005E091D" w14:paraId="38964060" w14:textId="5BF1F28C"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 xml:space="preserve">‘Yes, for the majority/all’ in either LEA 06.1 or 06.2 </w:t>
            </w:r>
          </w:p>
        </w:tc>
        <w:tc>
          <w:tcPr>
            <w:cnfStyle w:val="000000000000" w:firstRow="0" w:lastRow="0" w:firstColumn="0" w:lastColumn="0" w:oddVBand="0" w:evenVBand="0" w:oddHBand="0" w:evenHBand="0" w:firstRowFirstColumn="0" w:firstRowLastColumn="0" w:lastRowFirstColumn="0" w:lastRowLastColumn="0"/>
            <w:tcW w:w="1707"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A6A6A6" w:themeColor="background1" w:themeShade="A6" w:sz="8" w:space="0"/>
            </w:tcBorders>
            <w:tcMar/>
          </w:tcPr>
          <w:p w:rsidRPr="158C6806" w:rsidR="005E091D" w:rsidP="3B8B009E" w:rsidRDefault="005E091D" w14:paraId="77307691" w14:textId="6BF2C4D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8" w:space="0"/>
              <w:left w:val="single" w:color="A6A6A6" w:themeColor="background1" w:themeShade="A6" w:sz="8" w:space="0"/>
              <w:bottom w:val="single" w:color="A6A6A6" w:themeColor="background1" w:themeShade="A6" w:sz="8" w:space="0"/>
              <w:right w:val="single" w:color="0070C0" w:sz="8" w:space="0"/>
            </w:tcBorders>
            <w:tcMar/>
          </w:tcPr>
          <w:p w:rsidR="005E091D" w:rsidP="004275C8" w:rsidRDefault="005E091D" w14:paraId="194194C2"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5E091D" w:rsidTr="3B8B009E" w14:paraId="14383911" w14:textId="77777777">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70C0" w:sz="8" w:space="0"/>
              <w:bottom w:val="single" w:color="0070C0" w:sz="8" w:space="0"/>
              <w:right w:val="single" w:color="A6A6A6" w:sz="8" w:space="0"/>
            </w:tcBorders>
          </w:tcPr>
          <w:p w:rsidR="005E091D" w:rsidP="004275C8" w:rsidRDefault="005E091D" w14:paraId="528D630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676" w:type="dxa"/>
            <w:tcBorders>
              <w:top w:val="single" w:color="A6A6A6" w:themeColor="background1" w:themeShade="A6" w:sz="8" w:space="0"/>
              <w:left w:val="single" w:color="A6A6A6" w:themeColor="background1" w:themeShade="A6" w:sz="8" w:space="0"/>
              <w:bottom w:val="single" w:color="0070C0" w:sz="8" w:space="0"/>
              <w:right w:val="single" w:color="A6A6A6" w:themeColor="background1" w:themeShade="A6" w:sz="8" w:space="0"/>
            </w:tcBorders>
            <w:tcMar/>
          </w:tcPr>
          <w:p w:rsidR="005E091D" w:rsidP="004275C8" w:rsidRDefault="005E091D" w14:paraId="151DA465" w14:textId="4BF1EDC2"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‘Yes, for all’ in LEA 06.1 and LEA 06.2</w:t>
            </w:r>
          </w:p>
        </w:tc>
        <w:tc>
          <w:tcPr>
            <w:cnfStyle w:val="000000000000" w:firstRow="0" w:lastRow="0" w:firstColumn="0" w:lastColumn="0" w:oddVBand="0" w:evenVBand="0" w:oddHBand="0" w:evenHBand="0" w:firstRowFirstColumn="0" w:firstRowLastColumn="0" w:lastRowFirstColumn="0" w:lastRowLastColumn="0"/>
            <w:tcW w:w="1707" w:type="dxa"/>
            <w:tcBorders>
              <w:top w:val="single" w:color="A6A6A6" w:themeColor="background1" w:themeShade="A6" w:sz="8" w:space="0"/>
              <w:left w:val="single" w:color="A6A6A6" w:themeColor="background1" w:themeShade="A6" w:sz="8" w:space="0"/>
              <w:bottom w:val="single" w:color="0070C0" w:sz="8" w:space="0"/>
              <w:right w:val="single" w:color="A6A6A6" w:themeColor="background1" w:themeShade="A6" w:sz="8" w:space="0"/>
            </w:tcBorders>
            <w:tcMar/>
          </w:tcPr>
          <w:p w:rsidRPr="158C6806" w:rsidR="005E091D" w:rsidP="3B8B009E" w:rsidRDefault="005E091D" w14:paraId="2D3872C9" w14:textId="1B3B083E"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8" w:space="0"/>
              <w:left w:val="single" w:color="A6A6A6" w:themeColor="background1" w:themeShade="A6" w:sz="8" w:space="0"/>
              <w:bottom w:val="single" w:color="0070C0" w:sz="8" w:space="0"/>
              <w:right w:val="single" w:color="0070C0" w:sz="8" w:space="0"/>
            </w:tcBorders>
            <w:tcMar/>
          </w:tcPr>
          <w:p w:rsidR="005E091D" w:rsidP="004275C8" w:rsidRDefault="005E091D" w14:paraId="6998566B"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6363E7" w:rsidRDefault="006363E7" w14:paraId="1E0AF20D" w14:textId="77777777">
      <w:r>
        <w:rPr>
          <w:b/>
        </w:rPr>
        <w:br w:type="page"/>
      </w:r>
    </w:p>
    <w:tbl>
      <w:tblPr>
        <w:tblStyle w:val="ModuleSub-SectionHeading"/>
        <w:tblW w:w="9206" w:type="dxa"/>
        <w:tblLayout w:type="fixed"/>
        <w:tblLook w:val="0700" w:firstRow="0" w:lastRow="0" w:firstColumn="0" w:lastColumn="1" w:noHBand="1" w:noVBand="1"/>
      </w:tblPr>
      <w:tblGrid>
        <w:gridCol w:w="708"/>
        <w:gridCol w:w="1397"/>
        <w:gridCol w:w="439"/>
        <w:gridCol w:w="6662"/>
      </w:tblGrid>
      <w:tr w:rsidRPr="00F44B1D" w:rsidR="009224A2" w:rsidTr="3B8B009E" w14:paraId="22469250" w14:textId="77777777">
        <w:trPr>
          <w:trHeight w:val="387"/>
        </w:trPr>
        <w:tc>
          <w:tcPr>
            <w:cnfStyle w:val="000000000000" w:firstRow="0" w:lastRow="0" w:firstColumn="0" w:lastColumn="0" w:oddVBand="0" w:evenVBand="0" w:oddHBand="0" w:evenHBand="0" w:firstRowFirstColumn="0" w:firstRowLastColumn="0" w:lastRowFirstColumn="0" w:lastRowLastColumn="0"/>
            <w:tcW w:w="708" w:type="dxa"/>
            <w:tcMar/>
          </w:tcPr>
          <w:p w:rsidR="009224A2" w:rsidP="00642847" w:rsidRDefault="009224A2" w14:paraId="24F4A1A9" w14:textId="77777777">
            <w:pPr>
              <w:pStyle w:val="ModuleSubSectionHeading"/>
              <w:ind w:left="0"/>
              <w:rPr>
                <w:b w:val="0"/>
                <w:noProof/>
              </w:rPr>
            </w:pPr>
            <w:r>
              <w:rPr>
                <w:b w:val="0"/>
                <w:noProof/>
              </w:rPr>
              <w:lastRenderedPageBreak/>
              <w:drawing>
                <wp:inline distT="0" distB="0" distL="0" distR="0" wp14:anchorId="4DD1A154" wp14:editId="7E26EC01">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1397" w:type="dxa"/>
            <w:tcMar/>
          </w:tcPr>
          <w:p w:rsidRPr="006D6462" w:rsidR="009224A2" w:rsidP="3B8B009E" w:rsidRDefault="009224A2" w14:paraId="57EA8811" w14:textId="77777777" w14:noSpellErr="1">
            <w:pPr>
              <w:pStyle w:val="Heading3"/>
              <w:ind w:left="0"/>
              <w:outlineLvl w:val="2"/>
              <w:rPr>
                <w:b w:val="0"/>
                <w:bCs w:val="0"/>
                <w:i w:val="1"/>
                <w:iCs w:val="1"/>
              </w:rPr>
            </w:pPr>
            <w:bookmarkStart w:name="_Toc467226084" w:id="11"/>
            <w:r w:rsidRPr="3B8B009E">
              <w:rPr>
                <w:rStyle w:val="IntenseEmphasis"/>
                <w:b w:val="1"/>
                <w:bCs w:val="1"/>
                <w:i w:val="0"/>
                <w:iCs w:val="0"/>
                <w:color w:val="FFFFFF" w:themeColor="background1"/>
              </w:rPr>
              <w:t>PROCESS</w:t>
            </w:r>
            <w:bookmarkEnd w:id="11"/>
          </w:p>
        </w:tc>
        <w:tc>
          <w:tcPr>
            <w:cnfStyle w:val="000000000000" w:firstRow="0" w:lastRow="0" w:firstColumn="0" w:lastColumn="0" w:oddVBand="0" w:evenVBand="0" w:oddHBand="0" w:evenHBand="0" w:firstRowFirstColumn="0" w:firstRowLastColumn="0" w:lastRowFirstColumn="0" w:lastRowLastColumn="0"/>
            <w:tcW w:w="439" w:type="dxa"/>
            <w:tcMar/>
          </w:tcPr>
          <w:p w:rsidRPr="00ED1D5A" w:rsidR="009224A2" w:rsidP="00642847" w:rsidRDefault="009224A2" w14:paraId="5B72CC71" w14:textId="77777777">
            <w:pPr>
              <w:pStyle w:val="ModuleSubSectionHeading"/>
              <w:ind w:left="0"/>
              <w:rPr>
                <w:rStyle w:val="IntenseEmphasis"/>
                <w:b/>
                <w:bCs w:val="0"/>
                <w:i w:val="0"/>
                <w:iCs w:val="0"/>
                <w:color w:val="FFFFFF" w:themeColor="background1"/>
              </w:rPr>
            </w:pPr>
            <w:r>
              <w:rPr>
                <w:noProof/>
              </w:rPr>
              <w:drawing>
                <wp:inline distT="0" distB="0" distL="0" distR="0" wp14:anchorId="3638D00F" wp14:editId="3C92A64B">
                  <wp:extent cx="186824" cy="329034"/>
                  <wp:effectExtent l="0" t="0" r="0" b="0"/>
                  <wp:docPr id="8"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Mar/>
          </w:tcPr>
          <w:p w:rsidRPr="006D6462" w:rsidR="009224A2" w:rsidP="3B8B009E" w:rsidRDefault="009224A2" w14:paraId="5E19E3D7" w14:textId="77777777" w14:noSpellErr="1">
            <w:pPr>
              <w:pStyle w:val="Heading4"/>
              <w:outlineLvl w:val="3"/>
              <w:rPr>
                <w:rStyle w:val="IntenseEmphasis"/>
                <w:b w:val="0"/>
                <w:bCs w:val="0"/>
                <w:i w:val="1"/>
                <w:iCs w:val="1"/>
                <w:color w:val="FFFFFF" w:themeColor="background1" w:themeTint="FF" w:themeShade="FF"/>
              </w:rPr>
            </w:pPr>
            <w:r w:rsidRPr="3B8B009E" w:rsidR="3B8B009E">
              <w:rPr>
                <w:rStyle w:val="IntenseEmphasis"/>
                <w:b w:val="0"/>
                <w:bCs w:val="0"/>
                <w:i w:val="1"/>
                <w:iCs w:val="1"/>
                <w:color w:val="FFFFFF" w:themeColor="background1" w:themeTint="FF" w:themeShade="FF"/>
              </w:rPr>
              <w:t>Process for engagements conducted with/on your behalf by service providers</w:t>
            </w:r>
          </w:p>
        </w:tc>
      </w:tr>
    </w:tbl>
    <w:p w:rsidR="009224A2" w:rsidP="009224A2" w:rsidRDefault="009224A2" w14:paraId="0867CD6D"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13640" w:rsidTr="3B8B009E" w14:paraId="6AD6DB2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313640" w:rsidP="00642847" w:rsidRDefault="00313640" w14:paraId="11407138"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313640" w:rsidP="3B8B009E" w:rsidRDefault="00313640" w14:paraId="704421AB"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313640" w:rsidP="3B8B009E" w:rsidRDefault="00313640" w14:paraId="00CCA366"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313640" w:rsidP="3B8B009E" w:rsidRDefault="00313640" w14:paraId="45A52059"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313640" w:rsidTr="3B8B009E" w14:paraId="4074C0D9"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313640" w:rsidP="3B8B009E" w:rsidRDefault="00313640" w14:paraId="4FA3921C"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07</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313640" w:rsidP="3B8B009E" w:rsidRDefault="00313640" w14:paraId="512915B6"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313640" w:rsidP="3B8B009E" w:rsidRDefault="00313640" w14:paraId="3032C348"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313640" w:rsidP="3B8B009E" w:rsidRDefault="00313640" w14:paraId="267A64AB"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2,4</w:t>
            </w:r>
          </w:p>
        </w:tc>
      </w:tr>
    </w:tbl>
    <w:p w:rsidR="009224A2" w:rsidP="00313640" w:rsidRDefault="009224A2" w14:paraId="5A171EAB"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AA56C5" w:rsidTr="3B8B009E" w14:paraId="005B34F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AA56C5" w:rsidP="3B8B009E" w:rsidRDefault="00AA56C5" w14:paraId="44007E28"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07</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0070C0" w:sz="4" w:space="0"/>
              <w:right w:val="single" w:color="0070C0" w:sz="4" w:space="0"/>
            </w:tcBorders>
            <w:shd w:val="clear" w:color="auto" w:fill="0070C0"/>
            <w:tcMar/>
          </w:tcPr>
          <w:p w:rsidRPr="00903B63" w:rsidR="00AA56C5" w:rsidP="3B8B009E" w:rsidRDefault="00AA56C5" w14:paraId="61F49DEB"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AA56C5" w:rsidTr="3B8B009E" w14:paraId="405CD56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right w:val="single" w:color="595959" w:themeColor="text1" w:themeTint="A6" w:sz="4" w:space="0"/>
            </w:tcBorders>
            <w:tcMar/>
            <w:vAlign w:val="top"/>
          </w:tcPr>
          <w:p w:rsidRPr="000D72DF" w:rsidR="00AA56C5" w:rsidP="3B8B009E" w:rsidRDefault="00AA56C5" w14:paraId="460B8D1F"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07.1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AA56C5" w:rsidR="00AA56C5" w:rsidP="3B8B009E" w:rsidRDefault="00AA56C5" w14:paraId="4431AA3E"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 xml:space="preserve">Indicate </w:t>
            </w:r>
            <w:r w:rsidR="3B8B009E">
              <w:rPr/>
              <w:t>whether</w:t>
            </w:r>
            <w:r w:rsidR="3B8B009E">
              <w:rPr/>
              <w:t xml:space="preserve"> </w:t>
            </w:r>
            <w:r w:rsidR="3B8B009E">
              <w:rPr/>
              <w:t>you play a role in the engagement process that your service provider conducts on your behalf.</w:t>
            </w:r>
          </w:p>
        </w:tc>
      </w:tr>
      <w:tr w:rsidR="00AA56C5" w:rsidTr="3B8B009E" w14:paraId="64FDAA3B"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nil"/>
              <w:right w:val="single" w:color="595959" w:themeColor="text1" w:themeTint="A6" w:sz="4" w:space="0"/>
            </w:tcBorders>
            <w:tcMar/>
          </w:tcPr>
          <w:p w:rsidR="00AA56C5" w:rsidP="00642847" w:rsidRDefault="00AA56C5" w14:paraId="4474ACAF"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60" w:type="dxa"/>
            <w:tcBorders>
              <w:top w:val="nil"/>
              <w:left w:val="single" w:color="595959" w:themeColor="text1" w:themeTint="A6" w:sz="4" w:space="0"/>
              <w:bottom w:val="single" w:color="0070C0" w:sz="4" w:space="0"/>
              <w:right w:val="single" w:color="A6A6A6" w:themeColor="background1" w:themeShade="A6" w:sz="4" w:space="0"/>
            </w:tcBorders>
            <w:tcMar/>
          </w:tcPr>
          <w:p w:rsidR="00AA56C5" w:rsidP="3B8B009E" w:rsidRDefault="00AA56C5" w14:paraId="4B11999A"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0070C0" w:sz="4" w:space="0"/>
              <w:right w:val="single" w:color="0070C0" w:sz="4" w:space="0"/>
            </w:tcBorders>
            <w:tcMar/>
          </w:tcPr>
          <w:p w:rsidR="00AA56C5" w:rsidP="3B8B009E" w:rsidRDefault="00AA56C5" w14:paraId="7D3E9597"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00AA56C5" w:rsidTr="3B8B009E" w14:paraId="0A95874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right w:val="single" w:color="595959" w:themeColor="text1" w:themeTint="A6" w:sz="4" w:space="0"/>
            </w:tcBorders>
            <w:tcMar/>
          </w:tcPr>
          <w:p w:rsidR="00AA56C5" w:rsidP="3B8B009E" w:rsidRDefault="00AA56C5" w14:paraId="72787452"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w:t>
            </w:r>
            <w:r w:rsidRPr="3B8B009E" w:rsidR="3B8B009E">
              <w:rPr>
                <w:rStyle w:val="IntenseEmphasis"/>
                <w:b w:val="1"/>
                <w:bCs w:val="1"/>
                <w:i w:val="0"/>
                <w:iCs w:val="0"/>
                <w:color w:val="595959" w:themeColor="text1" w:themeTint="A6" w:themeShade="FF"/>
              </w:rPr>
              <w:t>7</w:t>
            </w:r>
            <w:r w:rsidRPr="3B8B009E" w:rsidR="3B8B009E">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B235C8" w:rsidR="00AA56C5" w:rsidP="000D0F19" w:rsidRDefault="00B235C8" w14:paraId="1213544B" w14:textId="6A264A86"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w:t>
            </w:r>
            <w:r w:rsidR="3B8B009E">
              <w:rPr/>
              <w:t>the</w:t>
            </w:r>
            <w:r w:rsidR="3B8B009E">
              <w:rPr/>
              <w:t xml:space="preserve"> </w:t>
            </w:r>
            <w:r w:rsidR="3B8B009E">
              <w:rPr/>
              <w:t>role</w:t>
            </w:r>
            <w:r w:rsidR="3B8B009E">
              <w:rPr/>
              <w:t>(s)</w:t>
            </w:r>
            <w:r w:rsidR="3B8B009E">
              <w:rPr/>
              <w:t xml:space="preserve"> you play in engagements that your service provider conducts on your behalf.</w:t>
            </w:r>
          </w:p>
        </w:tc>
      </w:tr>
      <w:tr w:rsidR="00B235C8" w:rsidTr="3B8B009E" w14:paraId="18CCA9E4" w14:textId="77777777">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right w:val="single" w:color="595959" w:themeColor="text1" w:themeTint="A6" w:sz="4" w:space="0"/>
            </w:tcBorders>
            <w:tcMar/>
          </w:tcPr>
          <w:p w:rsidR="00B235C8" w:rsidP="00642847" w:rsidRDefault="00B235C8" w14:paraId="25748ECF"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95959" w:themeColor="text1" w:themeTint="A6" w:sz="4" w:space="0"/>
              <w:bottom w:val="single" w:color="0070C0" w:sz="4" w:space="0"/>
              <w:right w:val="single" w:color="0070C0" w:sz="4" w:space="0"/>
            </w:tcBorders>
            <w:shd w:val="clear" w:color="auto" w:fill="auto"/>
            <w:tcMar/>
          </w:tcPr>
          <w:p w:rsidR="006363E7" w:rsidP="006363E7" w:rsidRDefault="004421ED" w14:paraId="03975C04"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Discuss</w:t>
            </w:r>
            <w:r w:rsidR="3B8B009E">
              <w:rPr/>
              <w:t xml:space="preserve"> </w:t>
            </w:r>
            <w:r w:rsidR="3B8B009E">
              <w:rPr/>
              <w:t>t</w:t>
            </w:r>
            <w:r w:rsidR="3B8B009E">
              <w:rPr/>
              <w:t xml:space="preserve">he </w:t>
            </w:r>
            <w:r w:rsidR="3B8B009E">
              <w:rPr/>
              <w:t>topic</w:t>
            </w:r>
            <w:r w:rsidR="3B8B009E">
              <w:rPr/>
              <w:t xml:space="preserve"> (or ESG issue(s)) of engagement</w:t>
            </w:r>
          </w:p>
          <w:p w:rsidRPr="00F80163" w:rsidR="006363E7" w:rsidP="006363E7" w:rsidRDefault="004421ED" w14:paraId="60B1BD7F"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Discuss</w:t>
            </w:r>
            <w:r w:rsidR="3B8B009E">
              <w:rPr/>
              <w:t xml:space="preserve"> the rationale for engagement</w:t>
            </w:r>
          </w:p>
          <w:p w:rsidRPr="00F80163" w:rsidR="006363E7" w:rsidP="006363E7" w:rsidRDefault="004421ED" w14:paraId="1DBFAC3F"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Discuss</w:t>
            </w:r>
            <w:r w:rsidR="3B8B009E">
              <w:rPr/>
              <w:t xml:space="preserve"> t</w:t>
            </w:r>
            <w:r w:rsidR="3B8B009E">
              <w:rPr/>
              <w:t>he objectives of the engagement</w:t>
            </w:r>
          </w:p>
          <w:p w:rsidRPr="00F80163" w:rsidR="006363E7" w:rsidP="006363E7" w:rsidRDefault="006363E7" w14:paraId="5D3FB112"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Select the companies to be engaged with</w:t>
            </w:r>
          </w:p>
          <w:p w:rsidRPr="00F80163" w:rsidR="006363E7" w:rsidP="006363E7" w:rsidRDefault="004421ED" w14:paraId="6F78E49D"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Discuss</w:t>
            </w:r>
            <w:r w:rsidR="3B8B009E">
              <w:rPr/>
              <w:t xml:space="preserve"> </w:t>
            </w:r>
            <w:r w:rsidR="3B8B009E">
              <w:rPr/>
              <w:t>t</w:t>
            </w:r>
            <w:r w:rsidR="3B8B009E">
              <w:rPr/>
              <w:t xml:space="preserve">he </w:t>
            </w:r>
            <w:r w:rsidR="3B8B009E">
              <w:rPr/>
              <w:t>frequency/intensity of interactions with companies</w:t>
            </w:r>
          </w:p>
          <w:p w:rsidRPr="00F80163" w:rsidR="006363E7" w:rsidP="006363E7" w:rsidRDefault="004421ED" w14:paraId="0BE75C84"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Discuss</w:t>
            </w:r>
            <w:r w:rsidR="3B8B009E">
              <w:rPr/>
              <w:t xml:space="preserve"> </w:t>
            </w:r>
            <w:r w:rsidR="3B8B009E">
              <w:rPr/>
              <w:t>progress towards the engagement objectives</w:t>
            </w:r>
          </w:p>
          <w:p w:rsidRPr="00F80163" w:rsidR="006363E7" w:rsidP="006363E7" w:rsidRDefault="004421ED" w14:paraId="45D4E2A2"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M</w:t>
            </w:r>
            <w:r w:rsidR="3B8B009E">
              <w:rPr/>
              <w:t xml:space="preserve">onitor and review </w:t>
            </w:r>
            <w:r w:rsidR="3B8B009E">
              <w:rPr/>
              <w:t>o</w:t>
            </w:r>
            <w:r w:rsidR="3B8B009E">
              <w:rPr/>
              <w:t>utcomes that have been achieved from the engagement</w:t>
            </w:r>
          </w:p>
          <w:p w:rsidR="006363E7" w:rsidP="006363E7" w:rsidRDefault="004421ED" w14:paraId="130740EA"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Discuss</w:t>
            </w:r>
            <w:r w:rsidR="3B8B009E">
              <w:rPr/>
              <w:t xml:space="preserve"> </w:t>
            </w:r>
            <w:r w:rsidR="3B8B009E">
              <w:rPr/>
              <w:t>n</w:t>
            </w:r>
            <w:r w:rsidR="3B8B009E">
              <w:rPr/>
              <w:t>ext steps for engagement activity</w:t>
            </w:r>
          </w:p>
          <w:p w:rsidR="006363E7" w:rsidP="006363E7" w:rsidRDefault="006363E7" w14:paraId="1851FF3E" w14:textId="5A05EB6B"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 xml:space="preserve">Participate directly in </w:t>
            </w:r>
            <w:r w:rsidR="3B8B009E">
              <w:rPr/>
              <w:t>certain</w:t>
            </w:r>
            <w:r w:rsidR="3B8B009E">
              <w:rPr/>
              <w:t xml:space="preserve"> engagements with your service provider</w:t>
            </w:r>
          </w:p>
          <w:p w:rsidRPr="00F80163" w:rsidR="000D0F19" w:rsidP="006363E7" w:rsidRDefault="000D0F19" w14:paraId="47107370" w14:textId="30254190"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Ad hoc monitoring and review of engagement processes.</w:t>
            </w:r>
          </w:p>
          <w:p w:rsidRPr="00B235C8" w:rsidR="00B235C8" w:rsidRDefault="009B114B" w14:paraId="1CB9A3C6" w14:textId="2050F50D"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Other;</w:t>
            </w:r>
            <w:r w:rsidR="3B8B009E">
              <w:rPr/>
              <w:t xml:space="preserve"> specify____________</w:t>
            </w:r>
            <w:r w:rsidR="3B8B009E">
              <w:rPr/>
              <w:t xml:space="preserve"> </w:t>
            </w:r>
          </w:p>
        </w:tc>
      </w:tr>
      <w:tr w:rsidR="00B235C8" w:rsidTr="3B8B009E" w14:paraId="2C3C8D6A"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right w:val="single" w:color="595959" w:themeColor="text1" w:themeTint="A6" w:sz="4" w:space="0"/>
            </w:tcBorders>
            <w:tcMar/>
            <w:vAlign w:val="top"/>
          </w:tcPr>
          <w:p w:rsidRPr="00AE100E" w:rsidR="00B235C8" w:rsidP="3B8B009E" w:rsidRDefault="00B235C8" w14:paraId="7E9E43D3"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w:t>
            </w:r>
            <w:r w:rsidRPr="3B8B009E" w:rsidR="3B8B009E">
              <w:rPr>
                <w:rStyle w:val="IntenseEmphasis"/>
                <w:b w:val="1"/>
                <w:bCs w:val="1"/>
                <w:i w:val="0"/>
                <w:iCs w:val="0"/>
                <w:color w:val="595959" w:themeColor="text1" w:themeTint="A6" w:themeShade="FF"/>
              </w:rPr>
              <w:t>7</w:t>
            </w:r>
            <w:r w:rsidRPr="3B8B009E" w:rsidR="3B8B009E">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00B235C8" w:rsidP="00642847" w:rsidRDefault="00B235C8" w14:paraId="189CF81B" w14:textId="304C0CA4"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r w:rsidR="3B8B009E">
              <w:rPr/>
              <w:t>.</w:t>
            </w:r>
            <w:r w:rsidR="3B8B009E">
              <w:rPr/>
              <w:t xml:space="preserve"> </w:t>
            </w:r>
          </w:p>
          <w:p w:rsidRPr="005B4C52" w:rsidR="00B235C8" w:rsidP="00642847" w:rsidRDefault="00B235C8" w14:paraId="58E6E06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B235C8" w:rsidTr="3B8B009E" w14:paraId="23AF1351"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right w:val="single" w:color="595959" w:themeColor="text1" w:themeTint="A6" w:sz="4" w:space="0"/>
            </w:tcBorders>
          </w:tcPr>
          <w:p w:rsidR="00B235C8" w:rsidP="00642847" w:rsidRDefault="00B235C8" w14:paraId="2A09F0D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95959" w:themeColor="text1" w:themeTint="A6" w:sz="4" w:space="0"/>
              <w:bottom w:val="single" w:color="0070C0" w:sz="4" w:space="0"/>
              <w:right w:val="single" w:color="0070C0" w:sz="4" w:space="0"/>
            </w:tcBorders>
            <w:shd w:val="clear" w:color="auto" w:fill="auto"/>
            <w:tcMar/>
          </w:tcPr>
          <w:p w:rsidR="00B235C8" w:rsidP="00642847" w:rsidRDefault="00B235C8" w14:paraId="5A69B0C3"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313640" w:rsidP="006606EC" w:rsidRDefault="00313640" w14:paraId="0E84C22D" w14:textId="77777777">
      <w:pPr>
        <w:pStyle w:val="NoSpacing"/>
      </w:pPr>
    </w:p>
    <w:p w:rsidR="00016373" w:rsidP="006606EC" w:rsidRDefault="00016373" w14:paraId="1619F139" w14:textId="77777777">
      <w:pPr>
        <w:pStyle w:val="NoSpacing"/>
      </w:pPr>
    </w:p>
    <w:p w:rsidR="00016373" w:rsidP="006606EC" w:rsidRDefault="00016373" w14:paraId="7C47C602" w14:textId="77777777">
      <w:pPr>
        <w:pStyle w:val="NoSpacing"/>
      </w:pPr>
    </w:p>
    <w:p w:rsidR="00016373" w:rsidP="006606EC" w:rsidRDefault="00016373" w14:paraId="688444AB" w14:textId="77777777">
      <w:pPr>
        <w:pStyle w:val="NoSpacing"/>
      </w:pPr>
    </w:p>
    <w:p w:rsidR="00016373" w:rsidP="006606EC" w:rsidRDefault="00016373" w14:paraId="354B3D65" w14:textId="77777777">
      <w:pPr>
        <w:pStyle w:val="NoSpacing"/>
      </w:pPr>
    </w:p>
    <w:p w:rsidR="00016373" w:rsidP="006606EC" w:rsidRDefault="00016373" w14:paraId="227F2D66" w14:textId="77777777">
      <w:pPr>
        <w:pStyle w:val="NoSpacing"/>
      </w:pPr>
    </w:p>
    <w:p w:rsidR="00016373" w:rsidP="006606EC" w:rsidRDefault="00016373" w14:paraId="03FD7681" w14:textId="77777777">
      <w:pPr>
        <w:pStyle w:val="NoSpacing"/>
      </w:pPr>
    </w:p>
    <w:p w:rsidR="00016373" w:rsidP="006606EC" w:rsidRDefault="00016373" w14:paraId="2DB7DB2D" w14:textId="77777777">
      <w:pPr>
        <w:pStyle w:val="NoSpacing"/>
      </w:pPr>
    </w:p>
    <w:p w:rsidR="00016373" w:rsidP="006606EC" w:rsidRDefault="00016373" w14:paraId="01601C8D" w14:textId="77777777">
      <w:pPr>
        <w:pStyle w:val="NoSpacing"/>
      </w:pPr>
    </w:p>
    <w:p w:rsidR="00016373" w:rsidP="006606EC" w:rsidRDefault="00016373" w14:paraId="5F340079" w14:textId="77777777">
      <w:pPr>
        <w:pStyle w:val="NoSpacing"/>
      </w:pPr>
    </w:p>
    <w:p w:rsidR="00016373" w:rsidP="006606EC" w:rsidRDefault="00016373" w14:paraId="69030516" w14:textId="77777777">
      <w:pPr>
        <w:pStyle w:val="NoSpacing"/>
      </w:pPr>
    </w:p>
    <w:p w:rsidR="00016373" w:rsidP="006606EC" w:rsidRDefault="00016373" w14:paraId="33E70E36" w14:textId="77777777">
      <w:pPr>
        <w:pStyle w:val="NoSpacing"/>
      </w:pPr>
    </w:p>
    <w:p w:rsidR="00016373" w:rsidP="006606EC" w:rsidRDefault="00016373" w14:paraId="4218F2B4" w14:textId="77777777">
      <w:pPr>
        <w:pStyle w:val="NoSpacing"/>
      </w:pPr>
    </w:p>
    <w:p w:rsidR="00016373" w:rsidP="006606EC" w:rsidRDefault="00016373" w14:paraId="5223A900" w14:textId="77777777">
      <w:pPr>
        <w:pStyle w:val="NoSpacing"/>
      </w:pPr>
    </w:p>
    <w:p w:rsidR="00016373" w:rsidP="006606EC" w:rsidRDefault="00016373" w14:paraId="3D173506" w14:textId="77777777">
      <w:pPr>
        <w:pStyle w:val="NoSpacing"/>
      </w:pPr>
    </w:p>
    <w:p w:rsidR="00016373" w:rsidP="006606EC" w:rsidRDefault="00016373" w14:paraId="3E5A00B8" w14:textId="77777777">
      <w:pPr>
        <w:pStyle w:val="NoSpacing"/>
      </w:pPr>
    </w:p>
    <w:p w:rsidR="00016373" w:rsidP="006606EC" w:rsidRDefault="00016373" w14:paraId="1DDA6F02" w14:textId="77777777">
      <w:pPr>
        <w:pStyle w:val="NoSpacing"/>
      </w:pPr>
    </w:p>
    <w:p w:rsidR="00016373" w:rsidP="006606EC" w:rsidRDefault="00016373" w14:paraId="5FE1633C" w14:textId="77777777">
      <w:pPr>
        <w:pStyle w:val="NoSpacing"/>
      </w:pPr>
    </w:p>
    <w:tbl>
      <w:tblPr>
        <w:tblStyle w:val="SubSubSectionMISCTableMANDATORY"/>
        <w:tblW w:w="9204" w:type="dxa"/>
        <w:tblInd w:w="5" w:type="dxa"/>
        <w:tblLook w:val="06A0" w:firstRow="1" w:lastRow="0" w:firstColumn="1" w:lastColumn="0" w:noHBand="1" w:noVBand="1"/>
      </w:tblPr>
      <w:tblGrid>
        <w:gridCol w:w="1124"/>
        <w:gridCol w:w="3545"/>
        <w:gridCol w:w="2066"/>
        <w:gridCol w:w="2469"/>
      </w:tblGrid>
      <w:tr w:rsidR="00A50463" w:rsidTr="3B8B009E" w14:paraId="043B8703"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70C0" w:sz="4" w:space="0"/>
              <w:left w:val="single" w:color="0070C0" w:sz="4" w:space="0"/>
            </w:tcBorders>
            <w:tcMar/>
          </w:tcPr>
          <w:p w:rsidRPr="00DC20FA" w:rsidR="00A50463" w:rsidP="3B8B009E" w:rsidRDefault="00A50463" w14:paraId="64A8E7E3"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07</w:t>
            </w:r>
          </w:p>
        </w:tc>
        <w:tc>
          <w:tcPr>
            <w:cnfStyle w:val="000000000000" w:firstRow="0" w:lastRow="0" w:firstColumn="0" w:lastColumn="0" w:oddVBand="0" w:evenVBand="0" w:oddHBand="0" w:evenHBand="0" w:firstRowFirstColumn="0" w:firstRowLastColumn="0" w:lastRowFirstColumn="0" w:lastRowLastColumn="0"/>
            <w:tcW w:w="8080" w:type="dxa"/>
            <w:gridSpan w:val="3"/>
            <w:tcBorders>
              <w:top w:val="single" w:color="0070C0" w:sz="4" w:space="0"/>
              <w:right w:val="single" w:color="0070C0" w:sz="4" w:space="0"/>
            </w:tcBorders>
            <w:tcMar/>
          </w:tcPr>
          <w:p w:rsidRPr="00DC20FA" w:rsidR="00A50463" w:rsidP="3B8B009E" w:rsidRDefault="00A50463" w14:paraId="3ED4C94E"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A50463" w:rsidTr="3B8B009E" w14:paraId="29CB0961"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color="00AAF0" w:sz="4" w:space="0"/>
              <w:left w:val="single" w:color="0070C0" w:sz="4" w:space="0"/>
              <w:bottom w:val="single" w:color="A6A6A6" w:themeColor="background1" w:themeShade="A6" w:sz="4" w:space="0"/>
              <w:right w:val="single" w:color="A6A6A6" w:themeColor="background1" w:themeShade="A6" w:sz="4" w:space="0"/>
            </w:tcBorders>
            <w:tcMar/>
          </w:tcPr>
          <w:p w:rsidRPr="000D72DF" w:rsidR="00A50463" w:rsidP="3B8B009E" w:rsidRDefault="00A50463" w14:paraId="7AB7311D"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07</w:t>
            </w:r>
          </w:p>
        </w:tc>
        <w:tc>
          <w:tcPr>
            <w:cnfStyle w:val="000000000000" w:firstRow="0" w:lastRow="0" w:firstColumn="0" w:lastColumn="0" w:oddVBand="0" w:evenVBand="0" w:oddHBand="0" w:evenHBand="0" w:firstRowFirstColumn="0" w:firstRowLastColumn="0" w:lastRowFirstColumn="0" w:lastRowLastColumn="0"/>
            <w:tcW w:w="8080" w:type="dxa"/>
            <w:gridSpan w:val="3"/>
            <w:tcBorders>
              <w:left w:val="single" w:color="A6A6A6" w:themeColor="background1" w:themeShade="A6" w:sz="4" w:space="0"/>
              <w:bottom w:val="single" w:color="A6A6A6" w:themeColor="background1" w:themeShade="A6" w:sz="4" w:space="0"/>
              <w:right w:val="single" w:color="0070C0" w:sz="4" w:space="0"/>
            </w:tcBorders>
            <w:tcMar/>
          </w:tcPr>
          <w:p w:rsidRPr="00B9480C" w:rsidR="00A50463" w:rsidP="3B8B009E" w:rsidRDefault="00A50463" w14:paraId="60E41A1F" w14:textId="77777777"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This indicator refers to engagement in relation</w:t>
            </w:r>
            <w:r w:rsidR="3B8B009E">
              <w:rPr/>
              <w:t xml:space="preserve"> </w:t>
            </w:r>
            <w:r w:rsidR="3B8B009E">
              <w:rPr/>
              <w:t>to your internally and externally managed assets conducted by service providers. Any engagements carried out by your external investme</w:t>
            </w:r>
            <w:r w:rsidR="3B8B009E">
              <w:rPr/>
              <w:t xml:space="preserve">nt managers are covered in the </w:t>
            </w:r>
            <w:r w:rsidRPr="3B8B009E" w:rsidR="3B8B009E">
              <w:rPr>
                <w:i w:val="1"/>
                <w:iCs w:val="1"/>
              </w:rPr>
              <w:t>I</w:t>
            </w:r>
            <w:r w:rsidRPr="3B8B009E" w:rsidR="3B8B009E">
              <w:rPr>
                <w:i w:val="1"/>
                <w:iCs w:val="1"/>
              </w:rPr>
              <w:t>ndirect</w:t>
            </w:r>
            <w:r w:rsidR="3B8B009E">
              <w:rPr/>
              <w:t xml:space="preserve"> </w:t>
            </w:r>
            <w:r w:rsidRPr="3B8B009E" w:rsidR="3B8B009E">
              <w:rPr>
                <w:i w:val="1"/>
                <w:iCs w:val="1"/>
              </w:rPr>
              <w:t>Manager Selection, Appointment and Monitoring (SAM)</w:t>
            </w:r>
            <w:r w:rsidR="3B8B009E">
              <w:rPr/>
              <w:t xml:space="preserve"> module.</w:t>
            </w:r>
          </w:p>
        </w:tc>
      </w:tr>
      <w:tr w:rsidRPr="00D5451C" w:rsidR="0025214A" w:rsidTr="3B8B009E" w14:paraId="56E19FEC"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0070C0" w:sz="4" w:space="0"/>
              <w:bottom w:val="single" w:color="A6A6A6" w:themeColor="background1" w:themeShade="A6" w:sz="4" w:space="0"/>
              <w:right w:val="single" w:color="A6A6A6" w:themeColor="background1" w:themeShade="A6" w:sz="4" w:space="0"/>
            </w:tcBorders>
            <w:tcMar/>
          </w:tcPr>
          <w:p w:rsidR="0025214A" w:rsidP="3B8B009E" w:rsidRDefault="0025214A" w14:paraId="6D339A37"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07.3</w:t>
            </w:r>
          </w:p>
        </w:tc>
        <w:tc>
          <w:tcPr>
            <w:cnfStyle w:val="000000000000" w:firstRow="0" w:lastRow="0" w:firstColumn="0" w:lastColumn="0" w:oddVBand="0" w:evenVBand="0" w:oddHBand="0" w:evenHBand="0" w:firstRowFirstColumn="0" w:firstRowLastColumn="0" w:lastRowFirstColumn="0" w:lastRowLastColumn="0"/>
            <w:tcW w:w="8080" w:type="dxa"/>
            <w:gridSpan w:val="3"/>
            <w:tcBorders>
              <w:left w:val="single" w:color="A6A6A6" w:themeColor="background1" w:themeShade="A6" w:sz="4" w:space="0"/>
              <w:bottom w:val="single" w:color="A6A6A6" w:themeColor="background1" w:themeShade="A6" w:sz="4" w:space="0"/>
              <w:right w:val="single" w:color="0070C0" w:sz="4" w:space="0"/>
            </w:tcBorders>
            <w:tcMar/>
          </w:tcPr>
          <w:p w:rsidRPr="006211DF" w:rsidR="0025214A" w:rsidP="00A50463" w:rsidRDefault="0025214A" w14:paraId="6FB010D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The response may include discussion of:</w:t>
            </w:r>
          </w:p>
          <w:p w:rsidRPr="006211DF" w:rsidR="0025214A" w:rsidP="00732315" w:rsidRDefault="00F8523D" w14:paraId="5083C2E1" w14:textId="77777777" w14:noSpellErr="1">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pPr>
            <w:r w:rsidR="3B8B009E">
              <w:rPr/>
              <w:t xml:space="preserve">your </w:t>
            </w:r>
            <w:r w:rsidR="3B8B009E">
              <w:rPr/>
              <w:t>role in setting engagement/active ownership objectives</w:t>
            </w:r>
            <w:r w:rsidR="3B8B009E">
              <w:rPr/>
              <w:t>;</w:t>
            </w:r>
          </w:p>
          <w:p w:rsidR="0025214A" w:rsidP="00732315" w:rsidRDefault="00F8523D" w14:paraId="69D80E6C" w14:textId="77777777" w14:noSpellErr="1">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pPr>
            <w:r w:rsidR="3B8B009E">
              <w:rPr/>
              <w:t>h</w:t>
            </w:r>
            <w:r w:rsidR="3B8B009E">
              <w:rPr/>
              <w:t xml:space="preserve">ow </w:t>
            </w:r>
            <w:r w:rsidR="3B8B009E">
              <w:rPr/>
              <w:t>you</w:t>
            </w:r>
            <w:r w:rsidR="3B8B009E">
              <w:rPr/>
              <w:t xml:space="preserve"> monitor/oversee service provider</w:t>
            </w:r>
            <w:r w:rsidR="3B8B009E">
              <w:rPr/>
              <w:t xml:space="preserve"> activities</w:t>
            </w:r>
            <w:r w:rsidR="3B8B009E">
              <w:rPr/>
              <w:t>; and/or</w:t>
            </w:r>
          </w:p>
          <w:p w:rsidRPr="00A50463" w:rsidR="0025214A" w:rsidP="00F255A6" w:rsidRDefault="00F8523D" w14:paraId="20AE3986" w14:textId="77777777" w14:noSpellErr="1">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pPr>
            <w:r w:rsidR="3B8B009E">
              <w:rPr/>
              <w:t>a</w:t>
            </w:r>
            <w:r w:rsidR="3B8B009E">
              <w:rPr/>
              <w:t>ny joint engagement conducted with the service provider (</w:t>
            </w:r>
            <w:r w:rsidR="3B8B009E">
              <w:rPr/>
              <w:t xml:space="preserve">e.g., </w:t>
            </w:r>
            <w:r w:rsidR="3B8B009E">
              <w:rPr/>
              <w:t>participating in company meetings)</w:t>
            </w:r>
            <w:r w:rsidR="3B8B009E">
              <w:rPr/>
              <w:t>.</w:t>
            </w:r>
          </w:p>
        </w:tc>
      </w:tr>
      <w:tr w:rsidRPr="00D5451C" w:rsidR="00016373" w:rsidTr="3B8B009E" w14:paraId="0EBE468D"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9204" w:type="dxa"/>
            <w:gridSpan w:val="4"/>
            <w:tcBorders>
              <w:left w:val="single" w:color="0070C0" w:sz="4" w:space="0"/>
              <w:bottom w:val="single" w:color="A6A6A6" w:themeColor="background1" w:themeShade="A6" w:sz="4" w:space="0"/>
              <w:right w:val="single" w:color="0070C0" w:sz="4" w:space="0"/>
            </w:tcBorders>
            <w:tcMar/>
          </w:tcPr>
          <w:p w:rsidRPr="00016373" w:rsidR="00016373" w:rsidP="3B8B009E" w:rsidRDefault="00016373" w14:paraId="28C0FD33" w14:textId="77777777" w14:noSpellErr="1">
            <w:pPr>
              <w:pStyle w:val="INDICATORTEXT"/>
              <w:rPr>
                <w:b w:val="1"/>
                <w:bCs w:val="1"/>
              </w:rPr>
            </w:pPr>
            <w:r w:rsidRPr="3B8B009E" w:rsidR="3B8B009E">
              <w:rPr>
                <w:b w:val="1"/>
                <w:bCs w:val="1"/>
              </w:rPr>
              <w:t>LOGIC</w:t>
            </w:r>
          </w:p>
        </w:tc>
      </w:tr>
      <w:tr w:rsidRPr="00D5451C" w:rsidR="0025214A" w:rsidTr="3B8B009E" w14:paraId="58ED08D2"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0070C0" w:sz="4" w:space="0"/>
              <w:bottom w:val="single" w:color="A6A6A6" w:themeColor="background1" w:themeShade="A6" w:sz="4" w:space="0"/>
              <w:right w:val="single" w:color="A6A6A6" w:themeColor="background1" w:themeShade="A6" w:sz="4" w:space="0"/>
            </w:tcBorders>
            <w:tcMar/>
          </w:tcPr>
          <w:p w:rsidR="0025214A" w:rsidP="3B8B009E" w:rsidRDefault="00142C4D" w14:paraId="34A54B77"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07</w:t>
            </w:r>
          </w:p>
        </w:tc>
        <w:tc>
          <w:tcPr>
            <w:cnfStyle w:val="000000000000" w:firstRow="0" w:lastRow="0" w:firstColumn="0" w:lastColumn="0" w:oddVBand="0" w:evenVBand="0" w:oddHBand="0" w:evenHBand="0" w:firstRowFirstColumn="0" w:firstRowLastColumn="0" w:lastRowFirstColumn="0" w:lastRowLastColumn="0"/>
            <w:tcW w:w="8080" w:type="dxa"/>
            <w:gridSpan w:val="3"/>
            <w:tcBorders>
              <w:left w:val="single" w:color="A6A6A6" w:themeColor="background1" w:themeShade="A6" w:sz="4" w:space="0"/>
              <w:right w:val="single" w:color="0070C0" w:sz="4" w:space="0"/>
            </w:tcBorders>
            <w:tcMar/>
          </w:tcPr>
          <w:p w:rsidRPr="00B47155" w:rsidR="00142C4D" w:rsidP="00142C4D" w:rsidRDefault="00142C4D" w14:paraId="444CEF91"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This indicator is applicable if you have service provider engagements aiming “to influence corporate practice” or “to encourage improved ESG disclosure”, as reported in</w:t>
            </w:r>
            <w:r w:rsidR="3B8B009E">
              <w:rPr/>
              <w:t xml:space="preserve"> </w:t>
            </w:r>
            <w:r w:rsidR="3B8B009E">
              <w:rPr/>
              <w:t>[02.1]</w:t>
            </w:r>
            <w:r w:rsidR="3B8B009E">
              <w:rPr/>
              <w:t>.</w:t>
            </w:r>
            <w:r w:rsidR="3B8B009E">
              <w:rPr/>
              <w:t xml:space="preserve"> </w:t>
            </w:r>
          </w:p>
          <w:p w:rsidRPr="00C84D06" w:rsidR="0025214A" w:rsidP="00142C4D" w:rsidRDefault="00142C4D" w14:paraId="568F77A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[07.2]</w:t>
            </w:r>
            <w:r w:rsidR="3B8B009E">
              <w:rPr/>
              <w:t xml:space="preserve"> is</w:t>
            </w:r>
            <w:r w:rsidR="3B8B009E">
              <w:rPr/>
              <w:t xml:space="preserve"> </w:t>
            </w:r>
            <w:r w:rsidR="3B8B009E">
              <w:rPr/>
              <w:t>applicable</w:t>
            </w:r>
            <w:r w:rsidR="3B8B009E">
              <w:rPr/>
              <w:t xml:space="preserve"> if you report ‘Yes’ to [07.1]</w:t>
            </w:r>
            <w:r w:rsidR="3B8B009E">
              <w:rPr/>
              <w:t>.</w:t>
            </w:r>
          </w:p>
        </w:tc>
      </w:tr>
      <w:tr w:rsidRPr="00D5451C" w:rsidR="00016373" w:rsidTr="3B8B009E" w14:paraId="56BCBCC6" w14:textId="77777777">
        <w:trPr>
          <w:cantSplit/>
        </w:trPr>
        <w:tc>
          <w:tcPr>
            <w:cnfStyle w:val="001000000000" w:firstRow="0" w:lastRow="0" w:firstColumn="1" w:lastColumn="0" w:oddVBand="0" w:evenVBand="0" w:oddHBand="0" w:evenHBand="0" w:firstRowFirstColumn="0" w:firstRowLastColumn="0" w:lastRowFirstColumn="0" w:lastRowLastColumn="0"/>
            <w:tcW w:w="9204" w:type="dxa"/>
            <w:gridSpan w:val="4"/>
            <w:tcBorders>
              <w:top w:val="single" w:color="A6A6A6" w:themeColor="background1" w:themeShade="A6" w:sz="4" w:space="0"/>
              <w:left w:val="single" w:color="0070C0" w:sz="4" w:space="0"/>
              <w:bottom w:val="single" w:color="A6A6A6" w:themeColor="background1" w:themeShade="A6" w:sz="4" w:space="0"/>
              <w:right w:val="single" w:color="0070C0" w:sz="4" w:space="0"/>
            </w:tcBorders>
            <w:tcMar/>
          </w:tcPr>
          <w:p w:rsidR="00016373" w:rsidP="00142C4D" w:rsidRDefault="00016373" w14:paraId="18783603" w14:textId="77777777" w14:noSpellErr="1">
            <w:pPr>
              <w:pStyle w:val="INDICATORTEXT"/>
              <w:jc w:val="both"/>
            </w:pPr>
            <w:r w:rsidRPr="3B8B009E" w:rsidR="3B8B009E">
              <w:rPr>
                <w:b w:val="1"/>
                <w:bCs w:val="1"/>
              </w:rPr>
              <w:t>ASSESSMENT</w:t>
            </w:r>
          </w:p>
        </w:tc>
      </w:tr>
      <w:tr w:rsidRPr="00D5451C" w:rsidR="0025214A" w:rsidTr="3B8B009E" w14:paraId="24CFA1B4"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0070C0" w:sz="4" w:space="0"/>
              <w:bottom w:val="nil"/>
              <w:right w:val="single" w:color="A6A6A6" w:themeColor="background1" w:themeShade="A6" w:sz="4" w:space="0"/>
            </w:tcBorders>
            <w:tcMar/>
          </w:tcPr>
          <w:p w:rsidR="0025214A" w:rsidP="3B8B009E" w:rsidRDefault="00142C4D" w14:paraId="21A2CDCD"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 xml:space="preserve"> LEA 07</w:t>
            </w:r>
          </w:p>
        </w:tc>
        <w:tc>
          <w:tcPr>
            <w:cnfStyle w:val="000000000000" w:firstRow="0" w:lastRow="0" w:firstColumn="0" w:lastColumn="0" w:oddVBand="0" w:evenVBand="0" w:oddHBand="0" w:evenHBand="0" w:firstRowFirstColumn="0" w:firstRowLastColumn="0" w:lastRowFirstColumn="0" w:lastRowLastColumn="0"/>
            <w:tcW w:w="8080"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Pr="00A96E0C" w:rsidR="00142C4D" w:rsidP="00142C4D" w:rsidRDefault="00142C4D" w14:paraId="7DBDEB1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t xml:space="preserve"> Maximum score: Three </w:t>
            </w:r>
            <w:r w:rsidRPr="00A96E0C">
              <w:rPr>
                <w:szCs w:val="18"/>
              </w:rPr>
              <w:sym w:font="Wingdings" w:char="F0AB"/>
            </w:r>
          </w:p>
          <w:p w:rsidR="0025214A" w:rsidP="005929F7" w:rsidRDefault="00142C4D" w14:paraId="79F0C55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The assessment of this indicator is b</w:t>
            </w:r>
            <w:r w:rsidR="3B8B009E">
              <w:rPr/>
              <w:t>ased on your responses to [07.1] and [07.2].</w:t>
            </w:r>
          </w:p>
        </w:tc>
      </w:tr>
      <w:tr w:rsidRPr="00D5451C" w:rsidR="0044605A" w:rsidTr="3B8B009E" w14:paraId="0252D58D"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44605A" w:rsidP="0044605A" w:rsidRDefault="0044605A" w14:paraId="1518682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44605A" w:rsidP="0044605A" w:rsidRDefault="0044605A" w14:paraId="646142F6" w14:textId="63453525"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D5451C" w:rsidR="0044605A" w:rsidTr="3B8B009E" w14:paraId="1B6F3CDC"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44605A" w:rsidP="0044605A" w:rsidRDefault="0044605A" w14:paraId="4AB73DF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4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FA40BC" w:rsidR="0044605A" w:rsidP="3B8B009E" w:rsidRDefault="0044605A" w14:paraId="72D0EF1D" w14:textId="157E814B"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06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44605A" w:rsidP="0044605A" w:rsidRDefault="0044605A" w14:paraId="54722930" w14:textId="3132C4A8"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4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44605A" w:rsidP="0044605A" w:rsidRDefault="0044605A" w14:paraId="3AA307CE" w14:textId="03AF3388"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D5451C" w:rsidR="0044605A" w:rsidTr="3B8B009E" w14:paraId="1C67F521"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44605A" w:rsidP="0044605A" w:rsidRDefault="0044605A" w14:paraId="4F84068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4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44605A" w:rsidP="3B8B009E" w:rsidRDefault="0044605A" w14:paraId="16FAB917" w14:textId="5B33B79F"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3B8B009E">
              <w:rPr/>
              <w:t xml:space="preserve">‘No’ </w:t>
            </w:r>
          </w:p>
        </w:tc>
        <w:tc>
          <w:tcPr>
            <w:cnfStyle w:val="000000000000" w:firstRow="0" w:lastRow="0" w:firstColumn="0" w:lastColumn="0" w:oddVBand="0" w:evenVBand="0" w:oddHBand="0" w:evenHBand="0" w:firstRowFirstColumn="0" w:firstRowLastColumn="0" w:lastRowFirstColumn="0" w:lastRowLastColumn="0"/>
            <w:tcW w:w="206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42063C" w:rsidR="0044605A" w:rsidP="3B8B009E" w:rsidRDefault="0044605A" w14:paraId="2B9B779B" w14:textId="6A183749"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24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44605A" w:rsidP="0044605A" w:rsidRDefault="0044605A" w14:paraId="06483D65"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44605A" w:rsidTr="3B8B009E" w14:paraId="2799D034"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44605A" w:rsidP="0044605A" w:rsidRDefault="0044605A" w14:paraId="7481DD4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4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44605A" w:rsidP="0044605A" w:rsidRDefault="0044605A" w14:paraId="35141D6E" w14:textId="52D5289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‘Yes’, one option selected</w:t>
            </w:r>
          </w:p>
        </w:tc>
        <w:tc>
          <w:tcPr>
            <w:cnfStyle w:val="000000000000" w:firstRow="0" w:lastRow="0" w:firstColumn="0" w:lastColumn="0" w:oddVBand="0" w:evenVBand="0" w:oddHBand="0" w:evenHBand="0" w:firstRowFirstColumn="0" w:firstRowLastColumn="0" w:lastRowFirstColumn="0" w:lastRowLastColumn="0"/>
            <w:tcW w:w="206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158C6806" w:rsidR="0044605A" w:rsidP="3B8B009E" w:rsidRDefault="0044605A" w14:paraId="5FB9D701" w14:textId="5683108E"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4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44605A" w:rsidP="0044605A" w:rsidRDefault="0044605A" w14:paraId="777A3D97"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44605A" w:rsidTr="3B8B009E" w14:paraId="5AD699D9"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44605A" w:rsidP="0044605A" w:rsidRDefault="0044605A" w14:paraId="600F594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4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44605A" w:rsidP="0044605A" w:rsidRDefault="0044605A" w14:paraId="47E0689C" w14:textId="75D907D3"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‘Yes’, 2–3 options selected</w:t>
            </w:r>
          </w:p>
        </w:tc>
        <w:tc>
          <w:tcPr>
            <w:cnfStyle w:val="000000000000" w:firstRow="0" w:lastRow="0" w:firstColumn="0" w:lastColumn="0" w:oddVBand="0" w:evenVBand="0" w:oddHBand="0" w:evenHBand="0" w:firstRowFirstColumn="0" w:firstRowLastColumn="0" w:lastRowFirstColumn="0" w:lastRowLastColumn="0"/>
            <w:tcW w:w="206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158C6806" w:rsidR="0044605A" w:rsidP="3B8B009E" w:rsidRDefault="0044605A" w14:paraId="0719F986" w14:textId="220E1C5F"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4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44605A" w:rsidP="0044605A" w:rsidRDefault="0044605A" w14:paraId="0A863CC9"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44605A" w:rsidTr="3B8B009E" w14:paraId="5C66E6FA"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right w:val="single" w:color="A6A6A6" w:themeColor="background1" w:themeShade="A6" w:sz="4" w:space="0"/>
            </w:tcBorders>
            <w:tcMar/>
          </w:tcPr>
          <w:p w:rsidR="0044605A" w:rsidP="0044605A" w:rsidRDefault="0044605A" w14:paraId="77CC34E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45"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tcMar/>
          </w:tcPr>
          <w:p w:rsidR="0044605A" w:rsidP="0044605A" w:rsidRDefault="0044605A" w14:paraId="70167F7F" w14:textId="72B7FAFB"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‘Yes’, &gt;3 options selected</w:t>
            </w:r>
          </w:p>
        </w:tc>
        <w:tc>
          <w:tcPr>
            <w:cnfStyle w:val="000000000000" w:firstRow="0" w:lastRow="0" w:firstColumn="0" w:lastColumn="0" w:oddVBand="0" w:evenVBand="0" w:oddHBand="0" w:evenHBand="0" w:firstRowFirstColumn="0" w:firstRowLastColumn="0" w:lastRowFirstColumn="0" w:lastRowLastColumn="0"/>
            <w:tcW w:w="2066"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tcMar/>
          </w:tcPr>
          <w:p w:rsidRPr="158C6806" w:rsidR="0044605A" w:rsidP="3B8B009E" w:rsidRDefault="0044605A" w14:paraId="2A261576" w14:textId="17245A2F"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469" w:type="dxa"/>
            <w:tcBorders>
              <w:top w:val="single" w:color="A6A6A6" w:themeColor="background1" w:themeShade="A6" w:sz="4" w:space="0"/>
              <w:left w:val="single" w:color="A6A6A6" w:themeColor="background1" w:themeShade="A6" w:sz="4" w:space="0"/>
              <w:bottom w:val="single" w:color="0070C0" w:sz="4" w:space="0"/>
              <w:right w:val="single" w:color="0070C0" w:sz="4" w:space="0"/>
            </w:tcBorders>
            <w:tcMar/>
          </w:tcPr>
          <w:p w:rsidR="0044605A" w:rsidP="0044605A" w:rsidRDefault="0044605A" w14:paraId="1212201E"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2764C5" w:rsidRDefault="002764C5" w14:paraId="4C7B3D0C" w14:textId="77777777"/>
    <w:p w:rsidR="00016373" w:rsidRDefault="00016373" w14:paraId="2EE1DA37" w14:textId="77777777"/>
    <w:p w:rsidR="00016373" w:rsidRDefault="00016373" w14:paraId="297D3631" w14:textId="77777777"/>
    <w:p w:rsidR="00016373" w:rsidRDefault="00016373" w14:paraId="4394B0D8" w14:textId="77777777"/>
    <w:p w:rsidR="00016373" w:rsidRDefault="00016373" w14:paraId="3A512D67" w14:textId="77777777"/>
    <w:p w:rsidR="00016373" w:rsidRDefault="00016373" w14:paraId="5747A793" w14:textId="77777777"/>
    <w:p w:rsidR="00016373" w:rsidRDefault="00016373" w14:paraId="72F4A677" w14:textId="77777777"/>
    <w:p w:rsidR="00016373" w:rsidRDefault="00016373" w14:paraId="2EA30AEF" w14:textId="77777777"/>
    <w:p w:rsidR="00016373" w:rsidRDefault="00016373" w14:paraId="3FE73549" w14:textId="77777777"/>
    <w:p w:rsidR="00016373" w:rsidRDefault="00016373" w14:paraId="22BE5488" w14:textId="6C1CC4C1"/>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D1FCA" w:rsidTr="3B8B009E" w14:paraId="32DD0D9C" w14:textId="2C41D1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4D1FCA" w:rsidP="00642847" w:rsidRDefault="004D1FCA" w14:paraId="7ABD9761" w14:textId="26B507D1">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4D1FCA" w:rsidP="3B8B009E" w:rsidRDefault="004D1FCA" w14:paraId="56656A5C" w14:textId="48647739"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4D1FCA" w:rsidP="3B8B009E" w:rsidRDefault="004D1FCA" w14:paraId="0BAE2AA9" w14:textId="6D612E2A"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4D1FCA" w:rsidP="3B8B009E" w:rsidRDefault="004D1FCA" w14:paraId="33A743B4" w14:textId="3C588DB9"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4D1FCA" w:rsidTr="3B8B009E" w14:paraId="05A18B5F" w14:textId="7FD6DD4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4D1FCA" w:rsidP="3B8B009E" w:rsidRDefault="004D1FCA" w14:paraId="655FDC82" w14:textId="7E8454F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08</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4D1FCA" w:rsidP="3B8B009E" w:rsidRDefault="004D1FCA" w14:paraId="299B41F7" w14:textId="1EBD164B"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4D1FCA" w:rsidP="3B8B009E" w:rsidRDefault="004D1FCA" w14:paraId="443E794C" w14:textId="2AFA69A9"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4D1FCA" w:rsidP="3B8B009E" w:rsidRDefault="004D1FCA" w14:paraId="2BC026E9" w14:textId="12B333CC"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2,6</w:t>
            </w:r>
          </w:p>
        </w:tc>
      </w:tr>
    </w:tbl>
    <w:p w:rsidR="004D1FCA" w:rsidP="004D1FCA" w:rsidRDefault="004D1FCA" w14:paraId="216C5D02" w14:textId="70F46B5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9661F0" w:rsidTr="3B8B009E" w14:paraId="72FCDDE0" w14:textId="25AC4C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9661F0" w:rsidP="3B8B009E" w:rsidRDefault="009661F0" w14:paraId="5538D09F" w14:textId="2C5327B2"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08</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0070C0" w:sz="4" w:space="0"/>
              <w:bottom w:val="single" w:color="0070C0" w:sz="4" w:space="0"/>
              <w:right w:val="single" w:color="0070C0" w:sz="4" w:space="0"/>
            </w:tcBorders>
            <w:shd w:val="clear" w:color="auto" w:fill="0070C0"/>
            <w:tcMar/>
          </w:tcPr>
          <w:p w:rsidRPr="00903B63" w:rsidR="009661F0" w:rsidP="3B8B009E" w:rsidRDefault="009661F0" w14:paraId="7FA834C1" w14:textId="2F3BD6CD"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9661F0" w:rsidTr="3B8B009E" w14:paraId="6B9729C0" w14:textId="107829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right w:val="single" w:color="595959" w:themeColor="text1" w:themeTint="A6" w:sz="4" w:space="0"/>
            </w:tcBorders>
            <w:tcMar/>
            <w:vAlign w:val="top"/>
          </w:tcPr>
          <w:p w:rsidRPr="000D72DF" w:rsidR="009661F0" w:rsidP="3B8B009E" w:rsidRDefault="009661F0" w14:paraId="69D8CDB0" w14:textId="0F6D17EC"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08.1</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9661F0" w:rsidR="009661F0" w:rsidP="3B8B009E" w:rsidRDefault="009661F0" w14:paraId="3D57C7C2" w14:textId="6E821BFA"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Indicate whether you monitor and/or discuss the following information provided to you by your service provider.</w:t>
            </w:r>
          </w:p>
        </w:tc>
      </w:tr>
      <w:tr w:rsidR="009661F0" w:rsidTr="3B8B009E" w14:paraId="7E08E139" w14:textId="3E60486A">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right w:val="single" w:color="595959" w:themeColor="text1" w:themeTint="A6" w:sz="4" w:space="0"/>
            </w:tcBorders>
            <w:tcMar/>
          </w:tcPr>
          <w:p w:rsidR="009661F0" w:rsidP="00642847" w:rsidRDefault="009661F0" w14:paraId="2129A782" w14:textId="6CD91754">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8080" w:type="dxa"/>
            <w:tcBorders>
              <w:top w:val="nil"/>
              <w:left w:val="single" w:color="595959" w:themeColor="text1" w:themeTint="A6" w:sz="4" w:space="0"/>
              <w:bottom w:val="single" w:color="0070C0" w:sz="4" w:space="0"/>
              <w:right w:val="single" w:color="0070C0" w:sz="4" w:space="0"/>
            </w:tcBorders>
            <w:shd w:val="clear" w:color="auto" w:fill="auto"/>
            <w:tcMar/>
          </w:tcPr>
          <w:p w:rsidRPr="00F80163" w:rsidR="006505A5" w:rsidP="00732315" w:rsidRDefault="006505A5" w14:paraId="560BEA56" w14:textId="2094062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T</w:t>
            </w:r>
            <w:r w:rsidR="3B8B009E">
              <w:rPr/>
              <w:t>he subject (or ESG issue(s)) of engagement</w:t>
            </w:r>
          </w:p>
          <w:p w:rsidRPr="00F80163" w:rsidR="006505A5" w:rsidP="00732315" w:rsidRDefault="006505A5" w14:paraId="2229C35B" w14:textId="0C3E31AC"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T</w:t>
            </w:r>
            <w:r w:rsidR="3B8B009E">
              <w:rPr/>
              <w:t>he objectives of the engagement</w:t>
            </w:r>
          </w:p>
          <w:p w:rsidRPr="00F80163" w:rsidR="006505A5" w:rsidP="00732315" w:rsidRDefault="006505A5" w14:paraId="373832EE" w14:textId="441A7D6D"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The rationale for engagement</w:t>
            </w:r>
          </w:p>
          <w:p w:rsidRPr="00F80163" w:rsidR="006505A5" w:rsidP="00732315" w:rsidRDefault="006505A5" w14:paraId="0206A922" w14:textId="3B7595CE"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T</w:t>
            </w:r>
            <w:r w:rsidR="3B8B009E">
              <w:rPr/>
              <w:t xml:space="preserve">he </w:t>
            </w:r>
            <w:r w:rsidR="3B8B009E">
              <w:rPr/>
              <w:t>frequency/intensity of interactions with companies</w:t>
            </w:r>
          </w:p>
          <w:p w:rsidRPr="00F80163" w:rsidR="006505A5" w:rsidP="00732315" w:rsidRDefault="006505A5" w14:paraId="54933A91" w14:textId="2210037C"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Progress towards the achievement of engagement objectives</w:t>
            </w:r>
          </w:p>
          <w:p w:rsidRPr="00F80163" w:rsidR="006505A5" w:rsidP="00732315" w:rsidRDefault="006505A5" w14:paraId="2F3AB5E1" w14:textId="5B627926"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Outcomes that have been achieved from the engagement</w:t>
            </w:r>
          </w:p>
          <w:p w:rsidRPr="00F80163" w:rsidR="006505A5" w:rsidP="00732315" w:rsidRDefault="006505A5" w14:paraId="7A60441D" w14:textId="6BCE7D1F"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Next steps for engagement activity</w:t>
            </w:r>
          </w:p>
          <w:p w:rsidRPr="00F80163" w:rsidR="006505A5" w:rsidP="00732315" w:rsidRDefault="009B114B" w14:paraId="5A220265" w14:textId="6EB5CD3C"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Other;</w:t>
            </w:r>
            <w:r w:rsidR="3B8B009E">
              <w:rPr/>
              <w:t xml:space="preserve"> specify ________________</w:t>
            </w:r>
          </w:p>
          <w:p w:rsidRPr="00B235C8" w:rsidR="009661F0" w:rsidP="00732315" w:rsidRDefault="006505A5" w14:paraId="65C2D240" w14:textId="4DF4AB66"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None of the above</w:t>
            </w:r>
          </w:p>
        </w:tc>
      </w:tr>
      <w:tr w:rsidR="009661F0" w:rsidTr="3B8B009E" w14:paraId="3B2DEE2F" w14:textId="5549AD8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right w:val="single" w:color="595959" w:themeColor="text1" w:themeTint="A6" w:sz="4" w:space="0"/>
            </w:tcBorders>
            <w:tcMar/>
            <w:vAlign w:val="top"/>
          </w:tcPr>
          <w:p w:rsidRPr="00AE100E" w:rsidR="009661F0" w:rsidP="3B8B009E" w:rsidRDefault="009661F0" w14:paraId="35B55134" w14:textId="6C37AEB6"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w:t>
            </w:r>
            <w:r w:rsidRPr="3B8B009E" w:rsidR="3B8B009E">
              <w:rPr>
                <w:rStyle w:val="IntenseEmphasis"/>
                <w:b w:val="1"/>
                <w:bCs w:val="1"/>
                <w:i w:val="0"/>
                <w:iCs w:val="0"/>
                <w:color w:val="595959" w:themeColor="text1" w:themeTint="A6" w:themeShade="FF"/>
              </w:rPr>
              <w:t>8.2</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0070C0" w:sz="4" w:space="0"/>
              <w:left w:val="single" w:color="595959" w:themeColor="text1" w:themeTint="A6" w:sz="4" w:space="0"/>
              <w:right w:val="single" w:color="0070C0" w:sz="4" w:space="0"/>
            </w:tcBorders>
            <w:shd w:val="clear" w:color="auto" w:fill="DAEEF3" w:themeFill="accent5" w:themeFillTint="33"/>
            <w:tcMar/>
          </w:tcPr>
          <w:p w:rsidR="009661F0" w:rsidP="00642847" w:rsidRDefault="009661F0" w14:paraId="07F8F75C" w14:textId="5CD5AEFD"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r w:rsidR="3B8B009E">
              <w:rPr/>
              <w:t>.</w:t>
            </w:r>
          </w:p>
          <w:p w:rsidRPr="005B4C52" w:rsidR="009661F0" w:rsidP="00642847" w:rsidRDefault="009661F0" w14:paraId="75363220" w14:textId="3F91BE98"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9661F0" w:rsidTr="3B8B009E" w14:paraId="11BB1DF4" w14:textId="0C212856">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right w:val="single" w:color="595959" w:themeColor="text1" w:themeTint="A6" w:sz="4" w:space="0"/>
            </w:tcBorders>
          </w:tcPr>
          <w:p w:rsidR="009661F0" w:rsidP="00642847" w:rsidRDefault="009661F0" w14:paraId="6C1764F4" w14:textId="0691F101">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nil"/>
              <w:left w:val="single" w:color="595959" w:themeColor="text1" w:themeTint="A6" w:sz="4" w:space="0"/>
              <w:bottom w:val="single" w:color="0070C0" w:sz="4" w:space="0"/>
              <w:right w:val="single" w:color="0070C0" w:sz="4" w:space="0"/>
            </w:tcBorders>
            <w:shd w:val="clear" w:color="auto" w:fill="auto"/>
            <w:tcMar/>
          </w:tcPr>
          <w:p w:rsidR="009661F0" w:rsidP="00642847" w:rsidRDefault="009661F0" w14:paraId="5888C359" w14:textId="27D75D40">
            <w:pPr>
              <w:pStyle w:val="INDICATORTEXT"/>
              <w:cnfStyle w:val="000000000000" w:firstRow="0" w:lastRow="0" w:firstColumn="0" w:lastColumn="0" w:oddVBand="0" w:evenVBand="0" w:oddHBand="0" w:evenHBand="0" w:firstRowFirstColumn="0" w:firstRowLastColumn="0" w:lastRowFirstColumn="0" w:lastRowLastColumn="0"/>
            </w:pPr>
          </w:p>
        </w:tc>
      </w:tr>
    </w:tbl>
    <w:p w:rsidR="004D1FCA" w:rsidP="005D7A56" w:rsidRDefault="004D1FCA" w14:paraId="5278CD57" w14:textId="6F1514AD">
      <w:pPr>
        <w:pStyle w:val="INDICATORNUMBER"/>
      </w:pPr>
    </w:p>
    <w:tbl>
      <w:tblPr>
        <w:tblStyle w:val="SubSubSectionMISCTableMANDATORY"/>
        <w:tblW w:w="9209" w:type="dxa"/>
        <w:tblInd w:w="5" w:type="dxa"/>
        <w:tblLook w:val="06A0" w:firstRow="1" w:lastRow="0" w:firstColumn="1" w:lastColumn="0" w:noHBand="1" w:noVBand="1"/>
      </w:tblPr>
      <w:tblGrid>
        <w:gridCol w:w="1134"/>
        <w:gridCol w:w="3251"/>
        <w:gridCol w:w="2132"/>
        <w:gridCol w:w="2692"/>
      </w:tblGrid>
      <w:tr w:rsidR="005D7A56" w:rsidTr="3B8B009E" w14:paraId="54679DCB" w14:textId="6A073FA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Mar/>
          </w:tcPr>
          <w:p w:rsidRPr="00DC20FA" w:rsidR="005D7A56" w:rsidP="3B8B009E" w:rsidRDefault="005D7A56" w14:paraId="7F6A692E" w14:textId="6F8415FE"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08</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0082C8" w:sz="4" w:space="0"/>
              <w:right w:val="single" w:color="0070C0" w:sz="4" w:space="0"/>
            </w:tcBorders>
            <w:tcMar/>
          </w:tcPr>
          <w:p w:rsidRPr="00DC20FA" w:rsidR="005D7A56" w:rsidP="3B8B009E" w:rsidRDefault="005D7A56" w14:paraId="3051FD1A" w14:textId="4ABDAF9F"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5D7A56" w:rsidTr="3B8B009E" w14:paraId="4F6AAA7F" w14:textId="5ED7BBF8">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A6A6A6" w:themeColor="background1" w:themeShade="A6" w:sz="4" w:space="0"/>
              <w:right w:val="single" w:color="0070C0" w:sz="4" w:space="0"/>
            </w:tcBorders>
            <w:tcMar/>
          </w:tcPr>
          <w:p w:rsidRPr="00860FD9" w:rsidR="005D7A56" w:rsidP="3B8B009E" w:rsidRDefault="00CA1184" w14:paraId="261D5C4D" w14:textId="0B8A9736" w14:noSpellErr="1">
            <w:pPr>
              <w:pStyle w:val="INDICATORTEXT"/>
              <w:jc w:val="both"/>
              <w:rPr>
                <w:b w:val="1"/>
                <w:bCs w:val="1"/>
              </w:rPr>
            </w:pPr>
            <w:r w:rsidRPr="3B8B009E" w:rsidR="3B8B009E">
              <w:rPr>
                <w:b w:val="1"/>
                <w:bCs w:val="1"/>
              </w:rPr>
              <w:t>LOGIC</w:t>
            </w:r>
          </w:p>
        </w:tc>
      </w:tr>
      <w:tr w:rsidRPr="00D5451C" w:rsidR="005D7A56" w:rsidTr="3B8B009E" w14:paraId="7399C5AF" w14:textId="1E0CBCAF">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005D7A56" w:rsidP="3B8B009E" w:rsidRDefault="005D7A56" w14:paraId="4A1BB0A3" w14:textId="155312A1"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08</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4" w:space="0"/>
              <w:bottom w:val="single" w:color="A6A6A6" w:themeColor="background1" w:themeShade="A6" w:sz="4" w:space="0"/>
              <w:right w:val="single" w:color="0070C0" w:sz="4" w:space="0"/>
            </w:tcBorders>
            <w:tcMar/>
          </w:tcPr>
          <w:p w:rsidR="005D7A56" w:rsidP="00936FCE" w:rsidRDefault="00CA1184" w14:paraId="235449A3" w14:textId="73FBCDA2"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This indicator is applicable if you have service provider engagements aiming to influence corporate practice’ or ‘encourage</w:t>
            </w:r>
            <w:r w:rsidR="3B8B009E">
              <w:rPr/>
              <w:t xml:space="preserve"> </w:t>
            </w:r>
            <w:r w:rsidR="3B8B009E">
              <w:rPr/>
              <w:t xml:space="preserve">better </w:t>
            </w:r>
            <w:r w:rsidR="3B8B009E">
              <w:rPr/>
              <w:t>ESG disclosure’, as reported in [02.1].</w:t>
            </w:r>
          </w:p>
        </w:tc>
      </w:tr>
      <w:tr w:rsidRPr="00837EA2" w:rsidR="0023421F" w:rsidTr="3B8B009E" w14:paraId="0C4CF13D" w14:textId="1E24A688">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A6A6A6" w:themeColor="background1" w:themeShade="A6" w:sz="4" w:space="0"/>
              <w:right w:val="single" w:color="0070C0" w:sz="4" w:space="0"/>
            </w:tcBorders>
            <w:tcMar/>
          </w:tcPr>
          <w:p w:rsidRPr="00837EA2" w:rsidR="0023421F" w:rsidP="3B8B009E" w:rsidRDefault="00CA1184" w14:paraId="6D41B1BF" w14:textId="05B8D088" w14:noSpellErr="1">
            <w:pPr>
              <w:pStyle w:val="INDICATORTEXT"/>
              <w:jc w:val="both"/>
              <w:rPr>
                <w:b w:val="1"/>
                <w:bCs w:val="1"/>
              </w:rPr>
            </w:pPr>
            <w:r w:rsidRPr="3B8B009E" w:rsidR="3B8B009E">
              <w:rPr>
                <w:b w:val="1"/>
                <w:bCs w:val="1"/>
              </w:rPr>
              <w:t>ASSESSMENT</w:t>
            </w:r>
          </w:p>
        </w:tc>
      </w:tr>
      <w:tr w:rsidRPr="00D5451C" w:rsidR="0023421F" w:rsidTr="3B8B009E" w14:paraId="42F2B021" w14:textId="117D9C8D">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nil"/>
            </w:tcBorders>
            <w:tcMar/>
          </w:tcPr>
          <w:p w:rsidR="0023421F" w:rsidP="3B8B009E" w:rsidRDefault="0023421F" w14:paraId="7ECF6695" w14:textId="76FFF5E9"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08</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4" w:space="0"/>
              <w:bottom w:val="single" w:color="A6A6A6" w:themeColor="background1" w:themeShade="A6" w:sz="4" w:space="0"/>
              <w:right w:val="single" w:color="0070C0" w:sz="4" w:space="0"/>
            </w:tcBorders>
            <w:tcMar/>
          </w:tcPr>
          <w:p w:rsidRPr="005D7A56" w:rsidR="00CA1184" w:rsidP="00CA1184" w:rsidRDefault="00CA1184" w14:paraId="759F4F85" w14:textId="490D9BEF"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Three </w:t>
            </w:r>
            <w:r w:rsidRPr="005D7A56">
              <w:rPr>
                <w:szCs w:val="18"/>
              </w:rPr>
              <w:sym w:font="Wingdings" w:char="F0AB"/>
            </w:r>
          </w:p>
          <w:p w:rsidRPr="00B47155" w:rsidR="00CA1184" w:rsidP="00CA1184" w:rsidRDefault="00CA1184" w14:paraId="7BBAA902" w14:textId="65CA0062"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The assessment of this indicator is b</w:t>
            </w:r>
            <w:r w:rsidR="3B8B009E">
              <w:rPr/>
              <w:t>ased on your responses to [08.1].</w:t>
            </w:r>
          </w:p>
        </w:tc>
      </w:tr>
      <w:tr w:rsidRPr="00D5451C" w:rsidR="00A83330" w:rsidTr="3B8B009E" w14:paraId="38CC58E1"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Mar/>
          </w:tcPr>
          <w:p w:rsidR="00A83330" w:rsidP="00A83330" w:rsidRDefault="00A83330" w14:paraId="2A83147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4" w:space="0"/>
              <w:bottom w:val="single" w:color="A6A6A6" w:themeColor="background1" w:themeShade="A6" w:sz="4" w:space="0"/>
              <w:right w:val="single" w:color="0070C0" w:sz="4" w:space="0"/>
            </w:tcBorders>
            <w:tcMar/>
          </w:tcPr>
          <w:p w:rsidR="00A83330" w:rsidP="00A83330" w:rsidRDefault="00A83330" w14:paraId="01B5DC2D" w14:textId="21A51C86"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D5451C" w:rsidR="00A83330" w:rsidTr="3B8B009E" w14:paraId="37C8BE69"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Mar/>
          </w:tcPr>
          <w:p w:rsidR="00A83330" w:rsidP="00A83330" w:rsidRDefault="00A83330" w14:paraId="7ACD15B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51" w:type="dxa"/>
            <w:tcBorders>
              <w:top w:val="single" w:color="A6A6A6" w:themeColor="background1" w:themeShade="A6" w:sz="4" w:space="0"/>
              <w:bottom w:val="single" w:color="A6A6A6" w:themeColor="background1" w:themeShade="A6" w:sz="4" w:space="0"/>
              <w:right w:val="single" w:color="BFBFBF" w:themeColor="background1" w:themeShade="BF" w:sz="4" w:space="0"/>
            </w:tcBorders>
            <w:tcMar/>
          </w:tcPr>
          <w:p w:rsidRPr="00FA40BC" w:rsidR="00A83330" w:rsidP="3B8B009E" w:rsidRDefault="00A83330" w14:paraId="28C5EE56" w14:textId="2B3D8F8C"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132" w:type="dxa"/>
            <w:tcBorders>
              <w:top w:val="single" w:color="A6A6A6" w:themeColor="background1" w:themeShade="A6" w:sz="4" w:space="0"/>
              <w:left w:val="single" w:color="BFBFBF" w:themeColor="background1" w:themeShade="BF" w:sz="4" w:space="0"/>
              <w:bottom w:val="single" w:color="A6A6A6" w:themeColor="background1" w:themeShade="A6" w:sz="4" w:space="0"/>
              <w:right w:val="single" w:color="BFBFBF" w:themeColor="background1" w:themeShade="BF" w:sz="4" w:space="0"/>
            </w:tcBorders>
            <w:tcMar/>
          </w:tcPr>
          <w:p w:rsidR="00A83330" w:rsidP="00A83330" w:rsidRDefault="00A83330" w14:paraId="4C551436" w14:textId="73B8B9AF"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692" w:type="dxa"/>
            <w:tcBorders>
              <w:top w:val="single" w:color="A6A6A6" w:themeColor="background1" w:themeShade="A6" w:sz="4" w:space="0"/>
              <w:left w:val="single" w:color="BFBFBF" w:themeColor="background1" w:themeShade="BF" w:sz="4" w:space="0"/>
              <w:bottom w:val="single" w:color="A6A6A6" w:themeColor="background1" w:themeShade="A6" w:sz="4" w:space="0"/>
              <w:right w:val="single" w:color="0070C0" w:sz="4" w:space="0"/>
            </w:tcBorders>
            <w:tcMar/>
          </w:tcPr>
          <w:p w:rsidR="00A83330" w:rsidP="00A83330" w:rsidRDefault="00A83330" w14:paraId="76F53394" w14:textId="10B867E3"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D5451C" w:rsidR="00A83330" w:rsidTr="3B8B009E" w14:paraId="5558EC0E"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Mar/>
          </w:tcPr>
          <w:p w:rsidR="00A83330" w:rsidP="00A83330" w:rsidRDefault="00A83330" w14:paraId="1D97733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51" w:type="dxa"/>
            <w:tcBorders>
              <w:top w:val="single" w:color="A6A6A6" w:themeColor="background1" w:themeShade="A6" w:sz="4" w:space="0"/>
              <w:bottom w:val="single" w:color="A6A6A6" w:themeColor="background1" w:themeShade="A6" w:sz="4" w:space="0"/>
              <w:right w:val="single" w:color="BFBFBF" w:themeColor="background1" w:themeShade="BF" w:sz="4" w:space="0"/>
            </w:tcBorders>
            <w:tcMar/>
          </w:tcPr>
          <w:p w:rsidR="00A83330" w:rsidP="3B8B009E" w:rsidRDefault="00A83330" w14:paraId="562BBE60" w14:textId="4F64BB70"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3B8B009E">
              <w:rPr/>
              <w:t xml:space="preserve">‘None of the above’ </w:t>
            </w:r>
          </w:p>
        </w:tc>
        <w:tc>
          <w:tcPr>
            <w:cnfStyle w:val="000000000000" w:firstRow="0" w:lastRow="0" w:firstColumn="0" w:lastColumn="0" w:oddVBand="0" w:evenVBand="0" w:oddHBand="0" w:evenHBand="0" w:firstRowFirstColumn="0" w:firstRowLastColumn="0" w:lastRowFirstColumn="0" w:lastRowLastColumn="0"/>
            <w:tcW w:w="2132" w:type="dxa"/>
            <w:tcBorders>
              <w:top w:val="single" w:color="A6A6A6" w:themeColor="background1" w:themeShade="A6" w:sz="4" w:space="0"/>
              <w:left w:val="single" w:color="BFBFBF" w:themeColor="background1" w:themeShade="BF" w:sz="4" w:space="0"/>
              <w:bottom w:val="single" w:color="A6A6A6" w:themeColor="background1" w:themeShade="A6" w:sz="4" w:space="0"/>
              <w:right w:val="single" w:color="BFBFBF" w:themeColor="background1" w:themeShade="BF" w:sz="4" w:space="0"/>
            </w:tcBorders>
            <w:tcMar/>
          </w:tcPr>
          <w:p w:rsidRPr="0042063C" w:rsidR="00A83330" w:rsidP="3B8B009E" w:rsidRDefault="00A83330" w14:paraId="67335375" w14:textId="6677962C"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2692" w:type="dxa"/>
            <w:tcBorders>
              <w:top w:val="single" w:color="A6A6A6" w:themeColor="background1" w:themeShade="A6" w:sz="4" w:space="0"/>
              <w:left w:val="single" w:color="BFBFBF" w:themeColor="background1" w:themeShade="BF" w:sz="4" w:space="0"/>
              <w:bottom w:val="single" w:color="A6A6A6" w:themeColor="background1" w:themeShade="A6" w:sz="4" w:space="0"/>
              <w:right w:val="single" w:color="0070C0" w:sz="4" w:space="0"/>
            </w:tcBorders>
            <w:tcMar/>
          </w:tcPr>
          <w:p w:rsidR="00A83330" w:rsidP="00A83330" w:rsidRDefault="00A83330" w14:paraId="3715AB49"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A83330" w:rsidTr="3B8B009E" w14:paraId="69FD96E1"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Mar/>
          </w:tcPr>
          <w:p w:rsidR="00A83330" w:rsidP="00A83330" w:rsidRDefault="00A83330" w14:paraId="4278C6E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51" w:type="dxa"/>
            <w:tcBorders>
              <w:top w:val="single" w:color="A6A6A6" w:themeColor="background1" w:themeShade="A6" w:sz="4" w:space="0"/>
              <w:bottom w:val="single" w:color="A6A6A6" w:themeColor="background1" w:themeShade="A6" w:sz="4" w:space="0"/>
              <w:right w:val="single" w:color="BFBFBF" w:themeColor="background1" w:themeShade="BF" w:sz="4" w:space="0"/>
            </w:tcBorders>
            <w:tcMar/>
          </w:tcPr>
          <w:p w:rsidR="00A83330" w:rsidP="00A83330" w:rsidRDefault="00A83330" w14:paraId="2E744BCA" w14:textId="40922EE6"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1–2 options selected</w:t>
            </w:r>
          </w:p>
        </w:tc>
        <w:tc>
          <w:tcPr>
            <w:cnfStyle w:val="000000000000" w:firstRow="0" w:lastRow="0" w:firstColumn="0" w:lastColumn="0" w:oddVBand="0" w:evenVBand="0" w:oddHBand="0" w:evenHBand="0" w:firstRowFirstColumn="0" w:firstRowLastColumn="0" w:lastRowFirstColumn="0" w:lastRowLastColumn="0"/>
            <w:tcW w:w="2132" w:type="dxa"/>
            <w:tcBorders>
              <w:top w:val="single" w:color="A6A6A6" w:themeColor="background1" w:themeShade="A6" w:sz="4" w:space="0"/>
              <w:left w:val="single" w:color="BFBFBF" w:themeColor="background1" w:themeShade="BF" w:sz="4" w:space="0"/>
              <w:bottom w:val="single" w:color="A6A6A6" w:themeColor="background1" w:themeShade="A6" w:sz="4" w:space="0"/>
              <w:right w:val="single" w:color="BFBFBF" w:themeColor="background1" w:themeShade="BF" w:sz="4" w:space="0"/>
            </w:tcBorders>
            <w:tcMar/>
          </w:tcPr>
          <w:p w:rsidRPr="158C6806" w:rsidR="00A83330" w:rsidP="3B8B009E" w:rsidRDefault="00A83330" w14:paraId="3E8C481E" w14:textId="431DFC61"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692" w:type="dxa"/>
            <w:tcBorders>
              <w:top w:val="single" w:color="A6A6A6" w:themeColor="background1" w:themeShade="A6" w:sz="4" w:space="0"/>
              <w:left w:val="single" w:color="BFBFBF" w:themeColor="background1" w:themeShade="BF" w:sz="4" w:space="0"/>
              <w:bottom w:val="single" w:color="A6A6A6" w:themeColor="background1" w:themeShade="A6" w:sz="4" w:space="0"/>
              <w:right w:val="single" w:color="0070C0" w:sz="4" w:space="0"/>
            </w:tcBorders>
            <w:tcMar/>
          </w:tcPr>
          <w:p w:rsidR="00A83330" w:rsidP="00A83330" w:rsidRDefault="00A83330" w14:paraId="26B78888"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A83330" w:rsidTr="3B8B009E" w14:paraId="04A877CB"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Mar/>
          </w:tcPr>
          <w:p w:rsidR="00A83330" w:rsidP="00A83330" w:rsidRDefault="00A83330" w14:paraId="0311620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51" w:type="dxa"/>
            <w:tcBorders>
              <w:top w:val="single" w:color="A6A6A6" w:themeColor="background1" w:themeShade="A6" w:sz="4" w:space="0"/>
              <w:bottom w:val="single" w:color="A6A6A6" w:themeColor="background1" w:themeShade="A6" w:sz="4" w:space="0"/>
              <w:right w:val="single" w:color="BFBFBF" w:themeColor="background1" w:themeShade="BF" w:sz="4" w:space="0"/>
            </w:tcBorders>
            <w:tcMar/>
          </w:tcPr>
          <w:p w:rsidR="00A83330" w:rsidP="00A83330" w:rsidRDefault="00A83330" w14:paraId="4CEB1ACF" w14:textId="4E084C82"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3–4 options selected</w:t>
            </w:r>
          </w:p>
        </w:tc>
        <w:tc>
          <w:tcPr>
            <w:cnfStyle w:val="000000000000" w:firstRow="0" w:lastRow="0" w:firstColumn="0" w:lastColumn="0" w:oddVBand="0" w:evenVBand="0" w:oddHBand="0" w:evenHBand="0" w:firstRowFirstColumn="0" w:firstRowLastColumn="0" w:lastRowFirstColumn="0" w:lastRowLastColumn="0"/>
            <w:tcW w:w="2132" w:type="dxa"/>
            <w:tcBorders>
              <w:top w:val="single" w:color="A6A6A6" w:themeColor="background1" w:themeShade="A6" w:sz="4" w:space="0"/>
              <w:left w:val="single" w:color="BFBFBF" w:themeColor="background1" w:themeShade="BF" w:sz="4" w:space="0"/>
              <w:bottom w:val="single" w:color="A6A6A6" w:themeColor="background1" w:themeShade="A6" w:sz="4" w:space="0"/>
              <w:right w:val="single" w:color="BFBFBF" w:themeColor="background1" w:themeShade="BF" w:sz="4" w:space="0"/>
            </w:tcBorders>
            <w:tcMar/>
          </w:tcPr>
          <w:p w:rsidRPr="158C6806" w:rsidR="00A83330" w:rsidP="3B8B009E" w:rsidRDefault="00A83330" w14:paraId="727056BB" w14:textId="2F6C060C"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692" w:type="dxa"/>
            <w:tcBorders>
              <w:top w:val="single" w:color="A6A6A6" w:themeColor="background1" w:themeShade="A6" w:sz="4" w:space="0"/>
              <w:left w:val="single" w:color="BFBFBF" w:themeColor="background1" w:themeShade="BF" w:sz="4" w:space="0"/>
              <w:bottom w:val="single" w:color="A6A6A6" w:themeColor="background1" w:themeShade="A6" w:sz="4" w:space="0"/>
              <w:right w:val="single" w:color="0070C0" w:sz="4" w:space="0"/>
            </w:tcBorders>
            <w:tcMar/>
          </w:tcPr>
          <w:p w:rsidR="00A83330" w:rsidP="00A83330" w:rsidRDefault="00A83330" w14:paraId="5ABC4B7A"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A83330" w:rsidTr="3B8B009E" w14:paraId="16D7C718"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0082C8" w:sz="4" w:space="0"/>
            </w:tcBorders>
            <w:tcMar/>
          </w:tcPr>
          <w:p w:rsidR="00A83330" w:rsidP="00A83330" w:rsidRDefault="00A83330" w14:paraId="63B9CB8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51" w:type="dxa"/>
            <w:tcBorders>
              <w:top w:val="single" w:color="A6A6A6" w:themeColor="background1" w:themeShade="A6" w:sz="4" w:space="0"/>
              <w:bottom w:val="single" w:color="0082C8" w:sz="4" w:space="0"/>
              <w:right w:val="single" w:color="BFBFBF" w:themeColor="background1" w:themeShade="BF" w:sz="4" w:space="0"/>
            </w:tcBorders>
            <w:tcMar/>
          </w:tcPr>
          <w:p w:rsidR="00A83330" w:rsidP="00A83330" w:rsidRDefault="00A83330" w14:paraId="69C28E27" w14:textId="6EFDA78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 xml:space="preserve">&gt;4 options selected </w:t>
            </w:r>
          </w:p>
        </w:tc>
        <w:tc>
          <w:tcPr>
            <w:cnfStyle w:val="000000000000" w:firstRow="0" w:lastRow="0" w:firstColumn="0" w:lastColumn="0" w:oddVBand="0" w:evenVBand="0" w:oddHBand="0" w:evenHBand="0" w:firstRowFirstColumn="0" w:firstRowLastColumn="0" w:lastRowFirstColumn="0" w:lastRowLastColumn="0"/>
            <w:tcW w:w="2132" w:type="dxa"/>
            <w:tcBorders>
              <w:top w:val="single" w:color="A6A6A6" w:themeColor="background1" w:themeShade="A6" w:sz="4" w:space="0"/>
              <w:left w:val="single" w:color="BFBFBF" w:themeColor="background1" w:themeShade="BF" w:sz="4" w:space="0"/>
              <w:bottom w:val="single" w:color="0082C8" w:sz="4" w:space="0"/>
              <w:right w:val="single" w:color="BFBFBF" w:themeColor="background1" w:themeShade="BF" w:sz="4" w:space="0"/>
            </w:tcBorders>
            <w:tcMar/>
          </w:tcPr>
          <w:p w:rsidRPr="158C6806" w:rsidR="00A83330" w:rsidP="3B8B009E" w:rsidRDefault="00A83330" w14:paraId="67D45544" w14:textId="1410CEA5"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692" w:type="dxa"/>
            <w:tcBorders>
              <w:top w:val="single" w:color="A6A6A6" w:themeColor="background1" w:themeShade="A6" w:sz="4" w:space="0"/>
              <w:left w:val="single" w:color="BFBFBF" w:themeColor="background1" w:themeShade="BF" w:sz="4" w:space="0"/>
              <w:bottom w:val="single" w:color="0082C8" w:sz="4" w:space="0"/>
              <w:right w:val="single" w:color="0070C0" w:sz="4" w:space="0"/>
            </w:tcBorders>
            <w:tcMar/>
          </w:tcPr>
          <w:p w:rsidR="00A83330" w:rsidP="00A83330" w:rsidRDefault="00A83330" w14:paraId="57D80F82"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5D7A56" w:rsidP="005D7A56" w:rsidRDefault="005D7A56" w14:paraId="735BCC4F" w14:textId="1AEB84BF">
      <w:pPr>
        <w:pStyle w:val="INDICATORNUMBER"/>
      </w:pPr>
    </w:p>
    <w:p w:rsidR="004D1FCA" w:rsidRDefault="004D1FCA" w14:paraId="23B9E93D" w14:textId="58505DB7">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1397"/>
        <w:gridCol w:w="439"/>
        <w:gridCol w:w="6662"/>
      </w:tblGrid>
      <w:tr w:rsidRPr="00F44B1D" w:rsidR="003E6957" w:rsidTr="3B8B009E" w14:paraId="509F70AB" w14:textId="77777777">
        <w:trPr>
          <w:trHeight w:val="387"/>
        </w:trPr>
        <w:tc>
          <w:tcPr>
            <w:cnfStyle w:val="000000000000" w:firstRow="0" w:lastRow="0" w:firstColumn="0" w:lastColumn="0" w:oddVBand="0" w:evenVBand="0" w:oddHBand="0" w:evenHBand="0" w:firstRowFirstColumn="0" w:firstRowLastColumn="0" w:lastRowFirstColumn="0" w:lastRowLastColumn="0"/>
            <w:tcW w:w="708" w:type="dxa"/>
            <w:tcMar/>
          </w:tcPr>
          <w:p w:rsidR="003E6957" w:rsidP="00642847" w:rsidRDefault="003E6957" w14:paraId="2E358A6D" w14:textId="77777777">
            <w:pPr>
              <w:pStyle w:val="ModuleSubSectionHeading"/>
              <w:ind w:left="0"/>
              <w:rPr>
                <w:b w:val="0"/>
                <w:noProof/>
              </w:rPr>
            </w:pPr>
            <w:r>
              <w:rPr>
                <w:b w:val="0"/>
                <w:noProof/>
              </w:rPr>
              <w:lastRenderedPageBreak/>
              <w:drawing>
                <wp:inline distT="0" distB="0" distL="0" distR="0" wp14:anchorId="610252BA" wp14:editId="312C8E5A">
                  <wp:extent cx="330200" cy="330200"/>
                  <wp:effectExtent l="0" t="0" r="0" b="0"/>
                  <wp:docPr id="1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1397" w:type="dxa"/>
            <w:tcMar/>
          </w:tcPr>
          <w:p w:rsidRPr="006D6462" w:rsidR="003E6957" w:rsidP="3B8B009E" w:rsidRDefault="003E6957" w14:paraId="570C3317" w14:textId="77777777" w14:noSpellErr="1">
            <w:pPr>
              <w:pStyle w:val="Heading3"/>
              <w:outlineLvl w:val="2"/>
              <w:rPr>
                <w:b w:val="0"/>
                <w:bCs w:val="0"/>
                <w:i w:val="1"/>
                <w:iCs w:val="1"/>
              </w:rPr>
            </w:pPr>
            <w:bookmarkStart w:name="_Toc467226085" w:id="12"/>
            <w:r w:rsidRPr="3B8B009E">
              <w:rPr>
                <w:rStyle w:val="IntenseEmphasis"/>
                <w:b w:val="1"/>
                <w:bCs w:val="1"/>
                <w:i w:val="0"/>
                <w:iCs w:val="0"/>
                <w:color w:val="FFFFFF" w:themeColor="background1"/>
              </w:rPr>
              <w:t>PROCESS</w:t>
            </w:r>
            <w:bookmarkEnd w:id="12"/>
          </w:p>
        </w:tc>
        <w:tc>
          <w:tcPr>
            <w:cnfStyle w:val="000000000000" w:firstRow="0" w:lastRow="0" w:firstColumn="0" w:lastColumn="0" w:oddVBand="0" w:evenVBand="0" w:oddHBand="0" w:evenHBand="0" w:firstRowFirstColumn="0" w:firstRowLastColumn="0" w:lastRowFirstColumn="0" w:lastRowLastColumn="0"/>
            <w:tcW w:w="439" w:type="dxa"/>
            <w:tcMar/>
          </w:tcPr>
          <w:p w:rsidRPr="00ED1D5A" w:rsidR="003E6957" w:rsidP="00642847" w:rsidRDefault="003E6957" w14:paraId="0A10DBBD" w14:textId="77777777">
            <w:pPr>
              <w:pStyle w:val="ModuleSubSectionHeading"/>
              <w:ind w:left="0"/>
              <w:rPr>
                <w:rStyle w:val="IntenseEmphasis"/>
                <w:b/>
                <w:bCs w:val="0"/>
                <w:i w:val="0"/>
                <w:iCs w:val="0"/>
                <w:color w:val="FFFFFF" w:themeColor="background1"/>
              </w:rPr>
            </w:pPr>
            <w:r>
              <w:rPr>
                <w:noProof/>
              </w:rPr>
              <w:drawing>
                <wp:inline distT="0" distB="0" distL="0" distR="0" wp14:anchorId="155DD1F0" wp14:editId="4B4BA35A">
                  <wp:extent cx="186824" cy="329034"/>
                  <wp:effectExtent l="0" t="0" r="0" b="0"/>
                  <wp:docPr id="13"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Mar/>
          </w:tcPr>
          <w:p w:rsidRPr="009224A2" w:rsidR="003E6957" w:rsidP="3B8B009E" w:rsidRDefault="003E6957" w14:paraId="43CAA818" w14:textId="77777777" w14:noSpellErr="1">
            <w:pPr>
              <w:pStyle w:val="Heading4"/>
              <w:outlineLvl w:val="3"/>
              <w:rPr>
                <w:rStyle w:val="IntenseEmphasis"/>
                <w:b w:val="0"/>
                <w:bCs w:val="0"/>
                <w:color w:val="008CD0"/>
                <w:sz w:val="24"/>
                <w:szCs w:val="24"/>
              </w:rPr>
            </w:pPr>
            <w:r w:rsidR="3B8B009E">
              <w:rPr/>
              <w:t>General processes for all three groups of engagers</w:t>
            </w:r>
          </w:p>
        </w:tc>
      </w:tr>
    </w:tbl>
    <w:p w:rsidR="00285FF5" w:rsidP="00213FD3" w:rsidRDefault="00285FF5" w14:paraId="0FB222B2" w14:textId="77777777">
      <w:pPr>
        <w:pStyle w:val="INDICATORNUMBER"/>
        <w:spacing w:before="0" w:after="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85FF5" w:rsidTr="3B8B009E" w14:paraId="48921BD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285FF5" w:rsidP="00642847" w:rsidRDefault="00285FF5" w14:paraId="3FE9C095"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285FF5" w:rsidP="3B8B009E" w:rsidRDefault="00285FF5" w14:paraId="058DFDA2"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285FF5" w:rsidP="3B8B009E" w:rsidRDefault="00285FF5" w14:paraId="3347D9BD"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285FF5" w:rsidP="3B8B009E" w:rsidRDefault="00285FF5" w14:paraId="6678EFBD"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285FF5" w:rsidTr="3B8B009E" w14:paraId="54264923"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285FF5" w:rsidP="3B8B009E" w:rsidRDefault="00285FF5" w14:paraId="2842324A"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09</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285FF5" w:rsidP="3B8B009E" w:rsidRDefault="00285FF5" w14:paraId="0E90030C"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285FF5" w:rsidP="3B8B009E" w:rsidRDefault="00285FF5" w14:paraId="45D1A5BF"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285FF5" w:rsidP="3B8B009E" w:rsidRDefault="00285FF5" w14:paraId="16D067AE"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1</w:t>
            </w:r>
            <w:r w:rsidRPr="3B8B009E" w:rsidR="3B8B009E">
              <w:rPr>
                <w:rStyle w:val="IntenseEmphasis"/>
                <w:i w:val="0"/>
                <w:iCs w:val="0"/>
                <w:color w:val="FFFFFF" w:themeColor="background1" w:themeTint="FF" w:themeShade="FF"/>
              </w:rPr>
              <w:t>,2</w:t>
            </w:r>
          </w:p>
        </w:tc>
      </w:tr>
    </w:tbl>
    <w:p w:rsidR="00285FF5" w:rsidP="00213FD3" w:rsidRDefault="00285FF5" w14:paraId="5BD0B621" w14:textId="77777777">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8080"/>
      </w:tblGrid>
      <w:tr w:rsidR="00327AA4" w:rsidTr="3B8B009E" w14:paraId="5A2801F4"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Mar/>
          </w:tcPr>
          <w:p w:rsidRPr="00903B63" w:rsidR="00327AA4" w:rsidP="3B8B009E" w:rsidRDefault="00327AA4" w14:paraId="70E7F7D6"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09</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595959" w:themeColor="text1" w:themeTint="A6" w:sz="4" w:space="0"/>
              <w:bottom w:val="nil"/>
              <w:right w:val="single" w:color="595959" w:themeColor="text1" w:themeTint="A6" w:sz="4" w:space="0"/>
            </w:tcBorders>
            <w:shd w:val="clear" w:color="auto" w:fill="888888"/>
            <w:tcMar/>
          </w:tcPr>
          <w:p w:rsidRPr="00903B63" w:rsidR="00327AA4" w:rsidP="3B8B009E" w:rsidRDefault="00327AA4" w14:paraId="0E1BC382"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327AA4" w:rsidTr="3B8B009E" w14:paraId="5BDE4DF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tcMar/>
            <w:vAlign w:val="top"/>
          </w:tcPr>
          <w:p w:rsidR="00327AA4" w:rsidP="3B8B009E" w:rsidRDefault="00327AA4" w14:paraId="4BDFE287"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09.1</w:t>
            </w:r>
          </w:p>
        </w:tc>
        <w:tc>
          <w:tcPr>
            <w:cnfStyle w:val="000000000000" w:firstRow="0" w:lastRow="0" w:firstColumn="0" w:lastColumn="0" w:oddVBand="0" w:evenVBand="0" w:oddHBand="0" w:evenHBand="0" w:firstRowFirstColumn="0" w:firstRowLastColumn="0" w:lastRowFirstColumn="0" w:lastRowLastColumn="0"/>
            <w:tcW w:w="8080" w:type="dxa"/>
            <w:tcBorders>
              <w:top w:val="nil"/>
              <w:right w:val="single" w:color="595959" w:themeColor="text1" w:themeTint="A6" w:sz="4" w:space="0"/>
            </w:tcBorders>
            <w:tcMar/>
          </w:tcPr>
          <w:p w:rsidRPr="00642847" w:rsidR="00327AA4" w:rsidP="000D0F19" w:rsidRDefault="00642847" w14:paraId="67023CAB" w14:textId="1A066019"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Indicate if insights gained from your engagements are shared with your internal or external investment managers</w:t>
            </w:r>
            <w:r w:rsidR="3B8B009E">
              <w:rPr/>
              <w:t>.</w:t>
            </w:r>
          </w:p>
        </w:tc>
      </w:tr>
      <w:tr w:rsidR="00642847" w:rsidTr="3B8B009E" w14:paraId="5AD44F19" w14:textId="77777777">
        <w:trPr>
          <w:trHeight w:val="412"/>
        </w:trPr>
        <w:tc>
          <w:tcPr>
            <w:cnfStyle w:val="001000000000" w:firstRow="0" w:lastRow="0" w:firstColumn="1" w:lastColumn="0" w:oddVBand="0" w:evenVBand="0" w:oddHBand="0" w:evenHBand="0" w:firstRowFirstColumn="0" w:firstRowLastColumn="0" w:lastRowFirstColumn="0" w:lastRowLastColumn="0"/>
            <w:tcW w:w="1134" w:type="dxa"/>
            <w:vMerge w:val="restart"/>
            <w:tcMar/>
          </w:tcPr>
          <w:p w:rsidRPr="00AE100E" w:rsidR="00642847" w:rsidP="00F41D18" w:rsidRDefault="00642847" w14:paraId="7A625233"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nil"/>
              <w:bottom w:val="single" w:color="A6A6A6" w:themeColor="background1" w:themeShade="A6" w:sz="4" w:space="0"/>
              <w:right w:val="single" w:color="595959" w:themeColor="text1" w:themeTint="A6" w:sz="4" w:space="0"/>
            </w:tcBorders>
            <w:shd w:val="clear" w:color="auto" w:fill="A6A6A6" w:themeFill="background1" w:themeFillShade="A6"/>
            <w:tcMar/>
          </w:tcPr>
          <w:p w:rsidRPr="00921CCF" w:rsidR="00642847" w:rsidP="3B8B009E" w:rsidRDefault="00642847" w14:paraId="28F85B53"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Individual/Internal staff engagements</w:t>
            </w:r>
          </w:p>
        </w:tc>
      </w:tr>
      <w:tr w:rsidR="00642847" w:rsidTr="3B8B009E" w14:paraId="0FDA0DCD"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642847" w:rsidP="00642847" w:rsidRDefault="00642847" w14:paraId="1DEB6B0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2D2E77" w:rsidR="00642847" w:rsidP="00F8523D" w:rsidRDefault="00642847" w14:paraId="6B7558BC"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rPr/>
              <w:t xml:space="preserve"> Yes, </w:t>
            </w:r>
            <w:r>
              <w:rPr/>
              <w:t>systematically</w:t>
            </w:r>
            <w:r w:rsidR="00CA20E3">
              <w:rPr/>
              <w:t xml:space="preserve"> </w:t>
            </w:r>
            <w:r w:rsidRPr="00F80163">
              <w:sym w:font="Wingdings" w:char="F06D"/>
            </w:r>
            <w:r w:rsidRPr="00F80163">
              <w:rPr/>
              <w:t xml:space="preserve"> Yes, </w:t>
            </w:r>
            <w:r>
              <w:rPr/>
              <w:t>occasionally</w:t>
            </w:r>
            <w:r w:rsidR="00CA20E3">
              <w:rPr/>
              <w:t xml:space="preserve"> </w:t>
            </w:r>
            <w:r w:rsidRPr="00F80163">
              <w:sym w:font="Wingdings" w:char="F06D"/>
            </w:r>
            <w:r w:rsidRPr="00F80163">
              <w:rPr/>
              <w:t xml:space="preserve"> No</w:t>
            </w:r>
          </w:p>
        </w:tc>
      </w:tr>
      <w:tr w:rsidR="00642847" w:rsidTr="3B8B009E" w14:paraId="402104AA" w14:textId="77777777">
        <w:trPr>
          <w:trHeight w:val="325"/>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642847" w:rsidP="00F41D18" w:rsidRDefault="00642847" w14:paraId="3B501B5C"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6A6A6" w:themeFill="background1" w:themeFillShade="A6"/>
            <w:tcMar/>
          </w:tcPr>
          <w:p w:rsidRPr="00921CCF" w:rsidR="00642847" w:rsidP="3B8B009E" w:rsidRDefault="005809E0" w14:paraId="0B366082"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3B8B009E" w:rsidR="3B8B009E">
              <w:rPr>
                <w:b w:val="1"/>
                <w:bCs w:val="1"/>
                <w:color w:val="FFFFFF" w:themeColor="background1" w:themeTint="FF" w:themeShade="FF"/>
                <w:sz w:val="18"/>
                <w:szCs w:val="18"/>
              </w:rPr>
              <w:t>Collaborative engagements</w:t>
            </w:r>
          </w:p>
        </w:tc>
      </w:tr>
      <w:tr w:rsidR="005809E0" w:rsidTr="3B8B009E" w14:paraId="3EB929F2"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5809E0" w:rsidP="00642847" w:rsidRDefault="005809E0" w14:paraId="4DBCB26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2D2E77" w:rsidR="005809E0" w:rsidP="00F8523D" w:rsidRDefault="005809E0" w14:paraId="5B148EDA"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rPr/>
              <w:t xml:space="preserve"> Yes, </w:t>
            </w:r>
            <w:r>
              <w:rPr/>
              <w:t>systematically</w:t>
            </w:r>
            <w:r w:rsidR="00CA20E3">
              <w:rPr/>
              <w:t xml:space="preserve"> </w:t>
            </w:r>
            <w:r w:rsidRPr="00F80163">
              <w:sym w:font="Wingdings" w:char="F06D"/>
            </w:r>
            <w:r w:rsidRPr="00F80163">
              <w:rPr/>
              <w:t xml:space="preserve"> Yes, </w:t>
            </w:r>
            <w:r>
              <w:rPr/>
              <w:t>occasionally</w:t>
            </w:r>
            <w:r w:rsidR="00CA20E3">
              <w:rPr/>
              <w:t xml:space="preserve"> </w:t>
            </w:r>
            <w:r w:rsidRPr="00F80163">
              <w:sym w:font="Wingdings" w:char="F06D"/>
            </w:r>
            <w:r w:rsidRPr="00F80163">
              <w:rPr/>
              <w:t xml:space="preserve"> No</w:t>
            </w:r>
          </w:p>
        </w:tc>
      </w:tr>
      <w:tr w:rsidR="00E81C16" w:rsidTr="3B8B009E" w14:paraId="71A72320" w14:textId="77777777">
        <w:trPr>
          <w:trHeight w:val="303"/>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E81C16" w:rsidP="00F41D18" w:rsidRDefault="00E81C16" w14:paraId="608B0034"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6A6A6" w:themeFill="background1" w:themeFillShade="A6"/>
            <w:tcMar/>
          </w:tcPr>
          <w:p w:rsidRPr="00921CCF" w:rsidR="00E81C16" w:rsidP="3B8B009E" w:rsidRDefault="00E81C16" w14:paraId="4F93BC2E"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3B8B009E" w:rsidR="3B8B009E">
              <w:rPr>
                <w:b w:val="1"/>
                <w:bCs w:val="1"/>
                <w:color w:val="FFFFFF" w:themeColor="background1" w:themeTint="FF" w:themeShade="FF"/>
                <w:sz w:val="18"/>
                <w:szCs w:val="18"/>
              </w:rPr>
              <w:t>Service provider engagements</w:t>
            </w:r>
          </w:p>
        </w:tc>
      </w:tr>
      <w:tr w:rsidR="00E81C16" w:rsidTr="3B8B009E" w14:paraId="16B21A9B"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E81C16" w:rsidP="00642847" w:rsidRDefault="00E81C16" w14:paraId="33FB6A7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single" w:color="A6A6A6" w:themeColor="background1" w:themeShade="A6" w:sz="4" w:space="0"/>
              <w:right w:val="single" w:color="595959" w:themeColor="text1" w:themeTint="A6" w:sz="4" w:space="0"/>
            </w:tcBorders>
            <w:shd w:val="clear" w:color="auto" w:fill="auto"/>
            <w:tcMar/>
          </w:tcPr>
          <w:p w:rsidRPr="002D2E77" w:rsidR="00E81C16" w:rsidP="00F8523D" w:rsidRDefault="00E81C16" w14:paraId="4F309ADE"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rPr/>
              <w:t xml:space="preserve"> Yes, </w:t>
            </w:r>
            <w:r>
              <w:rPr/>
              <w:t>systematically</w:t>
            </w:r>
            <w:r w:rsidR="00CA20E3">
              <w:rPr/>
              <w:t xml:space="preserve"> </w:t>
            </w:r>
            <w:r w:rsidRPr="00F80163">
              <w:sym w:font="Wingdings" w:char="F06D"/>
            </w:r>
            <w:r w:rsidRPr="00F80163">
              <w:rPr/>
              <w:t xml:space="preserve"> Yes, </w:t>
            </w:r>
            <w:r>
              <w:rPr/>
              <w:t>occasionally</w:t>
            </w:r>
            <w:r w:rsidR="00CA20E3">
              <w:rPr/>
              <w:t xml:space="preserve"> </w:t>
            </w:r>
            <w:r w:rsidRPr="00F80163">
              <w:sym w:font="Wingdings" w:char="F06D"/>
            </w:r>
            <w:r w:rsidRPr="00F80163">
              <w:rPr/>
              <w:t xml:space="preserve"> No</w:t>
            </w:r>
          </w:p>
        </w:tc>
      </w:tr>
      <w:tr w:rsidR="00327AA4" w:rsidTr="3B8B009E" w14:paraId="14CE816B"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Mar/>
          </w:tcPr>
          <w:p w:rsidRPr="00AE100E" w:rsidR="00327AA4" w:rsidP="3B8B009E" w:rsidRDefault="00E81C16" w14:paraId="49B36B9F"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09.2</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5A5A5A" w:sz="4" w:space="0"/>
              <w:right w:val="single" w:color="595959" w:themeColor="text1" w:themeTint="A6" w:sz="4" w:space="0"/>
            </w:tcBorders>
            <w:shd w:val="clear" w:color="auto" w:fill="F2F2F2" w:themeFill="background1" w:themeFillShade="F2"/>
            <w:tcMar/>
          </w:tcPr>
          <w:p w:rsidR="00327AA4" w:rsidP="00F8523D" w:rsidRDefault="00327AA4" w14:paraId="563E5C26"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3B8B009E">
              <w:rPr/>
              <w:t>Additional information</w:t>
            </w:r>
            <w:r w:rsidR="3B8B009E">
              <w:rPr/>
              <w:t>.</w:t>
            </w:r>
          </w:p>
          <w:p w:rsidRPr="00986592" w:rsidR="000D0F19" w:rsidP="3B8B009E" w:rsidRDefault="000D0F19" w14:paraId="03349F43" w14:textId="19FB3D5C" w14:noSpellErr="1">
            <w:pPr>
              <w:pStyle w:val="INDICATORTEXT"/>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rPr>
            </w:pPr>
            <w:r w:rsidRPr="3B8B009E">
              <w:rPr>
                <w:caps/>
                <w:color w:val="0082C8"/>
              </w:rPr>
              <w:t>[Optional]</w:t>
            </w:r>
          </w:p>
        </w:tc>
      </w:tr>
      <w:tr w:rsidR="00327AA4" w:rsidTr="3B8B009E" w14:paraId="28F1019A"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Mar/>
          </w:tcPr>
          <w:p w:rsidRPr="00AE100E" w:rsidR="00327AA4" w:rsidP="00642847" w:rsidRDefault="00327AA4" w14:paraId="5147A291" w14:textId="31620F8C">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nil"/>
              <w:bottom w:val="single" w:color="595959" w:themeColor="text1" w:themeTint="A6" w:sz="4" w:space="0"/>
              <w:right w:val="single" w:color="595959" w:themeColor="text1" w:themeTint="A6" w:sz="4" w:space="0"/>
            </w:tcBorders>
            <w:shd w:val="clear" w:color="auto" w:fill="auto"/>
            <w:tcMar/>
          </w:tcPr>
          <w:p w:rsidRPr="00986592" w:rsidR="00327AA4" w:rsidP="00642847" w:rsidRDefault="00327AA4" w14:paraId="4434641A"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921CCF" w:rsidRDefault="00921CCF" w14:paraId="40D747B6" w14:textId="7777777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549"/>
        <w:gridCol w:w="2069"/>
        <w:gridCol w:w="2472"/>
      </w:tblGrid>
      <w:tr w:rsidR="00103CB2" w:rsidTr="3B8B009E" w14:paraId="5540E13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A6A6A6" w:themeColor="background1" w:themeShade="A6" w:sz="4" w:space="0"/>
              <w:left w:val="single" w:color="A6A6A6" w:themeColor="background1" w:themeShade="A6" w:sz="4" w:space="0"/>
            </w:tcBorders>
            <w:shd w:val="clear" w:color="auto" w:fill="606060"/>
            <w:tcMar/>
          </w:tcPr>
          <w:p w:rsidRPr="00191BC1" w:rsidR="00103CB2" w:rsidP="3B8B009E" w:rsidRDefault="00103CB2" w14:paraId="1DE6F7FF"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09</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right w:val="single" w:color="A6A6A6" w:themeColor="background1" w:themeShade="A6" w:sz="4" w:space="0"/>
            </w:tcBorders>
            <w:tcMar/>
          </w:tcPr>
          <w:p w:rsidRPr="00191BC1" w:rsidR="00103CB2" w:rsidP="3B8B009E" w:rsidRDefault="00103CB2" w14:paraId="40C4B42C"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CF025D" w:rsidR="00103CB2" w:rsidTr="3B8B009E" w14:paraId="7BD47153" w14:textId="77777777">
        <w:trPr>
          <w:trHeight w:val="2928"/>
        </w:trPr>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left w:val="single" w:color="A6A6A6" w:themeColor="background1" w:themeShade="A6" w:sz="4" w:space="0"/>
              <w:bottom w:val="single" w:color="A6A6A6" w:themeColor="background1" w:themeShade="A6" w:sz="4" w:space="0"/>
            </w:tcBorders>
            <w:tcMar/>
          </w:tcPr>
          <w:p w:rsidRPr="000D72DF" w:rsidR="00103CB2" w:rsidP="3B8B009E" w:rsidRDefault="00103CB2" w14:paraId="350CBDAB"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w:t>
            </w:r>
            <w:r w:rsidRPr="3B8B009E" w:rsidR="3B8B009E">
              <w:rPr>
                <w:rStyle w:val="IntenseEmphasis"/>
                <w:b w:val="1"/>
                <w:bCs w:val="1"/>
                <w:i w:val="0"/>
                <w:iCs w:val="0"/>
                <w:color w:val="595959" w:themeColor="text1" w:themeTint="A6" w:themeShade="FF"/>
              </w:rPr>
              <w:t>A 09.1</w:t>
            </w:r>
            <w:bookmarkStart w:name="_GoBack" w:id="13"/>
            <w:bookmarkEnd w:id="13"/>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95959" w:themeColor="text1" w:themeTint="A6" w:sz="4" w:space="0"/>
              <w:bottom w:val="single" w:color="A6A6A6" w:themeColor="background1" w:themeShade="A6" w:sz="4" w:space="0"/>
              <w:right w:val="single" w:color="A6A6A6" w:themeColor="background1" w:themeShade="A6" w:sz="4" w:space="0"/>
            </w:tcBorders>
            <w:tcMar/>
          </w:tcPr>
          <w:p w:rsidR="006606EC" w:rsidP="00103CB2" w:rsidRDefault="00900C07" w14:paraId="44D515E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w:t>
            </w:r>
            <w:r w:rsidR="3B8B009E">
              <w:rPr/>
              <w:t>his indicator allow</w:t>
            </w:r>
            <w:r w:rsidR="3B8B009E">
              <w:rPr/>
              <w:t>s</w:t>
            </w:r>
            <w:r w:rsidR="3B8B009E">
              <w:rPr/>
              <w:t xml:space="preserve"> you to explain whether you have a formal process for sharing information derived from engagement with your internal or external investment managers (</w:t>
            </w:r>
            <w:r w:rsidR="3B8B009E">
              <w:rPr/>
              <w:t xml:space="preserve">i.e., </w:t>
            </w:r>
            <w:r w:rsidR="3B8B009E">
              <w:rPr/>
              <w:t xml:space="preserve">to link PRI Principle 2 and Principle 1). </w:t>
            </w:r>
          </w:p>
          <w:p w:rsidRPr="00103CB2" w:rsidR="00103CB2" w:rsidP="00103CB2" w:rsidRDefault="00103CB2" w14:paraId="3DB6DF8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This indicator mirrors indicator LEI 05. This </w:t>
            </w:r>
            <w:r w:rsidR="3B8B009E">
              <w:rPr/>
              <w:t>aspect</w:t>
            </w:r>
            <w:r w:rsidR="3B8B009E">
              <w:rPr/>
              <w:t xml:space="preserve"> is addressed in both the LEI and LEA modules to highlight the link between Principles 1 and 2 and to reward this link from both the listed equity incorporation and active ownership standpoints.</w:t>
            </w:r>
            <w:r w:rsidR="3B8B009E">
              <w:rPr/>
              <w:t xml:space="preserve"> </w:t>
            </w:r>
          </w:p>
          <w:p w:rsidRPr="00103CB2" w:rsidR="00103CB2" w:rsidP="00103CB2" w:rsidRDefault="006606EC" w14:paraId="2BAAA50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Report</w:t>
            </w:r>
            <w:r w:rsidR="3B8B009E">
              <w:rPr/>
              <w:t xml:space="preserve"> ‘Yes, systematically’ if you have a formal system or process. This may</w:t>
            </w:r>
            <w:r w:rsidR="3B8B009E">
              <w:rPr/>
              <w:t>,</w:t>
            </w:r>
            <w:r w:rsidR="3B8B009E">
              <w:rPr/>
              <w:t xml:space="preserve"> for example</w:t>
            </w:r>
            <w:r w:rsidR="3B8B009E">
              <w:rPr/>
              <w:t>,</w:t>
            </w:r>
            <w:r w:rsidR="3B8B009E">
              <w:rPr/>
              <w:t xml:space="preserve"> consist of meetings or the recording of the results of engagement on an IT system that is shared with investment staff.</w:t>
            </w:r>
          </w:p>
          <w:p w:rsidRPr="00B01D44" w:rsidR="00103CB2" w:rsidP="00103CB2" w:rsidRDefault="006606EC" w14:paraId="4C8A971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Report</w:t>
            </w:r>
            <w:r w:rsidR="3B8B009E">
              <w:rPr/>
              <w:t xml:space="preserve"> ‘Yes, occasionally’ if the information is shared in some cases, but not according to a formal process of this kind.</w:t>
            </w:r>
          </w:p>
        </w:tc>
      </w:tr>
      <w:tr w:rsidRPr="00CF025D" w:rsidR="001031FD" w:rsidTr="3B8B009E" w14:paraId="5F67A4AA"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001031FD" w:rsidP="3B8B009E" w:rsidRDefault="001031FD" w14:paraId="200C8107"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09.2</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A6A6A6" w:themeColor="background1" w:themeShade="A6" w:sz="4" w:space="0"/>
              <w:right w:val="single" w:color="A6A6A6" w:themeColor="background1" w:themeShade="A6" w:sz="4" w:space="0"/>
            </w:tcBorders>
            <w:tcMar/>
          </w:tcPr>
          <w:p w:rsidRPr="001031FD" w:rsidR="001031FD" w:rsidP="001031FD" w:rsidRDefault="001031FD" w14:paraId="1ABEB76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This may include a discussion of: </w:t>
            </w:r>
          </w:p>
          <w:p w:rsidRPr="001031FD" w:rsidR="001031FD" w:rsidP="00732315" w:rsidRDefault="00F8523D" w14:paraId="218E6CF8" w14:textId="77777777" w14:noSpellErr="1">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pPr>
            <w:r w:rsidR="3B8B009E">
              <w:rPr/>
              <w:t>h</w:t>
            </w:r>
            <w:r w:rsidR="3B8B009E">
              <w:rPr/>
              <w:t xml:space="preserve">ow </w:t>
            </w:r>
            <w:r w:rsidR="3B8B009E">
              <w:rPr/>
              <w:t xml:space="preserve">you decide what information to pass on to investment </w:t>
            </w:r>
            <w:r w:rsidR="3B8B009E">
              <w:rPr/>
              <w:t>decision</w:t>
            </w:r>
            <w:r w:rsidR="3B8B009E">
              <w:rPr/>
              <w:t>-</w:t>
            </w:r>
            <w:r w:rsidR="3B8B009E">
              <w:rPr/>
              <w:t>makers</w:t>
            </w:r>
            <w:r w:rsidR="3B8B009E">
              <w:rPr/>
              <w:t>;</w:t>
            </w:r>
          </w:p>
          <w:p w:rsidRPr="001031FD" w:rsidR="001031FD" w:rsidP="00732315" w:rsidRDefault="00F8523D" w14:paraId="6FF7204F" w14:textId="77777777" w14:noSpellErr="1">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 xml:space="preserve">hat </w:t>
            </w:r>
            <w:r w:rsidR="3B8B009E">
              <w:rPr/>
              <w:t xml:space="preserve">you expect investment </w:t>
            </w:r>
            <w:r w:rsidR="3B8B009E">
              <w:rPr/>
              <w:t>decision-mak</w:t>
            </w:r>
            <w:r w:rsidR="3B8B009E">
              <w:rPr/>
              <w:t>ers to do with the insights you pass on</w:t>
            </w:r>
            <w:r w:rsidR="3B8B009E">
              <w:rPr/>
              <w:t>; and/or</w:t>
            </w:r>
          </w:p>
          <w:p w:rsidR="001031FD" w:rsidP="00921CCF" w:rsidRDefault="00F8523D" w14:paraId="7EC41404" w14:textId="77777777" w14:noSpellErr="1">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pPr>
            <w:r w:rsidR="3B8B009E">
              <w:rPr/>
              <w:t>h</w:t>
            </w:r>
            <w:r w:rsidR="3B8B009E">
              <w:rPr/>
              <w:t xml:space="preserve">ow </w:t>
            </w:r>
            <w:r w:rsidR="3B8B009E">
              <w:rPr/>
              <w:t>you monitor their use of the insights you pass on</w:t>
            </w:r>
            <w:r w:rsidR="3B8B009E">
              <w:rPr/>
              <w:t>.</w:t>
            </w:r>
          </w:p>
          <w:p w:rsidRPr="00921CCF" w:rsidR="00BE45D8" w:rsidP="00BE45D8" w:rsidRDefault="00BE45D8" w14:paraId="769F7C12" w14:textId="66D3C027" w14:noSpellErr="1">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pPr>
            <w:r w:rsidR="3B8B009E">
              <w:rPr/>
              <w:t>Whether ESG data feeds into an internal ratings tool/platform</w:t>
            </w:r>
          </w:p>
        </w:tc>
      </w:tr>
      <w:tr w:rsidRPr="00CF025D" w:rsidR="00103CB2" w:rsidTr="3B8B009E" w14:paraId="742883F8"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920E92" w:rsidR="00103CB2" w:rsidP="3B8B009E" w:rsidRDefault="00103CB2" w14:paraId="2624FDC7" w14:textId="12A57D82" w14:noSpellErr="1">
            <w:pPr>
              <w:pStyle w:val="INDICATORTEXT"/>
              <w:rPr>
                <w:b w:val="1"/>
                <w:bCs w:val="1"/>
              </w:rPr>
            </w:pPr>
            <w:r w:rsidRPr="3B8B009E" w:rsidR="3B8B009E">
              <w:rPr>
                <w:b w:val="1"/>
                <w:bCs w:val="1"/>
              </w:rPr>
              <w:t>LOGIC</w:t>
            </w:r>
          </w:p>
        </w:tc>
      </w:tr>
      <w:tr w:rsidRPr="00CF025D" w:rsidR="00103CB2" w:rsidTr="3B8B009E" w14:paraId="2F1C7FD9"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00103CB2" w:rsidP="3B8B009E" w:rsidRDefault="001031FD" w14:paraId="515BC8A3"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09</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A6A6A6" w:themeColor="background1" w:themeShade="A6" w:sz="4" w:space="0"/>
              <w:right w:val="single" w:color="A6A6A6" w:themeColor="background1" w:themeShade="A6" w:sz="4" w:space="0"/>
            </w:tcBorders>
            <w:tcMar/>
          </w:tcPr>
          <w:p w:rsidR="0023421F" w:rsidP="004A6157" w:rsidRDefault="0023421F" w14:paraId="492D05A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This indicator will be </w:t>
            </w:r>
            <w:r w:rsidR="3B8B009E">
              <w:rPr/>
              <w:t>applicable</w:t>
            </w:r>
            <w:r w:rsidR="3B8B009E">
              <w:rPr/>
              <w:t xml:space="preserve"> if you reported “to influence corporate practice” or “to encourage improved ESG disclosure” </w:t>
            </w:r>
            <w:r w:rsidR="3B8B009E">
              <w:rPr/>
              <w:t>for</w:t>
            </w:r>
            <w:r w:rsidR="3B8B009E">
              <w:rPr/>
              <w:t xml:space="preserve"> </w:t>
            </w:r>
            <w:r w:rsidR="3B8B009E">
              <w:rPr/>
              <w:t xml:space="preserve">any combination of the following engagement methods </w:t>
            </w:r>
            <w:r w:rsidR="3B8B009E">
              <w:rPr/>
              <w:t>at [02.1]: i</w:t>
            </w:r>
            <w:r w:rsidR="3B8B009E">
              <w:rPr/>
              <w:t>ndividual</w:t>
            </w:r>
            <w:r w:rsidR="3B8B009E">
              <w:rPr/>
              <w:t>/</w:t>
            </w:r>
            <w:r w:rsidR="3B8B009E">
              <w:rPr/>
              <w:t>internal</w:t>
            </w:r>
            <w:r w:rsidR="3B8B009E">
              <w:rPr/>
              <w:t>, collaborative, s</w:t>
            </w:r>
            <w:r w:rsidR="3B8B009E">
              <w:rPr/>
              <w:t>ervice provider</w:t>
            </w:r>
            <w:r w:rsidR="3B8B009E">
              <w:rPr/>
              <w:t>.</w:t>
            </w:r>
            <w:r w:rsidR="3B8B009E">
              <w:rPr/>
              <w:t xml:space="preserve"> </w:t>
            </w:r>
          </w:p>
          <w:p w:rsidRPr="00CA6581" w:rsidR="00103CB2" w:rsidP="00A66486" w:rsidRDefault="00B47155" w14:paraId="5F3FD6B3" w14:textId="4EC91A43"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You will only be required to report information relevant to the engagement methods you reported </w:t>
            </w:r>
            <w:r w:rsidR="3B8B009E">
              <w:rPr/>
              <w:t>in [</w:t>
            </w:r>
            <w:r w:rsidR="3B8B009E">
              <w:rPr/>
              <w:t xml:space="preserve">02.1]. </w:t>
            </w:r>
          </w:p>
        </w:tc>
      </w:tr>
      <w:tr w:rsidRPr="00CF025D" w:rsidR="001031FD" w:rsidTr="3B8B009E" w14:paraId="7CB02C90"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1031FD" w:rsidR="001031FD" w:rsidP="3B8B009E" w:rsidRDefault="001031FD" w14:paraId="7361741B" w14:textId="77777777" w14:noSpellErr="1">
            <w:pPr>
              <w:pStyle w:val="INDICATORTEXT"/>
              <w:rPr>
                <w:b w:val="1"/>
                <w:bCs w:val="1"/>
              </w:rPr>
            </w:pPr>
            <w:r w:rsidRPr="3B8B009E" w:rsidR="3B8B009E">
              <w:rPr>
                <w:b w:val="1"/>
                <w:bCs w:val="1"/>
              </w:rPr>
              <w:t>ASSESSMENT</w:t>
            </w:r>
          </w:p>
        </w:tc>
      </w:tr>
      <w:tr w:rsidRPr="00CF025D" w:rsidR="001031FD" w:rsidTr="3B8B009E" w14:paraId="5A08BD44"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A6A6A6" w:themeColor="background1" w:themeShade="A6" w:sz="4" w:space="0"/>
              <w:bottom w:val="nil"/>
            </w:tcBorders>
            <w:tcMar/>
          </w:tcPr>
          <w:p w:rsidR="001031FD" w:rsidP="3B8B009E" w:rsidRDefault="001031FD" w14:paraId="0DAA7ACA"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09</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5A5A5A" w:sz="4" w:space="0"/>
              <w:right w:val="single" w:color="A6A6A6" w:themeColor="background1" w:themeShade="A6" w:sz="4" w:space="0"/>
            </w:tcBorders>
            <w:tcMar/>
          </w:tcPr>
          <w:p w:rsidRPr="00E43865" w:rsidR="001031FD" w:rsidP="001031FD" w:rsidRDefault="001031FD" w14:paraId="60354F34"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Three </w:t>
            </w:r>
            <w:r w:rsidRPr="001031FD">
              <w:rPr>
                <w:szCs w:val="18"/>
              </w:rPr>
              <w:sym w:font="Wingdings" w:char="F0AB"/>
            </w:r>
            <w:r w:rsidRPr="3B8B009E">
              <w:rPr/>
              <w:t xml:space="preserve"> </w:t>
            </w:r>
            <w:r w:rsidRPr="3B8B009E" w:rsidR="00292CB8">
              <w:rPr/>
              <w:t xml:space="preserve">per </w:t>
            </w:r>
            <w:r w:rsidR="00292CB8">
              <w:rPr/>
              <w:t>engagement implementation group.</w:t>
            </w:r>
          </w:p>
          <w:p w:rsidRPr="001031FD" w:rsidR="001031FD" w:rsidP="00AB3C12" w:rsidRDefault="001031FD" w14:paraId="782C6417"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The assessment of this indicator is b</w:t>
            </w:r>
            <w:r w:rsidR="3B8B009E">
              <w:rPr/>
              <w:t xml:space="preserve">ased on your responses to </w:t>
            </w:r>
            <w:r w:rsidR="3B8B009E">
              <w:rPr/>
              <w:t>[</w:t>
            </w:r>
            <w:r w:rsidR="3B8B009E">
              <w:rPr/>
              <w:t>09.1</w:t>
            </w:r>
            <w:r w:rsidR="3B8B009E">
              <w:rPr/>
              <w:t>]</w:t>
            </w:r>
            <w:r w:rsidR="3B8B009E">
              <w:rPr/>
              <w:t>.</w:t>
            </w:r>
          </w:p>
        </w:tc>
      </w:tr>
      <w:tr w:rsidRPr="00CF025D" w:rsidR="008A3AB9" w:rsidTr="3B8B009E" w14:paraId="1157B407"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tcBorders>
            <w:tcMar/>
          </w:tcPr>
          <w:p w:rsidR="008A3AB9" w:rsidP="008A3AB9" w:rsidRDefault="008A3AB9" w14:paraId="2319BFD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5A5A5A" w:sz="4" w:space="0"/>
              <w:right w:val="single" w:color="A6A6A6" w:themeColor="background1" w:themeShade="A6" w:sz="4" w:space="0"/>
            </w:tcBorders>
            <w:tcMar/>
          </w:tcPr>
          <w:p w:rsidR="008A3AB9" w:rsidP="008A3AB9" w:rsidRDefault="008A3AB9" w14:paraId="2DE04F87" w14:textId="54084848"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CF025D" w:rsidR="008A3AB9" w:rsidTr="3B8B009E" w14:paraId="61BD7DC9"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tcBorders>
            <w:tcMar/>
          </w:tcPr>
          <w:p w:rsidR="008A3AB9" w:rsidP="008A3AB9" w:rsidRDefault="008A3AB9" w14:paraId="4AB558D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49" w:type="dxa"/>
            <w:tcBorders>
              <w:top w:val="single" w:color="A6A6A6" w:themeColor="background1" w:themeShade="A6" w:sz="4" w:space="0"/>
              <w:bottom w:val="single" w:color="5A5A5A" w:sz="4" w:space="0"/>
            </w:tcBorders>
            <w:tcMar/>
          </w:tcPr>
          <w:p w:rsidR="008A3AB9" w:rsidP="008A3AB9" w:rsidRDefault="008A3AB9" w14:paraId="2A1D99C7" w14:textId="5221E3FA"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069" w:type="dxa"/>
            <w:tcBorders>
              <w:top w:val="single" w:color="A6A6A6" w:themeColor="background1" w:themeShade="A6" w:sz="4" w:space="0"/>
              <w:bottom w:val="single" w:color="5A5A5A" w:sz="4" w:space="0"/>
            </w:tcBorders>
            <w:tcMar/>
          </w:tcPr>
          <w:p w:rsidR="008A3AB9" w:rsidP="008A3AB9" w:rsidRDefault="008A3AB9" w14:paraId="4CA13C30" w14:textId="7933C063"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472" w:type="dxa"/>
            <w:tcBorders>
              <w:top w:val="single" w:color="A6A6A6" w:themeColor="background1" w:themeShade="A6" w:sz="4" w:space="0"/>
              <w:bottom w:val="single" w:color="5A5A5A" w:sz="4" w:space="0"/>
              <w:right w:val="single" w:color="A6A6A6" w:themeColor="background1" w:themeShade="A6" w:sz="4" w:space="0"/>
            </w:tcBorders>
            <w:tcMar/>
          </w:tcPr>
          <w:p w:rsidR="008A3AB9" w:rsidP="008A3AB9" w:rsidRDefault="008A3AB9" w14:paraId="608ECF8F" w14:textId="51689C9C"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CF025D" w:rsidR="008A3AB9" w:rsidTr="3B8B009E" w14:paraId="6897D80B"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tcBorders>
            <w:tcMar/>
          </w:tcPr>
          <w:p w:rsidR="008A3AB9" w:rsidP="008A3AB9" w:rsidRDefault="008A3AB9" w14:paraId="790858C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49" w:type="dxa"/>
            <w:tcBorders>
              <w:top w:val="single" w:color="A6A6A6" w:themeColor="background1" w:themeShade="A6" w:sz="4" w:space="0"/>
              <w:bottom w:val="single" w:color="5A5A5A" w:sz="4" w:space="0"/>
            </w:tcBorders>
            <w:tcMar/>
          </w:tcPr>
          <w:p w:rsidR="008A3AB9" w:rsidP="00055049" w:rsidRDefault="00055049" w14:paraId="504293DF" w14:textId="1B02ECB0"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w:t>
            </w:r>
            <w:r w:rsidR="3B8B009E">
              <w:rPr/>
              <w:t>No</w:t>
            </w:r>
            <w:r w:rsidR="3B8B009E">
              <w:rPr/>
              <w:t>’</w:t>
            </w:r>
            <w:r w:rsidR="3B8B009E">
              <w:rPr/>
              <w:t xml:space="preserve"> </w:t>
            </w:r>
          </w:p>
        </w:tc>
        <w:tc>
          <w:tcPr>
            <w:cnfStyle w:val="000000000000" w:firstRow="0" w:lastRow="0" w:firstColumn="0" w:lastColumn="0" w:oddVBand="0" w:evenVBand="0" w:oddHBand="0" w:evenHBand="0" w:firstRowFirstColumn="0" w:firstRowLastColumn="0" w:lastRowFirstColumn="0" w:lastRowLastColumn="0"/>
            <w:tcW w:w="2069" w:type="dxa"/>
            <w:tcBorders>
              <w:top w:val="single" w:color="A6A6A6" w:themeColor="background1" w:themeShade="A6" w:sz="4" w:space="0"/>
              <w:bottom w:val="single" w:color="5A5A5A" w:sz="4" w:space="0"/>
            </w:tcBorders>
            <w:tcMar/>
          </w:tcPr>
          <w:p w:rsidR="008A3AB9" w:rsidP="008A3AB9" w:rsidRDefault="008A3AB9" w14:paraId="252FBA3D" w14:textId="648FA61A"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2472" w:type="dxa"/>
            <w:tcBorders>
              <w:top w:val="single" w:color="A6A6A6" w:themeColor="background1" w:themeShade="A6" w:sz="4" w:space="0"/>
              <w:bottom w:val="single" w:color="5A5A5A" w:sz="4" w:space="0"/>
              <w:right w:val="single" w:color="A6A6A6" w:themeColor="background1" w:themeShade="A6" w:sz="4" w:space="0"/>
            </w:tcBorders>
            <w:tcMar/>
          </w:tcPr>
          <w:p w:rsidR="008A3AB9" w:rsidP="008A3AB9" w:rsidRDefault="008A3AB9" w14:paraId="3308830A"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Pr="00CF025D" w:rsidR="008A3AB9" w:rsidTr="3B8B009E" w14:paraId="5FD071D6"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tcBorders>
            <w:tcMar/>
          </w:tcPr>
          <w:p w:rsidR="008A3AB9" w:rsidP="008A3AB9" w:rsidRDefault="008A3AB9" w14:paraId="2D82AA1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49" w:type="dxa"/>
            <w:tcBorders>
              <w:top w:val="single" w:color="A6A6A6" w:themeColor="background1" w:themeShade="A6" w:sz="4" w:space="0"/>
              <w:bottom w:val="single" w:color="5A5A5A" w:sz="4" w:space="0"/>
            </w:tcBorders>
            <w:tcMar/>
          </w:tcPr>
          <w:p w:rsidR="008A3AB9" w:rsidP="008A3AB9" w:rsidRDefault="00055049" w14:paraId="08C3A380" w14:textId="5A3ED2B6"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‘Yes, occasionally’</w:t>
            </w:r>
          </w:p>
        </w:tc>
        <w:tc>
          <w:tcPr>
            <w:cnfStyle w:val="000000000000" w:firstRow="0" w:lastRow="0" w:firstColumn="0" w:lastColumn="0" w:oddVBand="0" w:evenVBand="0" w:oddHBand="0" w:evenHBand="0" w:firstRowFirstColumn="0" w:firstRowLastColumn="0" w:lastRowFirstColumn="0" w:lastRowLastColumn="0"/>
            <w:tcW w:w="2069" w:type="dxa"/>
            <w:tcBorders>
              <w:top w:val="single" w:color="A6A6A6" w:themeColor="background1" w:themeShade="A6" w:sz="4" w:space="0"/>
              <w:bottom w:val="single" w:color="5A5A5A" w:sz="4" w:space="0"/>
            </w:tcBorders>
            <w:tcMar/>
          </w:tcPr>
          <w:p w:rsidR="008A3AB9" w:rsidP="008A3AB9" w:rsidRDefault="008A3AB9" w14:paraId="54641DFF" w14:textId="02C83261"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472" w:type="dxa"/>
            <w:tcBorders>
              <w:top w:val="single" w:color="A6A6A6" w:themeColor="background1" w:themeShade="A6" w:sz="4" w:space="0"/>
              <w:bottom w:val="single" w:color="5A5A5A" w:sz="4" w:space="0"/>
              <w:right w:val="single" w:color="A6A6A6" w:themeColor="background1" w:themeShade="A6" w:sz="4" w:space="0"/>
            </w:tcBorders>
            <w:tcMar/>
          </w:tcPr>
          <w:p w:rsidR="008A3AB9" w:rsidP="008A3AB9" w:rsidRDefault="008A3AB9" w14:paraId="1FDF97D4"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Pr="00CF025D" w:rsidR="008A3AB9" w:rsidTr="3B8B009E" w14:paraId="0A437D63"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single" w:color="A6A6A6" w:themeColor="background1" w:themeShade="A6" w:sz="4" w:space="0"/>
            </w:tcBorders>
            <w:tcMar/>
          </w:tcPr>
          <w:p w:rsidR="008A3AB9" w:rsidP="008A3AB9" w:rsidRDefault="008A3AB9" w14:paraId="72DAF36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49" w:type="dxa"/>
            <w:tcBorders>
              <w:top w:val="single" w:color="A6A6A6" w:themeColor="background1" w:themeShade="A6" w:sz="4" w:space="0"/>
              <w:bottom w:val="single" w:color="A6A6A6" w:themeColor="background1" w:themeShade="A6" w:sz="4" w:space="0"/>
            </w:tcBorders>
            <w:tcMar/>
          </w:tcPr>
          <w:p w:rsidR="008A3AB9" w:rsidP="008A3AB9" w:rsidRDefault="00055049" w14:paraId="54B98798" w14:textId="37266CFE"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‘Yes, systematically’</w:t>
            </w:r>
            <w:r w:rsidR="3B8B009E">
              <w:rPr/>
              <w:t xml:space="preserve"> </w:t>
            </w:r>
          </w:p>
        </w:tc>
        <w:tc>
          <w:tcPr>
            <w:cnfStyle w:val="000000000000" w:firstRow="0" w:lastRow="0" w:firstColumn="0" w:lastColumn="0" w:oddVBand="0" w:evenVBand="0" w:oddHBand="0" w:evenHBand="0" w:firstRowFirstColumn="0" w:firstRowLastColumn="0" w:lastRowFirstColumn="0" w:lastRowLastColumn="0"/>
            <w:tcW w:w="2069" w:type="dxa"/>
            <w:tcBorders>
              <w:top w:val="single" w:color="A6A6A6" w:themeColor="background1" w:themeShade="A6" w:sz="4" w:space="0"/>
              <w:bottom w:val="single" w:color="A6A6A6" w:themeColor="background1" w:themeShade="A6" w:sz="4" w:space="0"/>
            </w:tcBorders>
            <w:tcMar/>
          </w:tcPr>
          <w:p w:rsidR="008A3AB9" w:rsidP="008A3AB9" w:rsidRDefault="008A3AB9" w14:paraId="6C93C648" w14:textId="4A55FD69"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472" w:type="dxa"/>
            <w:tcBorders>
              <w:top w:val="single" w:color="A6A6A6" w:themeColor="background1" w:themeShade="A6" w:sz="4" w:space="0"/>
              <w:bottom w:val="single" w:color="A6A6A6" w:themeColor="background1" w:themeShade="A6" w:sz="4" w:space="0"/>
              <w:right w:val="single" w:color="A6A6A6" w:themeColor="background1" w:themeShade="A6" w:sz="4" w:space="0"/>
            </w:tcBorders>
            <w:tcMar/>
          </w:tcPr>
          <w:p w:rsidR="008A3AB9" w:rsidP="008A3AB9" w:rsidRDefault="008A3AB9" w14:paraId="7C2A9FDB"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Pr="00CF025D" w:rsidR="008A3AB9" w:rsidTr="3B8B009E" w14:paraId="18F08657" w14:textId="77777777">
        <w:trPr>
          <w:trHeight w:val="444"/>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nil"/>
              <w:bottom w:val="single" w:color="5A5A5A" w:sz="4" w:space="0"/>
              <w:right w:val="nil"/>
            </w:tcBorders>
            <w:shd w:val="clear" w:color="auto" w:fill="auto"/>
            <w:tcMar/>
          </w:tcPr>
          <w:p w:rsidR="008A3AB9" w:rsidP="008A3AB9" w:rsidRDefault="008A3AB9" w14:paraId="21FBF066" w14:textId="77777777">
            <w:pPr>
              <w:pStyle w:val="INDICATORNUMBER"/>
              <w:rPr>
                <w:rStyle w:val="IntenseEmphasis"/>
                <w:b/>
                <w:bCs w:val="0"/>
                <w:i w:val="0"/>
                <w:iCs w:val="0"/>
                <w:color w:val="595959"/>
              </w:rPr>
            </w:pPr>
          </w:p>
          <w:p w:rsidR="008A3AB9" w:rsidP="008A3AB9" w:rsidRDefault="008A3AB9" w14:paraId="4C571E5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left w:val="nil"/>
              <w:bottom w:val="nil"/>
              <w:right w:val="nil"/>
            </w:tcBorders>
            <w:tcMar/>
          </w:tcPr>
          <w:p w:rsidR="008A3AB9" w:rsidP="008A3AB9" w:rsidRDefault="008A3AB9" w14:paraId="2B87BFB1"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11D1A8D8"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6A1E512B"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76DF3359"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6BC1CB06"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0496A264"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21E07786"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3B561510"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7072E84B"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03466B27"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3F896BD8"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15FB0B8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5AF6CEA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4963B45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110B34BF"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75F33882"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0ECBCB1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3B3BE2F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037FDA62"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21154B04"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48EB98BE"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114F8505"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32AEDC0C"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793C79EB"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201E2A1A"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4041F97E"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3E0D2CA4"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1A766F90" w14:textId="3A56762A">
            <w:pPr>
              <w:pStyle w:val="INDICATORTEXT"/>
              <w:cnfStyle w:val="000000000000" w:firstRow="0" w:lastRow="0" w:firstColumn="0" w:lastColumn="0" w:oddVBand="0" w:evenVBand="0" w:oddHBand="0" w:evenHBand="0" w:firstRowFirstColumn="0" w:firstRowLastColumn="0" w:lastRowFirstColumn="0" w:lastRowLastColumn="0"/>
              <w:rPr>
                <w:szCs w:val="18"/>
              </w:rPr>
            </w:pPr>
          </w:p>
          <w:p w:rsidR="008C362C" w:rsidP="008A3AB9" w:rsidRDefault="008C362C" w14:paraId="21FFF7EF" w14:textId="722AA38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8C362C" w:rsidP="00C04FA5" w:rsidRDefault="008C362C" w14:paraId="5FF62021" w14:textId="23906D88">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4CA2B4F0"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19043BEC"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p w:rsidR="005E091D" w:rsidP="008A3AB9" w:rsidRDefault="005E091D" w14:paraId="4534E2E0" w14:textId="281CE08C">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B1441" w:rsidTr="3B8B009E" w14:paraId="62973A5C"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il"/>
            </w:tcBorders>
            <w:tcMar/>
          </w:tcPr>
          <w:p w:rsidRPr="00356CDA" w:rsidR="006B1441" w:rsidP="00C1119B" w:rsidRDefault="006B1441" w14:paraId="1C51BDBC"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0" w:type="dxa"/>
            <w:tcMar/>
          </w:tcPr>
          <w:p w:rsidRPr="00356CDA" w:rsidR="006B1441" w:rsidP="3B8B009E" w:rsidRDefault="006B1441" w14:paraId="06E89B95"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0" w:type="dxa"/>
            <w:tcMar/>
          </w:tcPr>
          <w:p w:rsidRPr="00356CDA" w:rsidR="006B1441" w:rsidP="3B8B009E" w:rsidRDefault="006B1441" w14:paraId="24A56525"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0" w:type="dxa"/>
            <w:tcMar/>
          </w:tcPr>
          <w:p w:rsidRPr="00356CDA" w:rsidR="006B1441" w:rsidP="3B8B009E" w:rsidRDefault="006B1441" w14:paraId="7825F0E3"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6B1441" w:rsidTr="3B8B009E" w14:paraId="6A3BFF92"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6B1441" w:rsidP="3B8B009E" w:rsidRDefault="006B1441" w14:paraId="5EA6CC0A"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10</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6B1441" w:rsidP="3B8B009E" w:rsidRDefault="006B1441" w14:paraId="3FEE75B2"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6B1441" w:rsidP="3B8B009E" w:rsidRDefault="006B1441" w14:paraId="3A26143E"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GATEWAY</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6B1441" w:rsidP="3B8B009E" w:rsidRDefault="006B1441" w14:paraId="61E35B8C"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6B1441" w:rsidP="006B1441" w:rsidRDefault="006B1441" w14:paraId="1AC86B98"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2977"/>
        <w:gridCol w:w="5103"/>
      </w:tblGrid>
      <w:tr w:rsidR="006B1441" w:rsidTr="3B8B009E" w14:paraId="2D6F2E1A"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6B1441" w:rsidP="3B8B009E" w:rsidRDefault="006B1441" w14:paraId="15D45ABF"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10</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0070C0" w:sz="4" w:space="0"/>
              <w:right w:val="single" w:color="0070C0" w:sz="4" w:space="0"/>
            </w:tcBorders>
            <w:shd w:val="clear" w:color="auto" w:fill="0070C0"/>
            <w:tcMar/>
          </w:tcPr>
          <w:p w:rsidRPr="00903B63" w:rsidR="006B1441" w:rsidP="3B8B009E" w:rsidRDefault="006B1441" w14:paraId="0EAA1187"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6B1441" w:rsidTr="3B8B009E" w14:paraId="23655F7C"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6B1441" w:rsidP="3B8B009E" w:rsidRDefault="006B1441" w14:paraId="1D486EEB"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10.1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6B1441" w:rsidR="006B1441" w:rsidP="006363E7" w:rsidRDefault="006B1441" w14:paraId="7ED3EE2E"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if you track the number of </w:t>
            </w:r>
            <w:r w:rsidR="3B8B009E">
              <w:rPr/>
              <w:t>companies you engage with</w:t>
            </w:r>
            <w:r w:rsidR="3B8B009E">
              <w:rPr/>
              <w:t>.</w:t>
            </w:r>
          </w:p>
        </w:tc>
      </w:tr>
      <w:tr w:rsidR="006B1441" w:rsidTr="3B8B009E" w14:paraId="243B1640" w14:textId="77777777">
        <w:trPr>
          <w:trHeight w:val="55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color="0070C0" w:sz="4" w:space="0"/>
            </w:tcBorders>
            <w:tcMar/>
            <w:vAlign w:val="top"/>
          </w:tcPr>
          <w:p w:rsidR="006B1441" w:rsidP="00F41D18" w:rsidRDefault="006B1441" w14:paraId="030CECCB"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977"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Mar/>
          </w:tcPr>
          <w:p w:rsidRPr="0053069F" w:rsidR="006B1441" w:rsidP="3B8B009E" w:rsidRDefault="006B1441" w14:paraId="21E4EBEF"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Type of engagement</w:t>
            </w:r>
          </w:p>
        </w:tc>
        <w:tc>
          <w:tcPr>
            <w:cnfStyle w:val="000000000000" w:firstRow="0" w:lastRow="0" w:firstColumn="0" w:lastColumn="0" w:oddVBand="0" w:evenVBand="0" w:oddHBand="0" w:evenHBand="0" w:firstRowFirstColumn="0" w:firstRowLastColumn="0" w:lastRowFirstColumn="0" w:lastRowLastColumn="0"/>
            <w:tcW w:w="5103" w:type="dxa"/>
            <w:tcBorders>
              <w:top w:val="nil"/>
              <w:left w:val="single" w:color="D9D9D9" w:themeColor="background1" w:themeShade="D9" w:sz="4" w:space="0"/>
              <w:bottom w:val="single" w:color="A6A6A6" w:themeColor="background1" w:themeShade="A6" w:sz="4" w:space="0"/>
              <w:right w:val="single" w:color="0070C0" w:sz="4" w:space="0"/>
            </w:tcBorders>
            <w:shd w:val="clear" w:color="auto" w:fill="A6A6A6" w:themeFill="background1" w:themeFillShade="A6"/>
            <w:tcMar/>
          </w:tcPr>
          <w:p w:rsidRPr="0053069F" w:rsidR="006B1441" w:rsidP="3B8B009E" w:rsidRDefault="006B1441" w14:paraId="663BEE8A"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Tracking engagements</w:t>
            </w:r>
          </w:p>
        </w:tc>
      </w:tr>
      <w:tr w:rsidR="006B1441" w:rsidTr="3B8B009E" w14:paraId="4890579B"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6B1441" w:rsidP="00C1119B" w:rsidRDefault="006B1441" w14:paraId="09D1613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977"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D3D16" w:rsidR="006B1441" w:rsidP="0053069F" w:rsidRDefault="006B1441" w14:paraId="408BCEF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Individual/Internal staff engagements</w:t>
            </w:r>
          </w:p>
        </w:tc>
        <w:tc>
          <w:tcPr>
            <w:cnfStyle w:val="000000000000" w:firstRow="0" w:lastRow="0" w:firstColumn="0" w:lastColumn="0" w:oddVBand="0" w:evenVBand="0" w:oddHBand="0" w:evenHBand="0" w:firstRowFirstColumn="0" w:firstRowLastColumn="0" w:lastRowFirstColumn="0" w:lastRowLastColumn="0"/>
            <w:tcW w:w="5103" w:type="dxa"/>
            <w:tcBorders>
              <w:top w:val="single" w:color="A6A6A6" w:themeColor="background1" w:themeShade="A6" w:sz="4" w:space="0"/>
              <w:left w:val="single" w:color="A6A6A6" w:themeColor="background1" w:themeShade="A6" w:sz="4" w:space="0"/>
              <w:right w:val="single" w:color="0070C0" w:sz="4" w:space="0"/>
            </w:tcBorders>
            <w:shd w:val="clear" w:color="auto" w:fill="auto"/>
            <w:tcMar/>
            <w:vAlign w:val="top"/>
          </w:tcPr>
          <w:p w:rsidR="006B1441" w:rsidP="006B1441" w:rsidRDefault="006B1441" w14:paraId="4E8F3B29" w14:textId="58301866"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Pr/>
              <w:t xml:space="preserve"> Yes, we track the </w:t>
            </w:r>
            <w:r w:rsidRPr="00EC6E62">
              <w:rPr/>
              <w:t>number</w:t>
            </w:r>
            <w:r>
              <w:rPr/>
              <w:t xml:space="preserve"> of engagements in full</w:t>
            </w:r>
            <w:r w:rsidR="00F8523D">
              <w:rPr/>
              <w:t>.</w:t>
            </w:r>
          </w:p>
          <w:p w:rsidR="006B1441" w:rsidP="006B1441" w:rsidRDefault="006B1441" w14:paraId="67DD6989" w14:textId="2CB04DB6"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Pr/>
              <w:t xml:space="preserve"> Yes, we partially track the </w:t>
            </w:r>
            <w:r w:rsidRPr="00EC6E62">
              <w:rPr/>
              <w:t>number</w:t>
            </w:r>
            <w:r>
              <w:rPr/>
              <w:t xml:space="preserve"> of our engagements</w:t>
            </w:r>
            <w:r w:rsidR="00337A8A">
              <w:rPr/>
              <w:t>.</w:t>
            </w:r>
          </w:p>
          <w:p w:rsidRPr="00F80163" w:rsidR="006B1441" w:rsidP="006363E7" w:rsidRDefault="006B1441" w14:paraId="34269E3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rPr/>
              <w:t xml:space="preserve"> </w:t>
            </w:r>
            <w:r w:rsidR="0025214A">
              <w:rPr/>
              <w:t>W</w:t>
            </w:r>
            <w:r>
              <w:rPr/>
              <w:t>e do not track</w:t>
            </w:r>
            <w:r w:rsidR="00337A8A">
              <w:rPr/>
              <w:t>.</w:t>
            </w:r>
            <w:r w:rsidRPr="00F80163" w:rsidDel="007005E5">
              <w:rPr/>
              <w:t xml:space="preserve"> </w:t>
            </w:r>
          </w:p>
        </w:tc>
      </w:tr>
      <w:tr w:rsidR="006B1441" w:rsidTr="3B8B009E" w14:paraId="2AED22FB"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6B1441" w:rsidP="00C1119B" w:rsidRDefault="006B1441" w14:paraId="647DB4E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977"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D3D16" w:rsidR="006B1441" w:rsidP="00C1119B" w:rsidRDefault="006B1441" w14:paraId="45926C8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Collaborative engagements</w:t>
            </w:r>
          </w:p>
        </w:tc>
        <w:tc>
          <w:tcPr>
            <w:cnfStyle w:val="000000000000" w:firstRow="0" w:lastRow="0" w:firstColumn="0" w:lastColumn="0" w:oddVBand="0" w:evenVBand="0" w:oddHBand="0" w:evenHBand="0" w:firstRowFirstColumn="0" w:firstRowLastColumn="0" w:lastRowFirstColumn="0" w:lastRowLastColumn="0"/>
            <w:tcW w:w="5103" w:type="dxa"/>
            <w:tcBorders>
              <w:top w:val="single" w:color="A6A6A6" w:themeColor="background1" w:themeShade="A6" w:sz="4" w:space="0"/>
              <w:left w:val="single" w:color="A6A6A6" w:themeColor="background1" w:themeShade="A6" w:sz="4" w:space="0"/>
              <w:right w:val="single" w:color="0070C0" w:sz="4" w:space="0"/>
            </w:tcBorders>
            <w:shd w:val="clear" w:color="auto" w:fill="auto"/>
            <w:tcMar/>
            <w:vAlign w:val="top"/>
          </w:tcPr>
          <w:p w:rsidR="006B1441" w:rsidP="006B1441" w:rsidRDefault="006B1441" w14:paraId="1D59F94B" w14:textId="4824EFE0"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Pr/>
              <w:t xml:space="preserve"> Yes, we track the number of collaborative engagements in full</w:t>
            </w:r>
            <w:r w:rsidR="00337A8A">
              <w:rPr/>
              <w:t>.</w:t>
            </w:r>
          </w:p>
          <w:p w:rsidR="006B1441" w:rsidP="006B1441" w:rsidRDefault="006B1441" w14:paraId="1FBD76F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Pr/>
              <w:t xml:space="preserve"> Yes, we partially track the number of our collaborative engagements</w:t>
            </w:r>
            <w:r w:rsidR="00337A8A">
              <w:rPr/>
              <w:t>.</w:t>
            </w:r>
          </w:p>
          <w:p w:rsidRPr="00F80163" w:rsidR="006B1441" w:rsidP="006363E7" w:rsidRDefault="006B1441" w14:paraId="42895E2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w:t>
            </w:r>
            <w:r w:rsidR="0025214A">
              <w:rPr/>
              <w:t>W</w:t>
            </w:r>
            <w:r>
              <w:rPr/>
              <w:t>e do not track</w:t>
            </w:r>
            <w:r w:rsidR="00337A8A">
              <w:rPr/>
              <w:t>.</w:t>
            </w:r>
            <w:r>
              <w:rPr/>
              <w:t xml:space="preserve"> </w:t>
            </w:r>
          </w:p>
        </w:tc>
      </w:tr>
      <w:tr w:rsidR="006B1441" w:rsidTr="3B8B009E" w14:paraId="59C62B25"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6B1441" w:rsidP="00C1119B" w:rsidRDefault="006B1441" w14:paraId="6663CED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977"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D3D16" w:rsidR="006B1441" w:rsidP="00C1119B" w:rsidRDefault="006B1441" w14:paraId="1E03489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Service provider engagements</w:t>
            </w:r>
          </w:p>
        </w:tc>
        <w:tc>
          <w:tcPr>
            <w:cnfStyle w:val="000000000000" w:firstRow="0" w:lastRow="0" w:firstColumn="0" w:lastColumn="0" w:oddVBand="0" w:evenVBand="0" w:oddHBand="0" w:evenHBand="0" w:firstRowFirstColumn="0" w:firstRowLastColumn="0" w:lastRowFirstColumn="0" w:lastRowLastColumn="0"/>
            <w:tcW w:w="5103"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vAlign w:val="top"/>
          </w:tcPr>
          <w:p w:rsidR="006B1441" w:rsidP="006B1441" w:rsidRDefault="006B1441" w14:paraId="7F0519C1" w14:textId="4C1330A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Pr/>
              <w:t xml:space="preserve"> Yes, we track the number of service provider engagements in full</w:t>
            </w:r>
            <w:r w:rsidR="00337A8A">
              <w:rPr/>
              <w:t>.</w:t>
            </w:r>
          </w:p>
          <w:p w:rsidR="006B1441" w:rsidP="006B1441" w:rsidRDefault="006B1441" w14:paraId="01B9EAD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Pr/>
              <w:t xml:space="preserve"> Yes, we partially track the number of our service provider engagements</w:t>
            </w:r>
            <w:r w:rsidR="00337A8A">
              <w:rPr/>
              <w:t>.</w:t>
            </w:r>
            <w:r>
              <w:rPr/>
              <w:t xml:space="preserve"> </w:t>
            </w:r>
          </w:p>
          <w:p w:rsidRPr="00F80163" w:rsidR="006B1441" w:rsidP="006363E7" w:rsidRDefault="006B1441" w14:paraId="5472F8F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rPr/>
              <w:t xml:space="preserve"> </w:t>
            </w:r>
            <w:r w:rsidR="0025214A">
              <w:rPr/>
              <w:t>W</w:t>
            </w:r>
            <w:r>
              <w:rPr/>
              <w:t>e do not track</w:t>
            </w:r>
            <w:r w:rsidR="00337A8A">
              <w:rPr/>
              <w:t>.</w:t>
            </w:r>
            <w:r>
              <w:rPr/>
              <w:t xml:space="preserve"> </w:t>
            </w:r>
          </w:p>
        </w:tc>
      </w:tr>
      <w:tr w:rsidR="006B1441" w:rsidTr="3B8B009E" w14:paraId="33BD3BFA"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Pr="00AE100E" w:rsidR="006B1441" w:rsidP="3B8B009E" w:rsidRDefault="006B1441" w14:paraId="22720E3F"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10.2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1C0916" w:rsidR="006B1441" w:rsidP="00C1119B" w:rsidRDefault="006B1441" w14:paraId="0C995EA2" w14:textId="1DC1C6E1"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Additional information</w:t>
            </w:r>
            <w:r w:rsidR="3B8B009E">
              <w:rPr/>
              <w:t>.</w:t>
            </w:r>
          </w:p>
          <w:p w:rsidRPr="005B4C52" w:rsidR="006B1441" w:rsidP="00C1119B" w:rsidRDefault="006B1441" w14:paraId="72D014D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6B1441" w:rsidTr="3B8B009E" w14:paraId="25E631B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6B1441" w:rsidP="00C1119B" w:rsidRDefault="006B1441" w14:paraId="7DB2A9A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006B1441" w:rsidP="00C1119B" w:rsidRDefault="006B1441" w14:paraId="4A226E16" w14:textId="77777777">
            <w:pPr>
              <w:pStyle w:val="INDICATORTEXT"/>
              <w:cnfStyle w:val="000000100000" w:firstRow="0" w:lastRow="0" w:firstColumn="0" w:lastColumn="0" w:oddVBand="0" w:evenVBand="0" w:oddHBand="1" w:evenHBand="0" w:firstRowFirstColumn="0" w:firstRowLastColumn="0" w:lastRowFirstColumn="0" w:lastRowLastColumn="0"/>
            </w:pPr>
          </w:p>
        </w:tc>
      </w:tr>
    </w:tbl>
    <w:p w:rsidR="004D0B7E" w:rsidP="006B1441" w:rsidRDefault="004D0B7E" w14:paraId="0B0DE64B" w14:textId="77777777">
      <w:pPr>
        <w:pStyle w:val="INDICATORNUMBER"/>
      </w:pPr>
    </w:p>
    <w:p w:rsidR="004D0B7E" w:rsidRDefault="004D0B7E" w14:paraId="2F487030" w14:textId="77777777">
      <w:pPr>
        <w:widowControl/>
        <w:autoSpaceDE/>
        <w:autoSpaceDN/>
        <w:adjustRightInd/>
        <w:spacing w:before="0" w:after="0" w:line="240" w:lineRule="auto"/>
        <w:rPr>
          <w:rFonts w:eastAsia="Times New Roman"/>
          <w:b/>
          <w:color w:val="595959"/>
          <w:sz w:val="18"/>
          <w:szCs w:val="18"/>
        </w:rPr>
      </w:pPr>
      <w:r>
        <w:br w:type="page"/>
      </w:r>
    </w:p>
    <w:p w:rsidR="006B1441" w:rsidP="006B1441" w:rsidRDefault="006B1441" w14:paraId="0904A9F9"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25D56" w:rsidTr="3B8B009E" w14:paraId="6B3CFD25"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Mar/>
          </w:tcPr>
          <w:p w:rsidRPr="00DC20FA" w:rsidR="00825D56" w:rsidP="3B8B009E" w:rsidRDefault="00825D56" w14:paraId="12F96258"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10</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0082C8" w:sz="4" w:space="0"/>
              <w:right w:val="single" w:color="0070C0" w:sz="4" w:space="0"/>
            </w:tcBorders>
            <w:tcMar/>
          </w:tcPr>
          <w:p w:rsidRPr="00DC20FA" w:rsidR="00825D56" w:rsidP="3B8B009E" w:rsidRDefault="00825D56" w14:paraId="043E75E1"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825D56" w:rsidTr="3B8B009E" w14:paraId="50E418C7"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themeColor="background1" w:themeShade="A6" w:sz="4" w:space="0"/>
            </w:tcBorders>
            <w:tcMar/>
          </w:tcPr>
          <w:p w:rsidRPr="000D72DF" w:rsidR="00825D56" w:rsidP="3B8B009E" w:rsidRDefault="00825D56" w14:paraId="1DC86E6D"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10.1</w:t>
            </w:r>
          </w:p>
        </w:tc>
        <w:tc>
          <w:tcPr>
            <w:cnfStyle w:val="000000000000" w:firstRow="0" w:lastRow="0" w:firstColumn="0" w:lastColumn="0" w:oddVBand="0" w:evenVBand="0" w:oddHBand="0" w:evenHBand="0" w:firstRowFirstColumn="0" w:firstRowLastColumn="0" w:lastRowFirstColumn="0" w:lastRowLastColumn="0"/>
            <w:tcW w:w="8075" w:type="dxa"/>
            <w:tcBorders>
              <w:bottom w:val="single" w:color="A6A6A6" w:themeColor="background1" w:themeShade="A6" w:sz="4" w:space="0"/>
              <w:right w:val="single" w:color="0070C0" w:sz="4" w:space="0"/>
            </w:tcBorders>
            <w:tcMar/>
          </w:tcPr>
          <w:p w:rsidRPr="00757420" w:rsidR="00825D56" w:rsidP="00825D56" w:rsidRDefault="006363E7" w14:paraId="2D411A59" w14:textId="173E4D10"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w:t>
            </w:r>
            <w:r w:rsidR="3B8B009E">
              <w:rPr/>
              <w:t>his indicator allow</w:t>
            </w:r>
            <w:r w:rsidR="3B8B009E">
              <w:rPr/>
              <w:t>s</w:t>
            </w:r>
            <w:r w:rsidR="3B8B009E">
              <w:rPr/>
              <w:t xml:space="preserve"> you </w:t>
            </w:r>
            <w:r w:rsidR="3B8B009E">
              <w:rPr/>
              <w:t xml:space="preserve">to report </w:t>
            </w:r>
            <w:r w:rsidR="3B8B009E">
              <w:rPr/>
              <w:t>how you</w:t>
            </w:r>
            <w:r w:rsidR="3B8B009E">
              <w:rPr/>
              <w:t xml:space="preserve"> tracking the number of engagements conducted by your organisation and/or its service providers.</w:t>
            </w:r>
            <w:r w:rsidR="3B8B009E">
              <w:rPr/>
              <w:t xml:space="preserve"> </w:t>
            </w:r>
          </w:p>
          <w:p w:rsidRPr="00B9480C" w:rsidR="00825D56" w:rsidP="3B8B009E" w:rsidRDefault="00825D56" w14:paraId="547969FE" w14:textId="77777777"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You may be tracking your engagements but doing so partially (</w:t>
            </w:r>
            <w:r w:rsidR="3B8B009E">
              <w:rPr/>
              <w:t xml:space="preserve">e.g., </w:t>
            </w:r>
            <w:r w:rsidR="3B8B009E">
              <w:rPr/>
              <w:t>when engagements carried out by a dedicated ESG team are recorded but engagements by mainstream portfolio managers</w:t>
            </w:r>
            <w:r w:rsidR="3B8B009E">
              <w:rPr/>
              <w:t xml:space="preserve"> are not</w:t>
            </w:r>
            <w:r w:rsidR="3B8B009E">
              <w:rPr/>
              <w:t>). If so, select ‘Yes, we partially track the number</w:t>
            </w:r>
            <w:r w:rsidR="3B8B009E">
              <w:rPr/>
              <w:t xml:space="preserve"> of our engagements</w:t>
            </w:r>
            <w:r w:rsidR="3B8B009E">
              <w:rPr/>
              <w:t>’.</w:t>
            </w:r>
          </w:p>
        </w:tc>
      </w:tr>
      <w:tr w:rsidRPr="00D5451C" w:rsidR="00825D56" w:rsidTr="3B8B009E" w14:paraId="63B860BC"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themeColor="background1" w:themeShade="A6" w:sz="4" w:space="0"/>
            </w:tcBorders>
            <w:tcMar/>
          </w:tcPr>
          <w:p w:rsidR="00825D56" w:rsidP="3B8B009E" w:rsidRDefault="00825D56" w14:paraId="59976C86"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10.2</w:t>
            </w:r>
          </w:p>
        </w:tc>
        <w:tc>
          <w:tcPr>
            <w:cnfStyle w:val="000000000000" w:firstRow="0" w:lastRow="0" w:firstColumn="0" w:lastColumn="0" w:oddVBand="0" w:evenVBand="0" w:oddHBand="0" w:evenHBand="0" w:firstRowFirstColumn="0" w:firstRowLastColumn="0" w:lastRowFirstColumn="0" w:lastRowLastColumn="0"/>
            <w:tcW w:w="8075" w:type="dxa"/>
            <w:tcBorders>
              <w:bottom w:val="single" w:color="A6A6A6" w:themeColor="background1" w:themeShade="A6" w:sz="4" w:space="0"/>
              <w:right w:val="single" w:color="0070C0" w:sz="4" w:space="0"/>
            </w:tcBorders>
            <w:tcMar/>
          </w:tcPr>
          <w:p w:rsidR="00825D56" w:rsidP="001464FA" w:rsidRDefault="00825D56" w14:paraId="212B2F8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This may include a discussion of</w:t>
            </w:r>
            <w:r w:rsidR="3B8B009E">
              <w:rPr/>
              <w:t>:</w:t>
            </w:r>
          </w:p>
          <w:p w:rsidRPr="002D074C" w:rsidR="00825D56" w:rsidP="3B8B009E" w:rsidRDefault="00337A8A" w14:paraId="10CB9954" w14:textId="77777777" w14:noSpellErr="1">
            <w:pPr>
              <w:pStyle w:val="INDICATORTEXT"/>
              <w:numPr>
                <w:ilvl w:val="0"/>
                <w:numId w:val="15"/>
              </w:numPr>
              <w:spacing w:before="0" w:after="0"/>
              <w:cnfStyle w:val="000000000000" w:firstRow="0" w:lastRow="0" w:firstColumn="0" w:lastColumn="0" w:oddVBand="0" w:evenVBand="0" w:oddHBand="0" w:evenHBand="0" w:firstRowFirstColumn="0" w:firstRowLastColumn="0" w:lastRowFirstColumn="0" w:lastRowLastColumn="0"/>
              <w:rPr/>
            </w:pPr>
            <w:r w:rsidR="3B8B009E">
              <w:rPr/>
              <w:t>t</w:t>
            </w:r>
            <w:r w:rsidR="3B8B009E">
              <w:rPr/>
              <w:t xml:space="preserve">he </w:t>
            </w:r>
            <w:r w:rsidR="3B8B009E">
              <w:rPr/>
              <w:t>system</w:t>
            </w:r>
            <w:r w:rsidR="3B8B009E">
              <w:rPr/>
              <w:t>s</w:t>
            </w:r>
            <w:r w:rsidR="3B8B009E">
              <w:rPr/>
              <w:t xml:space="preserve"> in place </w:t>
            </w:r>
            <w:r w:rsidR="3B8B009E">
              <w:rPr/>
              <w:t>to track progress of engagements</w:t>
            </w:r>
            <w:r w:rsidR="3B8B009E">
              <w:rPr/>
              <w:t>;</w:t>
            </w:r>
            <w:r w:rsidR="3B8B009E">
              <w:rPr/>
              <w:t xml:space="preserve"> </w:t>
            </w:r>
          </w:p>
          <w:p w:rsidRPr="00022C74" w:rsidR="00825D56" w:rsidP="3B8B009E" w:rsidRDefault="00337A8A" w14:paraId="6DC5D6F9" w14:textId="77777777" w14:noSpellErr="1">
            <w:pPr>
              <w:pStyle w:val="INDICATORTEXT"/>
              <w:numPr>
                <w:ilvl w:val="0"/>
                <w:numId w:val="15"/>
              </w:numPr>
              <w:spacing w:before="0" w:after="0"/>
              <w:cnfStyle w:val="000000000000" w:firstRow="0" w:lastRow="0" w:firstColumn="0" w:lastColumn="0" w:oddVBand="0" w:evenVBand="0" w:oddHBand="0" w:evenHBand="0" w:firstRowFirstColumn="0" w:firstRowLastColumn="0" w:lastRowFirstColumn="0" w:lastRowLastColumn="0"/>
              <w:rPr/>
            </w:pPr>
            <w:r w:rsidR="3B8B009E">
              <w:rPr/>
              <w:t>a</w:t>
            </w:r>
            <w:r w:rsidR="3B8B009E">
              <w:rPr/>
              <w:t xml:space="preserve"> </w:t>
            </w:r>
            <w:r w:rsidR="3B8B009E">
              <w:rPr/>
              <w:t>description of the</w:t>
            </w:r>
            <w:r w:rsidR="3B8B009E">
              <w:rPr/>
              <w:t xml:space="preserve"> information collect</w:t>
            </w:r>
            <w:r w:rsidR="3B8B009E">
              <w:rPr/>
              <w:t>ed</w:t>
            </w:r>
            <w:r w:rsidR="3B8B009E">
              <w:rPr/>
              <w:t>;</w:t>
            </w:r>
          </w:p>
          <w:p w:rsidR="00825D56" w:rsidP="3B8B009E" w:rsidRDefault="00337A8A" w14:paraId="59D4F5C8" w14:textId="77777777" w14:noSpellErr="1">
            <w:pPr>
              <w:pStyle w:val="INDICATORTEXT"/>
              <w:numPr>
                <w:ilvl w:val="0"/>
                <w:numId w:val="15"/>
              </w:numPr>
              <w:spacing w:before="0" w:after="0"/>
              <w:cnfStyle w:val="000000000000" w:firstRow="0" w:lastRow="0" w:firstColumn="0" w:lastColumn="0" w:oddVBand="0" w:evenVBand="0" w:oddHBand="0" w:evenHBand="0" w:firstRowFirstColumn="0" w:firstRowLastColumn="0" w:lastRowFirstColumn="0" w:lastRowLastColumn="0"/>
              <w:rPr/>
            </w:pPr>
            <w:r w:rsidR="3B8B009E">
              <w:rPr/>
              <w:t xml:space="preserve">how </w:t>
            </w:r>
            <w:r w:rsidR="3B8B009E">
              <w:rPr/>
              <w:t>regularly tracking systems are updated and to whom this information is provided</w:t>
            </w:r>
            <w:r w:rsidR="3B8B009E">
              <w:rPr/>
              <w:t>; and/or</w:t>
            </w:r>
          </w:p>
          <w:p w:rsidRPr="00A50463" w:rsidR="00825D56" w:rsidP="00C04FA5" w:rsidRDefault="00337A8A" w14:paraId="59E5E614" w14:textId="77777777" w14:noSpellErr="1">
            <w:pPr>
              <w:pStyle w:val="INDICATORTEXT"/>
              <w:numPr>
                <w:ilvl w:val="0"/>
                <w:numId w:val="15"/>
              </w:numPr>
              <w:spacing w:before="0"/>
              <w:cnfStyle w:val="000000000000" w:firstRow="0" w:lastRow="0" w:firstColumn="0" w:lastColumn="0" w:oddVBand="0" w:evenVBand="0" w:oddHBand="0" w:evenHBand="0" w:firstRowFirstColumn="0" w:firstRowLastColumn="0" w:lastRowFirstColumn="0" w:lastRowLastColumn="0"/>
              <w:rPr/>
            </w:pPr>
            <w:r w:rsidR="3B8B009E">
              <w:rPr/>
              <w:t xml:space="preserve">any </w:t>
            </w:r>
            <w:r w:rsidR="3B8B009E">
              <w:rPr/>
              <w:t>auditing procedures to ensure information recorded is accurate</w:t>
            </w:r>
            <w:r w:rsidR="3B8B009E">
              <w:rPr/>
              <w:t>.</w:t>
            </w:r>
          </w:p>
        </w:tc>
      </w:tr>
      <w:tr w:rsidRPr="00D5451C" w:rsidR="00825D56" w:rsidTr="3B8B009E" w14:paraId="1C80475F"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themeColor="background1" w:themeShade="A6" w:sz="4" w:space="0"/>
              <w:bottom w:val="single" w:color="A6A6A6" w:themeColor="background1" w:themeShade="A6" w:sz="4" w:space="0"/>
              <w:right w:val="single" w:color="0070C0" w:sz="4" w:space="0"/>
            </w:tcBorders>
            <w:tcMar/>
          </w:tcPr>
          <w:p w:rsidRPr="00837EA2" w:rsidR="00825D56" w:rsidP="3B8B009E" w:rsidRDefault="00825D56" w14:paraId="3363F379" w14:textId="77777777" w14:noSpellErr="1">
            <w:pPr>
              <w:pStyle w:val="INDICATORTEXT"/>
              <w:jc w:val="both"/>
              <w:rPr>
                <w:b w:val="1"/>
                <w:bCs w:val="1"/>
              </w:rPr>
            </w:pPr>
            <w:r w:rsidRPr="3B8B009E" w:rsidR="3B8B009E">
              <w:rPr>
                <w:b w:val="1"/>
                <w:bCs w:val="1"/>
              </w:rPr>
              <w:t>LOGIC</w:t>
            </w:r>
          </w:p>
        </w:tc>
      </w:tr>
      <w:tr w:rsidRPr="00D5451C" w:rsidR="00825D56" w:rsidTr="3B8B009E" w14:paraId="6654F5D9"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00825D56" w:rsidP="3B8B009E" w:rsidRDefault="00825D56" w14:paraId="003EB5E6"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10</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A6A6A6" w:themeColor="background1" w:themeShade="A6" w:sz="4" w:space="0"/>
              <w:right w:val="single" w:color="0070C0" w:sz="4" w:space="0"/>
            </w:tcBorders>
            <w:tcMar/>
          </w:tcPr>
          <w:p w:rsidR="000645FF" w:rsidP="000645FF" w:rsidRDefault="000645FF" w14:paraId="00D4D661"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This indicator will be </w:t>
            </w:r>
            <w:r w:rsidR="3B8B009E">
              <w:rPr/>
              <w:t>applicable</w:t>
            </w:r>
            <w:r w:rsidR="3B8B009E">
              <w:rPr/>
              <w:t xml:space="preserve"> if you reported ‘</w:t>
            </w:r>
            <w:r w:rsidR="3B8B009E">
              <w:rPr/>
              <w:t>to influence corporate practice</w:t>
            </w:r>
            <w:r w:rsidR="3B8B009E">
              <w:rPr/>
              <w:t>’</w:t>
            </w:r>
            <w:r w:rsidR="3B8B009E">
              <w:rPr/>
              <w:t xml:space="preserve"> or </w:t>
            </w:r>
            <w:r w:rsidR="3B8B009E">
              <w:rPr/>
              <w:t>‘</w:t>
            </w:r>
            <w:r w:rsidR="3B8B009E">
              <w:rPr/>
              <w:t>to encourage improved ESG disclosure</w:t>
            </w:r>
            <w:r w:rsidR="3B8B009E">
              <w:rPr/>
              <w:t>’</w:t>
            </w:r>
            <w:r w:rsidR="3B8B009E">
              <w:rPr/>
              <w:t xml:space="preserve"> for any combination of the following engagement methods at [02.1]: individual</w:t>
            </w:r>
            <w:r w:rsidR="3B8B009E">
              <w:rPr/>
              <w:t>/</w:t>
            </w:r>
            <w:r w:rsidR="3B8B009E">
              <w:rPr/>
              <w:t>internal, collaborative, service provider.</w:t>
            </w:r>
            <w:r w:rsidR="3B8B009E">
              <w:rPr/>
              <w:t xml:space="preserve"> </w:t>
            </w:r>
          </w:p>
          <w:p w:rsidR="005B76F6" w:rsidP="004A6157" w:rsidRDefault="00B47155" w14:paraId="003105F5"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 xml:space="preserve">You will only be required to report information relevant to the engagement methods you reported at [02.1]. </w:t>
            </w:r>
          </w:p>
          <w:p w:rsidRPr="004A6157" w:rsidR="000645FF" w:rsidP="008C34AC" w:rsidRDefault="00825D56" w14:paraId="73BE4B2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If you</w:t>
            </w:r>
            <w:r w:rsidR="3B8B009E">
              <w:rPr/>
              <w:t>r organisation does no</w:t>
            </w:r>
            <w:r w:rsidR="3B8B009E">
              <w:rPr/>
              <w:t>t track</w:t>
            </w:r>
            <w:r w:rsidR="3B8B009E">
              <w:rPr/>
              <w:t xml:space="preserve"> or cannot provide partial information or reliable estimates on engagements</w:t>
            </w:r>
            <w:r w:rsidR="3B8B009E">
              <w:rPr/>
              <w:t>, you will</w:t>
            </w:r>
            <w:r w:rsidR="3B8B009E">
              <w:rPr/>
              <w:t xml:space="preserve"> not see indicator </w:t>
            </w:r>
            <w:r w:rsidR="3B8B009E">
              <w:rPr/>
              <w:t>[</w:t>
            </w:r>
            <w:r w:rsidR="3B8B009E">
              <w:rPr/>
              <w:t>11</w:t>
            </w:r>
            <w:r w:rsidR="3B8B009E">
              <w:rPr/>
              <w:t>]</w:t>
            </w:r>
            <w:r w:rsidR="3B8B009E">
              <w:rPr/>
              <w:t>,</w:t>
            </w:r>
            <w:r w:rsidR="3B8B009E">
              <w:rPr/>
              <w:t xml:space="preserve"> </w:t>
            </w:r>
            <w:r w:rsidR="3B8B009E">
              <w:rPr/>
              <w:t>which</w:t>
            </w:r>
            <w:r w:rsidR="3B8B009E">
              <w:rPr/>
              <w:t xml:space="preserve"> asks you to provide information </w:t>
            </w:r>
            <w:r w:rsidR="3B8B009E">
              <w:rPr/>
              <w:t xml:space="preserve">about </w:t>
            </w:r>
            <w:r w:rsidR="3B8B009E">
              <w:rPr/>
              <w:t>the number of engagements. However, you will still be able to provide examples of your engagement</w:t>
            </w:r>
            <w:r w:rsidR="3B8B009E">
              <w:rPr/>
              <w:t>s later in this section [14]</w:t>
            </w:r>
            <w:r w:rsidR="3B8B009E">
              <w:rPr/>
              <w:t>.</w:t>
            </w:r>
          </w:p>
        </w:tc>
      </w:tr>
    </w:tbl>
    <w:p w:rsidR="00825D56" w:rsidP="006B1441" w:rsidRDefault="00825D56" w14:paraId="18F49C24" w14:textId="77777777">
      <w:pPr>
        <w:pStyle w:val="INDICATORNUMBER"/>
      </w:pPr>
    </w:p>
    <w:p w:rsidR="00321DFF" w:rsidRDefault="00321DFF" w14:paraId="7B16C9F2" w14:textId="77777777">
      <w:pPr>
        <w:widowControl/>
        <w:autoSpaceDE/>
        <w:autoSpaceDN/>
        <w:adjustRightInd/>
        <w:spacing w:before="0" w:after="0" w:line="240" w:lineRule="auto"/>
        <w:sectPr w:rsidR="00321DFF" w:rsidSect="00644696">
          <w:headerReference w:type="default" r:id="rId30"/>
          <w:headerReference w:type="first" r:id="rId31"/>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321DFF" w:rsidTr="3B8B009E" w14:paraId="1DB450B7" w14:textId="77777777">
        <w:trPr>
          <w:trHeight w:val="387"/>
        </w:trPr>
        <w:tc>
          <w:tcPr>
            <w:cnfStyle w:val="000000000000" w:firstRow="0" w:lastRow="0" w:firstColumn="0" w:lastColumn="0" w:oddVBand="0" w:evenVBand="0" w:oddHBand="0" w:evenHBand="0" w:firstRowFirstColumn="0" w:firstRowLastColumn="0" w:lastRowFirstColumn="0" w:lastRowLastColumn="0"/>
            <w:tcW w:w="709" w:type="dxa"/>
            <w:tcMar/>
          </w:tcPr>
          <w:p w:rsidRPr="00ED1D5A" w:rsidR="00321DFF" w:rsidP="00C1119B" w:rsidRDefault="00321DFF" w14:paraId="344E43F3"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2FC69242" wp14:editId="6FE5AA4B">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Mar/>
          </w:tcPr>
          <w:p w:rsidRPr="00C42282" w:rsidR="00321DFF" w:rsidP="3B8B009E" w:rsidRDefault="00321DFF" w14:paraId="39917EA5" w14:textId="77777777" w14:noSpellErr="1">
            <w:pPr>
              <w:pStyle w:val="Heading3"/>
              <w:outlineLvl w:val="2"/>
              <w:rPr>
                <w:rStyle w:val="IntenseEmphasis"/>
                <w:b w:val="1"/>
                <w:bCs w:val="1"/>
                <w:i w:val="0"/>
                <w:iCs w:val="0"/>
                <w:color w:val="FFFFFF" w:themeColor="background1" w:themeTint="FF" w:themeShade="FF"/>
              </w:rPr>
            </w:pPr>
            <w:bookmarkStart w:name="_Toc467226086" w:id="14"/>
            <w:r w:rsidRPr="3B8B009E">
              <w:rPr>
                <w:rStyle w:val="IntenseEmphasis"/>
                <w:b w:val="1"/>
                <w:bCs w:val="1"/>
                <w:i w:val="0"/>
                <w:iCs w:val="0"/>
                <w:color w:val="FFFFFF" w:themeColor="background1"/>
              </w:rPr>
              <w:t>OUTPUTS AND OUTCOMES</w:t>
            </w:r>
            <w:bookmarkEnd w:id="14"/>
          </w:p>
        </w:tc>
      </w:tr>
    </w:tbl>
    <w:p w:rsidR="006B1441" w:rsidP="0088049D" w:rsidRDefault="006B1441" w14:paraId="29894EFA"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8049D" w:rsidTr="3B8B009E" w14:paraId="737B7A16"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88049D" w:rsidP="00C1119B" w:rsidRDefault="0088049D" w14:paraId="13A7A623"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88049D" w:rsidP="3B8B009E" w:rsidRDefault="0088049D" w14:paraId="219D53F9"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88049D" w:rsidP="3B8B009E" w:rsidRDefault="0088049D" w14:paraId="2BAB4755"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88049D" w:rsidP="3B8B009E" w:rsidRDefault="0088049D" w14:paraId="64DC537B"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88049D" w:rsidTr="3B8B009E" w14:paraId="472A797B"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88049D" w:rsidP="3B8B009E" w:rsidRDefault="0088049D" w14:paraId="6307871D"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11</w:t>
            </w:r>
          </w:p>
        </w:tc>
        <w:tc>
          <w:tcPr>
            <w:cnfStyle w:val="000000000000" w:firstRow="0" w:lastRow="0" w:firstColumn="0" w:lastColumn="0" w:oddVBand="0" w:evenVBand="0" w:oddHBand="0" w:evenHBand="0" w:firstRowFirstColumn="0" w:firstRowLastColumn="0" w:lastRowFirstColumn="0" w:lastRowLastColumn="0"/>
            <w:tcW w:w="3402" w:type="dxa"/>
            <w:tcMar/>
          </w:tcPr>
          <w:p w:rsidR="0088049D" w:rsidP="3B8B009E" w:rsidRDefault="0088049D" w14:paraId="32D75DBF" w14:textId="77777777" w14:noSpellErr="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MANDATORY TO REPORT</w:t>
            </w:r>
          </w:p>
          <w:p w:rsidRPr="00356CDA" w:rsidR="0088049D" w:rsidP="3B8B009E" w:rsidRDefault="0088049D" w14:paraId="0B3425AE" w14:textId="77777777" w14:noSpellErr="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VOLUNTARY TO DISCLOSE</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88049D" w:rsidP="3B8B009E" w:rsidRDefault="0088049D" w14:paraId="6A964E03"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88049D" w:rsidP="3B8B009E" w:rsidRDefault="0088049D" w14:paraId="233BC613"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88049D" w:rsidP="0088049D" w:rsidRDefault="0088049D" w14:paraId="43832E76" w14:textId="77777777">
      <w:pPr>
        <w:pStyle w:val="INDICATORNUMBER"/>
      </w:pPr>
    </w:p>
    <w:tbl>
      <w:tblPr>
        <w:tblStyle w:val="SubSectionIndicatorTableMANDATORY"/>
        <w:tblW w:w="9214" w:type="dxa"/>
        <w:tblInd w:w="5" w:type="dxa"/>
        <w:tblBorders>
          <w:bottom w:val="single" w:color="0070C0" w:sz="12" w:space="0"/>
          <w:insideH w:val="single" w:color="A6A6A6" w:themeColor="background1" w:themeShade="A6" w:sz="4" w:space="0"/>
          <w:insideV w:val="single" w:color="A6A6A6" w:themeColor="background1" w:themeShade="A6" w:sz="4" w:space="0"/>
        </w:tblBorders>
        <w:tblLayout w:type="fixed"/>
        <w:tblLook w:val="04A0" w:firstRow="1" w:lastRow="0" w:firstColumn="1" w:lastColumn="0" w:noHBand="0" w:noVBand="1"/>
      </w:tblPr>
      <w:tblGrid>
        <w:gridCol w:w="1097"/>
        <w:gridCol w:w="2437"/>
        <w:gridCol w:w="1286"/>
        <w:gridCol w:w="1407"/>
        <w:gridCol w:w="2987"/>
      </w:tblGrid>
      <w:tr w:rsidR="0088049D" w:rsidTr="3B8B009E" w14:paraId="1655267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color="A6A6A6" w:themeColor="background1" w:themeShade="A6" w:sz="4" w:space="0"/>
              <w:left w:val="single" w:color="0082C8" w:sz="4" w:space="0"/>
              <w:bottom w:val="nil"/>
            </w:tcBorders>
            <w:tcMar/>
          </w:tcPr>
          <w:p w:rsidRPr="007254D4" w:rsidR="0088049D" w:rsidP="3B8B009E" w:rsidRDefault="0088049D" w14:paraId="1A9A4959"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11</w:t>
            </w:r>
          </w:p>
        </w:tc>
        <w:tc>
          <w:tcPr>
            <w:cnfStyle w:val="000000000000" w:firstRow="0" w:lastRow="0" w:firstColumn="0" w:lastColumn="0" w:oddVBand="0" w:evenVBand="0" w:oddHBand="0" w:evenHBand="0" w:firstRowFirstColumn="0" w:firstRowLastColumn="0" w:lastRowFirstColumn="0" w:lastRowLastColumn="0"/>
            <w:tcW w:w="8117" w:type="dxa"/>
            <w:gridSpan w:val="4"/>
            <w:tcBorders>
              <w:top w:val="single" w:color="A6A6A6" w:themeColor="background1" w:themeShade="A6" w:sz="4" w:space="0"/>
              <w:bottom w:val="single" w:color="A6A6A6" w:themeColor="background1" w:themeShade="A6" w:sz="4" w:space="0"/>
            </w:tcBorders>
            <w:tcMar/>
          </w:tcPr>
          <w:p w:rsidRPr="007254D4" w:rsidR="0088049D" w:rsidP="3B8B009E" w:rsidRDefault="0088049D" w14:paraId="2BFCA510"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INDICATOR</w:t>
            </w:r>
          </w:p>
        </w:tc>
      </w:tr>
      <w:tr w:rsidR="005E4BC9" w:rsidTr="3B8B009E" w14:paraId="00F40B4A" w14:textId="77777777">
        <w:trPr>
          <w:cnfStyle w:val="000000100000" w:firstRow="0" w:lastRow="0" w:firstColumn="0" w:lastColumn="0" w:oddVBand="0" w:evenVBand="0" w:oddHBand="1" w:evenHBand="0" w:firstRowFirstColumn="0" w:firstRowLastColumn="0" w:lastRowFirstColumn="0" w:lastRowLastColumn="0"/>
          <w:trHeight w:val="470"/>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left w:val="single" w:color="0082C8" w:sz="4" w:space="0"/>
              <w:bottom w:val="single" w:color="0070C0" w:sz="4" w:space="0"/>
              <w:right w:val="single" w:color="595959" w:themeColor="text1" w:themeTint="A6" w:sz="4" w:space="0"/>
            </w:tcBorders>
            <w:tcMar/>
            <w:vAlign w:val="top"/>
          </w:tcPr>
          <w:p w:rsidRPr="000D72DF" w:rsidR="005E4BC9" w:rsidP="3B8B009E" w:rsidRDefault="005E4BC9" w14:paraId="5BB159ED"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11.1</w:t>
            </w:r>
          </w:p>
        </w:tc>
        <w:tc>
          <w:tcPr>
            <w:cnfStyle w:val="000000000000" w:firstRow="0" w:lastRow="0" w:firstColumn="0" w:lastColumn="0" w:oddVBand="0" w:evenVBand="0" w:oddHBand="0" w:evenHBand="0" w:firstRowFirstColumn="0" w:firstRowLastColumn="0" w:lastRowFirstColumn="0" w:lastRowLastColumn="0"/>
            <w:tcW w:w="8117" w:type="dxa"/>
            <w:gridSpan w:val="4"/>
            <w:tcBorders>
              <w:top w:val="single" w:color="A6A6A6" w:themeColor="background1" w:themeShade="A6" w:sz="4" w:space="0"/>
              <w:left w:val="single" w:color="595959" w:themeColor="text1" w:themeTint="A6" w:sz="4" w:space="0"/>
              <w:bottom w:val="single" w:color="A6A6A6" w:themeColor="background1" w:themeShade="A6" w:sz="4" w:space="0"/>
            </w:tcBorders>
            <w:shd w:val="clear" w:color="auto" w:fill="DAEEF3" w:themeFill="accent5" w:themeFillTint="33"/>
            <w:tcMar/>
          </w:tcPr>
          <w:p w:rsidRPr="00705C04" w:rsidR="005E4BC9" w:rsidP="3B8B009E" w:rsidRDefault="005E4BC9" w14:paraId="3DD3C9DD" w14:textId="12D718CB"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auto"/>
              </w:rPr>
            </w:pPr>
            <w:r w:rsidR="3B8B009E">
              <w:rPr/>
              <w:t xml:space="preserve">Indicate the </w:t>
            </w:r>
            <w:r w:rsidR="3B8B009E">
              <w:rPr/>
              <w:t>amount</w:t>
            </w:r>
            <w:r w:rsidR="3B8B009E">
              <w:rPr/>
              <w:t xml:space="preserve"> </w:t>
            </w:r>
            <w:r w:rsidR="3B8B009E">
              <w:rPr/>
              <w:t>of</w:t>
            </w:r>
            <w:r w:rsidR="3B8B009E">
              <w:rPr/>
              <w:t xml:space="preserve"> your listed equities portfolio</w:t>
            </w:r>
            <w:r w:rsidR="3B8B009E">
              <w:rPr/>
              <w:t xml:space="preserve"> with which your organisation engaged </w:t>
            </w:r>
            <w:r w:rsidR="3B8B009E">
              <w:rPr/>
              <w:t>during</w:t>
            </w:r>
            <w:r w:rsidR="3B8B009E">
              <w:rPr/>
              <w:t xml:space="preserve"> the reporting year.</w:t>
            </w:r>
          </w:p>
        </w:tc>
      </w:tr>
      <w:tr w:rsidR="009D18CB" w:rsidTr="3B8B009E" w14:paraId="4D149EA3" w14:textId="77777777">
        <w:trPr>
          <w:trHeight w:val="472"/>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0082C8" w:sz="4" w:space="0"/>
              <w:bottom w:val="single" w:color="0070C0" w:sz="4" w:space="0"/>
              <w:right w:val="single" w:color="595959" w:themeColor="text1" w:themeTint="A6" w:sz="4" w:space="0"/>
            </w:tcBorders>
          </w:tcPr>
          <w:p w:rsidR="00EC6E62" w:rsidP="00C1119B" w:rsidRDefault="00EC6E62" w14:paraId="2D61CDDB"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2437" w:type="dxa"/>
            <w:tcBorders>
              <w:top w:val="single" w:color="A6A6A6" w:themeColor="background1" w:themeShade="A6" w:sz="4" w:space="0"/>
              <w:left w:val="single" w:color="595959" w:themeColor="text1" w:themeTint="A6" w:sz="4" w:space="0"/>
              <w:bottom w:val="single" w:color="A6A6A6" w:themeColor="background1" w:themeShade="A6" w:sz="4" w:space="0"/>
              <w:right w:val="single" w:color="FFFFFF" w:themeColor="background1" w:sz="4" w:space="0"/>
            </w:tcBorders>
            <w:shd w:val="clear" w:color="auto" w:fill="BFBFBF" w:themeFill="background1" w:themeFillShade="BF"/>
            <w:tcMar/>
          </w:tcPr>
          <w:p w:rsidRPr="00AA6921" w:rsidR="00EC6E62" w:rsidP="00C1119B" w:rsidRDefault="00EC6E62" w14:paraId="1C231856" w14:textId="77777777">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cnfStyle w:val="000000000000" w:firstRow="0" w:lastRow="0" w:firstColumn="0" w:lastColumn="0" w:oddVBand="0" w:evenVBand="0" w:oddHBand="0" w:evenHBand="0" w:firstRowFirstColumn="0" w:firstRowLastColumn="0" w:lastRowFirstColumn="0" w:lastRowLastColumn="0"/>
            <w:tcW w:w="1286" w:type="dxa"/>
            <w:tcBorders>
              <w:top w:val="single" w:color="A6A6A6" w:themeColor="background1" w:themeShade="A6" w:sz="4" w:space="0"/>
              <w:left w:val="single" w:color="FFFFFF" w:themeColor="background1" w:sz="4" w:space="0"/>
              <w:bottom w:val="single" w:color="A6A6A6" w:themeColor="background1" w:themeShade="A6" w:sz="4" w:space="0"/>
              <w:right w:val="single" w:color="FFFFFF" w:themeColor="background1" w:sz="4" w:space="0"/>
            </w:tcBorders>
            <w:shd w:val="clear" w:color="auto" w:fill="BFBFBF" w:themeFill="background1" w:themeFillShade="BF"/>
            <w:tcMar/>
          </w:tcPr>
          <w:p w:rsidRPr="00AA6921" w:rsidR="00EC6E62" w:rsidP="3B8B009E" w:rsidRDefault="00EC6E62" w14:paraId="09696F0E" w14:textId="77777777" w14:noSpellErr="1">
            <w:pPr>
              <w:spacing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Number of companies engaged</w:t>
            </w:r>
          </w:p>
        </w:tc>
        <w:tc>
          <w:tcPr>
            <w:cnfStyle w:val="000000000000" w:firstRow="0" w:lastRow="0" w:firstColumn="0" w:lastColumn="0" w:oddVBand="0" w:evenVBand="0" w:oddHBand="0" w:evenHBand="0" w:firstRowFirstColumn="0" w:firstRowLastColumn="0" w:lastRowFirstColumn="0" w:lastRowLastColumn="0"/>
            <w:tcW w:w="1407" w:type="dxa"/>
            <w:tcBorders>
              <w:top w:val="single" w:color="A6A6A6" w:themeColor="background1" w:themeShade="A6" w:sz="4" w:space="0"/>
              <w:left w:val="single" w:color="FFFFFF" w:themeColor="background1" w:sz="4" w:space="0"/>
              <w:bottom w:val="single" w:color="A6A6A6" w:themeColor="background1" w:themeShade="A6" w:sz="4" w:space="0"/>
              <w:right w:val="single" w:color="FFFFFF" w:themeColor="background1" w:sz="4" w:space="0"/>
            </w:tcBorders>
            <w:shd w:val="clear" w:color="auto" w:fill="BFBFBF" w:themeFill="background1" w:themeFillShade="BF"/>
            <w:tcMar/>
          </w:tcPr>
          <w:p w:rsidR="00EC6E62" w:rsidP="3B8B009E" w:rsidRDefault="00480ECE" w14:paraId="2CD612B7" w14:textId="7D2BA66C" w14:noSpellErr="1">
            <w:pPr>
              <w:spacing w:before="24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Proportion</w:t>
            </w:r>
            <w:r w:rsidRPr="3B8B009E" w:rsidR="3B8B009E">
              <w:rPr>
                <w:b w:val="1"/>
                <w:bCs w:val="1"/>
                <w:color w:val="FFFFFF" w:themeColor="background1" w:themeTint="FF" w:themeShade="FF"/>
                <w:sz w:val="18"/>
                <w:szCs w:val="18"/>
              </w:rPr>
              <w:t xml:space="preserve"> (to the nearest </w:t>
            </w:r>
            <w:r w:rsidRPr="3B8B009E" w:rsidR="3B8B009E">
              <w:rPr>
                <w:b w:val="1"/>
                <w:bCs w:val="1"/>
                <w:color w:val="FFFFFF" w:themeColor="background1" w:themeTint="FF" w:themeShade="FF"/>
                <w:sz w:val="18"/>
                <w:szCs w:val="18"/>
              </w:rPr>
              <w:t>5</w:t>
            </w:r>
            <w:r w:rsidRPr="3B8B009E" w:rsidR="3B8B009E">
              <w:rPr>
                <w:b w:val="1"/>
                <w:bCs w:val="1"/>
                <w:color w:val="FFFFFF" w:themeColor="background1" w:themeTint="FF" w:themeShade="FF"/>
                <w:sz w:val="18"/>
                <w:szCs w:val="18"/>
              </w:rPr>
              <w:t>%</w:t>
            </w:r>
            <w:r w:rsidRPr="3B8B009E" w:rsidR="3B8B009E">
              <w:rPr>
                <w:b w:val="1"/>
                <w:bCs w:val="1"/>
                <w:color w:val="FFFFFF" w:themeColor="background1" w:themeTint="FF" w:themeShade="FF"/>
                <w:sz w:val="18"/>
                <w:szCs w:val="18"/>
              </w:rPr>
              <w:t>)</w:t>
            </w:r>
            <w:r w:rsidRPr="3B8B009E" w:rsidR="3B8B009E">
              <w:rPr>
                <w:b w:val="1"/>
                <w:bCs w:val="1"/>
                <w:color w:val="FFFFFF" w:themeColor="background1" w:themeTint="FF" w:themeShade="FF"/>
                <w:sz w:val="18"/>
                <w:szCs w:val="18"/>
              </w:rPr>
              <w:t xml:space="preserve"> </w:t>
            </w:r>
          </w:p>
          <w:p w:rsidRPr="00AA6921" w:rsidR="005D69B5" w:rsidP="00F41D18" w:rsidRDefault="005D69B5" w14:paraId="2B98AF2A"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cnfStyle w:val="000000000000" w:firstRow="0" w:lastRow="0" w:firstColumn="0" w:lastColumn="0" w:oddVBand="0" w:evenVBand="0" w:oddHBand="0" w:evenHBand="0" w:firstRowFirstColumn="0" w:firstRowLastColumn="0" w:lastRowFirstColumn="0" w:lastRowLastColumn="0"/>
            <w:tcW w:w="2987" w:type="dxa"/>
            <w:tcBorders>
              <w:left w:val="single" w:color="FFFFFF" w:themeColor="background1" w:sz="4" w:space="0"/>
              <w:bottom w:val="single" w:color="A6A6A6" w:themeColor="background1" w:themeShade="A6" w:sz="4" w:space="0"/>
            </w:tcBorders>
            <w:shd w:val="clear" w:color="auto" w:fill="BFBFBF" w:themeFill="background1" w:themeFillShade="BF"/>
            <w:tcMar/>
          </w:tcPr>
          <w:p w:rsidRPr="00AA6921" w:rsidR="00EC6E62" w:rsidP="3B8B009E" w:rsidRDefault="00EC6E62" w14:paraId="1B84B4B1"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color w:val="FFFFFF" w:themeColor="background1" w:themeTint="FF" w:themeShade="FF"/>
                <w:sz w:val="18"/>
                <w:szCs w:val="18"/>
              </w:rPr>
            </w:pPr>
            <w:r w:rsidRPr="3B8B009E" w:rsidR="3B8B009E">
              <w:rPr>
                <w:b w:val="1"/>
                <w:bCs w:val="1"/>
                <w:color w:val="FFFFFF" w:themeColor="background1" w:themeTint="FF" w:themeShade="FF"/>
                <w:sz w:val="18"/>
                <w:szCs w:val="18"/>
              </w:rPr>
              <w:t xml:space="preserve">Specify the basis on which </w:t>
            </w:r>
            <w:r w:rsidRPr="3B8B009E" w:rsidR="3B8B009E">
              <w:rPr>
                <w:b w:val="1"/>
                <w:bCs w:val="1"/>
                <w:color w:val="FFFFFF" w:themeColor="background1" w:themeTint="FF" w:themeShade="FF"/>
                <w:sz w:val="18"/>
                <w:szCs w:val="18"/>
              </w:rPr>
              <w:t>t</w:t>
            </w:r>
            <w:r w:rsidRPr="3B8B009E" w:rsidR="3B8B009E">
              <w:rPr>
                <w:b w:val="1"/>
                <w:bCs w:val="1"/>
                <w:color w:val="FFFFFF" w:themeColor="background1" w:themeTint="FF" w:themeShade="FF"/>
                <w:sz w:val="18"/>
                <w:szCs w:val="18"/>
              </w:rPr>
              <w:t>his percentage is calculated</w:t>
            </w:r>
          </w:p>
        </w:tc>
      </w:tr>
      <w:tr w:rsidR="009D18CB" w:rsidTr="3B8B009E" w14:paraId="1AF2D92D" w14:textId="7777777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0082C8" w:sz="4" w:space="0"/>
              <w:bottom w:val="single" w:color="0070C0" w:sz="4" w:space="0"/>
              <w:right w:val="single" w:color="595959" w:themeColor="text1" w:themeTint="A6" w:sz="4" w:space="0"/>
            </w:tcBorders>
          </w:tcPr>
          <w:p w:rsidR="00EC6E62" w:rsidP="00EC6E62" w:rsidRDefault="00EC6E62" w14:paraId="2B16BB7B"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2437"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FFFFFF" w:themeFill="background1"/>
            <w:tcMar/>
          </w:tcPr>
          <w:p w:rsidRPr="00F80163" w:rsidR="00EC6E62" w:rsidP="00EC6E62" w:rsidRDefault="00EC6E62" w14:paraId="22231AD4" w14:textId="77777777" w14:noSpellErr="1">
            <w:pPr>
              <w:pStyle w:val="INDICATORTEXT"/>
              <w:spacing w:before="40" w:after="40"/>
              <w:cnfStyle w:val="000000100000" w:firstRow="0" w:lastRow="0" w:firstColumn="0" w:lastColumn="0" w:oddVBand="0" w:evenVBand="0" w:oddHBand="1" w:evenHBand="0" w:firstRowFirstColumn="0" w:firstRowLastColumn="0" w:lastRowFirstColumn="0" w:lastRowLastColumn="0"/>
            </w:pPr>
            <w:r w:rsidR="3B8B009E">
              <w:rPr/>
              <w:t>Individual/I</w:t>
            </w:r>
            <w:r w:rsidR="3B8B009E">
              <w:rPr/>
              <w:t>nternal</w:t>
            </w:r>
            <w:r w:rsidR="3B8B009E">
              <w:rPr/>
              <w:t xml:space="preserve"> staff engagements</w:t>
            </w:r>
          </w:p>
          <w:p w:rsidR="00EC6E62" w:rsidP="00EC6E62" w:rsidRDefault="00EC6E62" w14:paraId="37C8F2E2" w14:textId="77777777">
            <w:pPr>
              <w:pStyle w:val="INDICATORTEXT"/>
              <w:spacing w:before="40" w:after="40"/>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286" w:type="dxa"/>
            <w:tcBorders>
              <w:top w:val="single" w:color="A6A6A6" w:themeColor="background1" w:themeShade="A6" w:sz="4" w:space="0"/>
              <w:left w:val="single" w:color="A6A6A6" w:themeColor="background1" w:themeShade="A6" w:sz="4" w:space="0"/>
              <w:bottom w:val="single" w:color="A6A6A6" w:themeColor="background1" w:themeShade="A6" w:sz="4" w:space="0"/>
            </w:tcBorders>
            <w:shd w:val="clear" w:color="auto" w:fill="FFFFFF" w:themeFill="background1"/>
            <w:tcMar/>
            <w:vAlign w:val="top"/>
          </w:tcPr>
          <w:p w:rsidRPr="00EC6E62" w:rsidR="00EC6E62" w:rsidP="00016373" w:rsidRDefault="00EC6E62" w14:paraId="331AA6F6" w14:textId="77777777">
            <w:pPr>
              <w:spacing w:before="600"/>
              <w:jc w:val="center"/>
              <w:cnfStyle w:val="000000100000" w:firstRow="0" w:lastRow="0" w:firstColumn="0" w:lastColumn="0" w:oddVBand="0" w:evenVBand="0" w:oddHBand="1" w:evenHBand="0" w:firstRowFirstColumn="0" w:firstRowLastColumn="0" w:lastRowFirstColumn="0" w:lastRowLastColumn="0"/>
            </w:pPr>
            <w:r w:rsidRPr="005B428D">
              <w:rPr>
                <w:noProof/>
                <w:color w:val="595959"/>
                <w:sz w:val="18"/>
              </w:rPr>
              <w:drawing>
                <wp:inline distT="0" distB="0" distL="0" distR="0" wp14:anchorId="58C2E18D" wp14:editId="4753C40D">
                  <wp:extent cx="436196" cy="175097"/>
                  <wp:effectExtent l="19050" t="0" r="1954" b="0"/>
                  <wp:docPr id="1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1407" w:type="dxa"/>
            <w:tcBorders>
              <w:top w:val="single" w:color="A6A6A6" w:themeColor="background1" w:themeShade="A6" w:sz="4" w:space="0"/>
              <w:bottom w:val="single" w:color="A6A6A6" w:themeColor="background1" w:themeShade="A6" w:sz="4" w:space="0"/>
            </w:tcBorders>
            <w:shd w:val="clear" w:color="auto" w:fill="FFFFFF" w:themeFill="background1"/>
            <w:tcMar/>
            <w:vAlign w:val="top"/>
          </w:tcPr>
          <w:p w:rsidR="00EC6E62" w:rsidP="00016373" w:rsidRDefault="00EC6E62" w14:paraId="2084038F" w14:textId="77777777">
            <w:pPr>
              <w:spacing w:before="600" w:after="40"/>
              <w:jc w:val="center"/>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7394FACA" wp14:editId="35660FF2">
                  <wp:extent cx="436196" cy="175097"/>
                  <wp:effectExtent l="19050" t="0" r="1954"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6" cy="175097"/>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2987" w:type="dxa"/>
            <w:tcBorders>
              <w:top w:val="single" w:color="A6A6A6" w:themeColor="background1" w:themeShade="A6" w:sz="4" w:space="0"/>
              <w:bottom w:val="single" w:color="A6A6A6" w:themeColor="background1" w:themeShade="A6" w:sz="4" w:space="0"/>
            </w:tcBorders>
            <w:shd w:val="clear" w:color="auto" w:fill="FFFFFF" w:themeFill="background1"/>
            <w:tcMar/>
          </w:tcPr>
          <w:p w:rsidRPr="002B6F6B" w:rsidR="00EC6E62" w:rsidP="002B6F6B" w:rsidRDefault="00EC6E62" w14:paraId="038956C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2B6F6B">
              <w:sym w:font="Wingdings" w:char="F06D"/>
            </w:r>
            <w:r w:rsidRPr="002B6F6B">
              <w:rPr/>
              <w:t xml:space="preserve"> Of the total number of companies you hold</w:t>
            </w:r>
          </w:p>
          <w:p w:rsidRPr="002B6F6B" w:rsidR="00EC6E62" w:rsidP="002B6F6B" w:rsidRDefault="00EC6E62" w14:paraId="46D2AAE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2B6F6B">
              <w:sym w:font="Wingdings" w:char="F06D"/>
            </w:r>
            <w:r w:rsidRPr="002B6F6B">
              <w:rPr/>
              <w:t xml:space="preserve"> Of the total value of your listed equity holdings</w:t>
            </w:r>
          </w:p>
        </w:tc>
      </w:tr>
      <w:tr w:rsidR="009D18CB" w:rsidTr="3B8B009E" w14:paraId="7C55EA38" w14:textId="77777777">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0082C8" w:sz="4" w:space="0"/>
              <w:bottom w:val="single" w:color="0070C0" w:sz="4" w:space="0"/>
              <w:right w:val="single" w:color="595959" w:themeColor="text1" w:themeTint="A6" w:sz="4" w:space="0"/>
            </w:tcBorders>
          </w:tcPr>
          <w:p w:rsidR="00EC6E62" w:rsidP="00EC6E62" w:rsidRDefault="00EC6E62" w14:paraId="71825FD9"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2437"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FFFFFF" w:themeFill="background1"/>
            <w:tcMar/>
          </w:tcPr>
          <w:p w:rsidR="00EC6E62" w:rsidP="00EC6E62" w:rsidRDefault="00EC6E62" w14:paraId="31A3F321" w14:textId="77777777" w14:noSpellErr="1">
            <w:pPr>
              <w:pStyle w:val="INDICATORTEXT"/>
              <w:spacing w:before="40" w:after="40"/>
              <w:cnfStyle w:val="000000000000" w:firstRow="0" w:lastRow="0" w:firstColumn="0" w:lastColumn="0" w:oddVBand="0" w:evenVBand="0" w:oddHBand="0" w:evenHBand="0" w:firstRowFirstColumn="0" w:firstRowLastColumn="0" w:lastRowFirstColumn="0" w:lastRowLastColumn="0"/>
            </w:pPr>
            <w:r w:rsidR="3B8B009E">
              <w:rPr/>
              <w:t>C</w:t>
            </w:r>
            <w:r w:rsidR="3B8B009E">
              <w:rPr/>
              <w:t xml:space="preserve">ollaborative </w:t>
            </w:r>
            <w:r w:rsidR="3B8B009E">
              <w:rPr/>
              <w:t>engagements</w:t>
            </w:r>
          </w:p>
        </w:tc>
        <w:tc>
          <w:tcPr>
            <w:cnfStyle w:val="000000000000" w:firstRow="0" w:lastRow="0" w:firstColumn="0" w:lastColumn="0" w:oddVBand="0" w:evenVBand="0" w:oddHBand="0" w:evenHBand="0" w:firstRowFirstColumn="0" w:firstRowLastColumn="0" w:lastRowFirstColumn="0" w:lastRowLastColumn="0"/>
            <w:tcW w:w="1286" w:type="dxa"/>
            <w:tcBorders>
              <w:top w:val="single" w:color="A6A6A6" w:themeColor="background1" w:themeShade="A6" w:sz="4" w:space="0"/>
              <w:left w:val="single" w:color="A6A6A6" w:themeColor="background1" w:themeShade="A6" w:sz="4" w:space="0"/>
              <w:bottom w:val="single" w:color="A6A6A6" w:themeColor="background1" w:themeShade="A6" w:sz="4" w:space="0"/>
            </w:tcBorders>
            <w:shd w:val="clear" w:color="auto" w:fill="FFFFFF" w:themeFill="background1"/>
            <w:tcMar/>
            <w:vAlign w:val="top"/>
          </w:tcPr>
          <w:p w:rsidR="00EC6E62" w:rsidP="00016373" w:rsidRDefault="00EC6E62" w14:paraId="79B31705" w14:textId="77777777">
            <w:pPr>
              <w:pStyle w:val="INDICATORTEXT"/>
              <w:spacing w:before="600" w:after="4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277E746F" wp14:editId="39457EAC">
                  <wp:extent cx="436196" cy="175097"/>
                  <wp:effectExtent l="19050" t="0" r="1954" b="0"/>
                  <wp:docPr id="2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1407" w:type="dxa"/>
            <w:tcBorders>
              <w:top w:val="single" w:color="A6A6A6" w:themeColor="background1" w:themeShade="A6" w:sz="4" w:space="0"/>
              <w:bottom w:val="single" w:color="A6A6A6" w:themeColor="background1" w:themeShade="A6" w:sz="4" w:space="0"/>
            </w:tcBorders>
            <w:shd w:val="clear" w:color="auto" w:fill="FFFFFF" w:themeFill="background1"/>
            <w:tcMar/>
            <w:vAlign w:val="top"/>
          </w:tcPr>
          <w:p w:rsidR="00EC6E62" w:rsidP="00016373" w:rsidRDefault="00EC6E62" w14:paraId="66871971" w14:textId="77777777">
            <w:pPr>
              <w:spacing w:before="600" w:after="4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3A1956BD" wp14:editId="79216AB9">
                  <wp:extent cx="436196" cy="175097"/>
                  <wp:effectExtent l="19050" t="0" r="1954"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2987" w:type="dxa"/>
            <w:tcBorders>
              <w:top w:val="single" w:color="A6A6A6" w:themeColor="background1" w:themeShade="A6" w:sz="4" w:space="0"/>
              <w:bottom w:val="single" w:color="A6A6A6" w:themeColor="background1" w:themeShade="A6" w:sz="4" w:space="0"/>
            </w:tcBorders>
            <w:shd w:val="clear" w:color="auto" w:fill="FFFFFF" w:themeFill="background1"/>
            <w:tcMar/>
          </w:tcPr>
          <w:p w:rsidRPr="002B6F6B" w:rsidR="00EC6E62" w:rsidP="002B6F6B" w:rsidRDefault="00EC6E62" w14:paraId="67E8035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2B6F6B">
              <w:sym w:font="Wingdings" w:char="F06D"/>
            </w:r>
            <w:r w:rsidRPr="002B6F6B">
              <w:rPr/>
              <w:t xml:space="preserve"> Of the total number of companies you hold</w:t>
            </w:r>
          </w:p>
          <w:p w:rsidRPr="002B6F6B" w:rsidR="00EC6E62" w:rsidP="002B6F6B" w:rsidRDefault="00EC6E62" w14:paraId="4AD584D6"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2B6F6B">
              <w:sym w:font="Wingdings" w:char="F06D"/>
            </w:r>
            <w:r w:rsidRPr="002B6F6B">
              <w:rPr/>
              <w:t xml:space="preserve"> Of the total value of your listed equity holdings</w:t>
            </w:r>
          </w:p>
        </w:tc>
      </w:tr>
      <w:tr w:rsidR="009D18CB" w:rsidTr="3B8B009E" w14:paraId="4572D49A" w14:textId="7777777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0082C8" w:sz="4" w:space="0"/>
              <w:bottom w:val="single" w:color="0070C0" w:sz="4" w:space="0"/>
              <w:right w:val="single" w:color="595959" w:themeColor="text1" w:themeTint="A6" w:sz="4" w:space="0"/>
            </w:tcBorders>
          </w:tcPr>
          <w:p w:rsidR="00EC6E62" w:rsidP="00EC6E62" w:rsidRDefault="00EC6E62" w14:paraId="07075671"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2437"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FFFFFF" w:themeFill="background1"/>
            <w:tcMar/>
          </w:tcPr>
          <w:p w:rsidR="00EC6E62" w:rsidP="00EC6E62" w:rsidRDefault="00EC6E62" w14:paraId="3F8BD656" w14:textId="77777777" w14:noSpellErr="1">
            <w:pPr>
              <w:pStyle w:val="INDICATORTEXT"/>
              <w:spacing w:before="40" w:after="40"/>
              <w:cnfStyle w:val="000000100000" w:firstRow="0" w:lastRow="0" w:firstColumn="0" w:lastColumn="0" w:oddVBand="0" w:evenVBand="0" w:oddHBand="1" w:evenHBand="0" w:firstRowFirstColumn="0" w:firstRowLastColumn="0" w:lastRowFirstColumn="0" w:lastRowLastColumn="0"/>
            </w:pPr>
            <w:r w:rsidR="3B8B009E">
              <w:rPr/>
              <w:t>S</w:t>
            </w:r>
            <w:r w:rsidR="3B8B009E">
              <w:rPr/>
              <w:t>ervice provider</w:t>
            </w:r>
            <w:r w:rsidR="3B8B009E">
              <w:rPr/>
              <w:t xml:space="preserve"> engagements</w:t>
            </w:r>
          </w:p>
        </w:tc>
        <w:tc>
          <w:tcPr>
            <w:cnfStyle w:val="000000000000" w:firstRow="0" w:lastRow="0" w:firstColumn="0" w:lastColumn="0" w:oddVBand="0" w:evenVBand="0" w:oddHBand="0" w:evenHBand="0" w:firstRowFirstColumn="0" w:firstRowLastColumn="0" w:lastRowFirstColumn="0" w:lastRowLastColumn="0"/>
            <w:tcW w:w="1286" w:type="dxa"/>
            <w:tcBorders>
              <w:top w:val="single" w:color="A6A6A6" w:themeColor="background1" w:themeShade="A6" w:sz="4" w:space="0"/>
              <w:left w:val="single" w:color="A6A6A6" w:themeColor="background1" w:themeShade="A6" w:sz="4" w:space="0"/>
              <w:bottom w:val="single" w:color="A6A6A6" w:themeColor="background1" w:themeShade="A6" w:sz="4" w:space="0"/>
            </w:tcBorders>
            <w:shd w:val="clear" w:color="auto" w:fill="FFFFFF" w:themeFill="background1"/>
            <w:tcMar/>
            <w:vAlign w:val="top"/>
          </w:tcPr>
          <w:p w:rsidR="00EC6E62" w:rsidP="00016373" w:rsidRDefault="00EC6E62" w14:paraId="72AA7E4D" w14:textId="77777777">
            <w:pPr>
              <w:pStyle w:val="INDICATORTEXT"/>
              <w:spacing w:before="600" w:after="4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120821C9" wp14:editId="5D04E91F">
                  <wp:extent cx="436196" cy="175097"/>
                  <wp:effectExtent l="19050" t="0" r="1954" b="0"/>
                  <wp:docPr id="2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1407" w:type="dxa"/>
            <w:tcBorders>
              <w:top w:val="single" w:color="A6A6A6" w:themeColor="background1" w:themeShade="A6" w:sz="4" w:space="0"/>
              <w:bottom w:val="single" w:color="A6A6A6" w:themeColor="background1" w:themeShade="A6" w:sz="4" w:space="0"/>
            </w:tcBorders>
            <w:shd w:val="clear" w:color="auto" w:fill="FFFFFF" w:themeFill="background1"/>
            <w:tcMar/>
            <w:vAlign w:val="top"/>
          </w:tcPr>
          <w:p w:rsidR="00EC6E62" w:rsidP="00016373" w:rsidRDefault="00EC6E62" w14:paraId="11BC40BE" w14:textId="77777777">
            <w:pPr>
              <w:spacing w:before="600" w:after="4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20702095" wp14:editId="089EB133">
                  <wp:extent cx="436196" cy="175097"/>
                  <wp:effectExtent l="19050" t="0" r="1954" b="0"/>
                  <wp:docPr id="2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2987" w:type="dxa"/>
            <w:tcBorders>
              <w:top w:val="single" w:color="A6A6A6" w:themeColor="background1" w:themeShade="A6" w:sz="4" w:space="0"/>
              <w:bottom w:val="single" w:color="A6A6A6" w:themeColor="background1" w:themeShade="A6" w:sz="4" w:space="0"/>
            </w:tcBorders>
            <w:shd w:val="clear" w:color="auto" w:fill="FFFFFF" w:themeFill="background1"/>
            <w:tcMar/>
          </w:tcPr>
          <w:p w:rsidRPr="002B6F6B" w:rsidR="00EC6E62" w:rsidP="002B6F6B" w:rsidRDefault="00EC6E62" w14:paraId="7E0C7AB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2B6F6B">
              <w:sym w:font="Wingdings" w:char="F06D"/>
            </w:r>
            <w:r w:rsidRPr="002B6F6B">
              <w:rPr/>
              <w:t xml:space="preserve"> Of the total number of companies you hold</w:t>
            </w:r>
          </w:p>
          <w:p w:rsidRPr="002B6F6B" w:rsidR="00EC6E62" w:rsidP="002B6F6B" w:rsidRDefault="00EC6E62" w14:paraId="3FCD639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2B6F6B">
              <w:sym w:font="Wingdings" w:char="F06D"/>
            </w:r>
            <w:r w:rsidRPr="002B6F6B">
              <w:rPr/>
              <w:t xml:space="preserve"> Of the total value of your listed equity holdings</w:t>
            </w:r>
          </w:p>
        </w:tc>
      </w:tr>
      <w:tr w:rsidR="00EC6E62" w:rsidTr="3B8B009E" w14:paraId="4B183E18" w14:textId="77777777">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color="0070C0" w:sz="4" w:space="0"/>
              <w:left w:val="single" w:color="0082C8" w:sz="4" w:space="0"/>
              <w:bottom w:val="single" w:color="A6A6A6" w:themeColor="background1" w:themeShade="A6" w:sz="4" w:space="0"/>
            </w:tcBorders>
            <w:tcMar/>
            <w:vAlign w:val="top"/>
          </w:tcPr>
          <w:p w:rsidRPr="000D72DF" w:rsidR="00EC6E62" w:rsidP="3B8B009E" w:rsidRDefault="00EC6E62" w14:paraId="6152E0A0"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11.2</w:t>
            </w:r>
          </w:p>
        </w:tc>
        <w:tc>
          <w:tcPr>
            <w:cnfStyle w:val="000000000000" w:firstRow="0" w:lastRow="0" w:firstColumn="0" w:lastColumn="0" w:oddVBand="0" w:evenVBand="0" w:oddHBand="0" w:evenHBand="0" w:firstRowFirstColumn="0" w:firstRowLastColumn="0" w:lastRowFirstColumn="0" w:lastRowLastColumn="0"/>
            <w:tcW w:w="8117" w:type="dxa"/>
            <w:gridSpan w:val="4"/>
            <w:tcBorders>
              <w:top w:val="single" w:color="0070C0" w:sz="4" w:space="0"/>
              <w:bottom w:val="single" w:color="A6A6A6" w:themeColor="background1" w:themeShade="A6" w:sz="4" w:space="0"/>
            </w:tcBorders>
            <w:shd w:val="clear" w:color="auto" w:fill="DAEEF3" w:themeFill="accent5" w:themeFillTint="33"/>
            <w:tcMar/>
          </w:tcPr>
          <w:p w:rsidRPr="004A7DFC" w:rsidR="00EC6E62" w:rsidP="3B8B009E" w:rsidRDefault="00EC6E62" w14:paraId="29700FBB" w14:textId="5EF682C2" w14:noSpellErr="1">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Pr="3B8B009E">
              <w:rPr>
                <w:caps w:val="0"/>
                <w:color w:val="595959"/>
              </w:rPr>
              <w:t xml:space="preserve">Indicate </w:t>
            </w:r>
            <w:r w:rsidRPr="3B8B009E" w:rsidR="0025214A">
              <w:rPr>
                <w:caps w:val="0"/>
                <w:color w:val="595959"/>
              </w:rPr>
              <w:t>the</w:t>
            </w:r>
            <w:r w:rsidRPr="3B8B009E">
              <w:rPr>
                <w:caps w:val="0"/>
                <w:color w:val="595959"/>
              </w:rPr>
              <w:t xml:space="preserve"> </w:t>
            </w:r>
            <w:r w:rsidRPr="3B8B009E">
              <w:rPr>
                <w:caps w:val="0"/>
                <w:color w:val="595959"/>
              </w:rPr>
              <w:t>proportion</w:t>
            </w:r>
            <w:r w:rsidRPr="3B8B009E">
              <w:rPr>
                <w:caps w:val="0"/>
                <w:color w:val="595959"/>
              </w:rPr>
              <w:t xml:space="preserve"> of engagements</w:t>
            </w:r>
            <w:r w:rsidRPr="3B8B009E" w:rsidR="0025214A">
              <w:rPr>
                <w:caps w:val="0"/>
                <w:color w:val="595959"/>
              </w:rPr>
              <w:t xml:space="preserve"> that</w:t>
            </w:r>
            <w:r w:rsidRPr="3B8B009E">
              <w:rPr>
                <w:caps w:val="0"/>
                <w:color w:val="595959"/>
              </w:rPr>
              <w:t xml:space="preserve"> </w:t>
            </w:r>
            <w:r w:rsidRPr="3B8B009E">
              <w:rPr>
                <w:caps w:val="0"/>
                <w:color w:val="595959"/>
              </w:rPr>
              <w:t>involved multiple, substantive and detailed discussions or interactions with a company during the reporting year relating to ESG issue</w:t>
            </w:r>
            <w:r w:rsidRPr="3B8B009E">
              <w:rPr>
                <w:caps w:val="0"/>
                <w:color w:val="595959"/>
              </w:rPr>
              <w:t xml:space="preserve">. </w:t>
            </w:r>
          </w:p>
        </w:tc>
      </w:tr>
      <w:tr w:rsidR="00EC6E62" w:rsidTr="3B8B009E" w14:paraId="5ED83A73" w14:textId="77777777">
        <w:trPr>
          <w:cnfStyle w:val="000000100000" w:firstRow="0" w:lastRow="0" w:firstColumn="0" w:lastColumn="0" w:oddVBand="0" w:evenVBand="0" w:oddHBand="1" w:evenHBand="0" w:firstRowFirstColumn="0" w:firstRowLastColumn="0" w:lastRowFirstColumn="0" w:lastRowLastColumn="0"/>
          <w:trHeight w:val="319"/>
        </w:trPr>
        <w:tc>
          <w:tcPr>
            <w:cnfStyle w:val="001000000000" w:firstRow="0" w:lastRow="0" w:firstColumn="1" w:lastColumn="0" w:oddVBand="0" w:evenVBand="0" w:oddHBand="0" w:evenHBand="0" w:firstRowFirstColumn="0" w:firstRowLastColumn="0" w:lastRowFirstColumn="0" w:lastRowLastColumn="0"/>
            <w:tcW w:w="0" w:type="dxa"/>
            <w:vMerge/>
            <w:tcBorders>
              <w:top w:val="single" w:color="A6A6A6" w:themeColor="background1" w:themeShade="A6" w:sz="4" w:space="0"/>
              <w:left w:val="single" w:color="0082C8" w:sz="4" w:space="0"/>
            </w:tcBorders>
          </w:tcPr>
          <w:p w:rsidR="00EC6E62" w:rsidP="00EC6E62" w:rsidRDefault="00EC6E62" w14:paraId="7C12EB4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single" w:color="A6A6A6" w:themeColor="background1" w:themeShade="A6" w:sz="4" w:space="0"/>
              <w:bottom w:val="single" w:color="A6A6A6" w:themeColor="background1" w:themeShade="A6" w:sz="4" w:space="0"/>
            </w:tcBorders>
            <w:shd w:val="clear" w:color="auto" w:fill="BFBFBF" w:themeFill="background1" w:themeFillShade="BF"/>
            <w:tcMar/>
          </w:tcPr>
          <w:p w:rsidRPr="00AA6921" w:rsidR="00EC6E62" w:rsidP="00EC6E62" w:rsidRDefault="00EC6E62" w14:paraId="7CD98E82" w14:textId="77777777">
            <w:pPr>
              <w:spacing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single" w:color="A6A6A6" w:themeColor="background1" w:themeShade="A6" w:sz="4" w:space="0"/>
              <w:bottom w:val="single" w:color="A6A6A6" w:themeColor="background1" w:themeShade="A6" w:sz="4" w:space="0"/>
            </w:tcBorders>
            <w:shd w:val="clear" w:color="auto" w:fill="BFBFBF" w:themeFill="background1" w:themeFillShade="BF"/>
            <w:tcMar/>
          </w:tcPr>
          <w:p w:rsidRPr="00AA6921" w:rsidR="00EC6E62" w:rsidP="3B8B009E" w:rsidRDefault="00EC6E62" w14:paraId="413D1194" w14:textId="77777777" w14:noSpellErr="1">
            <w:pPr>
              <w:spacing w:before="0" w:after="0" w:line="240" w:lineRule="auto"/>
              <w:cnfStyle w:val="000000100000" w:firstRow="0" w:lastRow="0" w:firstColumn="0" w:lastColumn="0" w:oddVBand="0" w:evenVBand="0" w:oddHBand="1"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 xml:space="preserve"> % Comprehensive</w:t>
            </w:r>
          </w:p>
        </w:tc>
      </w:tr>
      <w:tr w:rsidR="00EC6E62" w:rsidTr="3B8B009E" w14:paraId="79E33D05" w14:textId="77777777">
        <w:trPr>
          <w:trHeight w:val="544"/>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0082C8" w:sz="4" w:space="0"/>
            </w:tcBorders>
          </w:tcPr>
          <w:p w:rsidR="00EC6E62" w:rsidP="00EC6E62" w:rsidRDefault="00EC6E62" w14:paraId="284725E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723" w:type="dxa"/>
            <w:gridSpan w:val="2"/>
            <w:tcBorders>
              <w:top w:val="single" w:color="A6A6A6" w:themeColor="background1" w:themeShade="A6" w:sz="4" w:space="0"/>
              <w:bottom w:val="single" w:color="A6A6A6" w:themeColor="background1" w:themeShade="A6" w:sz="4" w:space="0"/>
            </w:tcBorders>
            <w:shd w:val="clear" w:color="auto" w:fill="auto"/>
            <w:tcMar/>
          </w:tcPr>
          <w:p w:rsidRPr="00F80163" w:rsidR="00EC6E62" w:rsidP="00EC6E62" w:rsidRDefault="00EC6E62" w14:paraId="4C858D0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Individual/I</w:t>
            </w:r>
            <w:r w:rsidR="3B8B009E">
              <w:rPr/>
              <w:t>nternal</w:t>
            </w:r>
            <w:r w:rsidR="3B8B009E">
              <w:rPr/>
              <w:t xml:space="preserve"> staff engagements</w:t>
            </w:r>
          </w:p>
        </w:tc>
        <w:tc>
          <w:tcPr>
            <w:cnfStyle w:val="000000000000" w:firstRow="0" w:lastRow="0" w:firstColumn="0" w:lastColumn="0" w:oddVBand="0" w:evenVBand="0" w:oddHBand="0" w:evenHBand="0" w:firstRowFirstColumn="0" w:firstRowLastColumn="0" w:lastRowFirstColumn="0" w:lastRowLastColumn="0"/>
            <w:tcW w:w="4394" w:type="dxa"/>
            <w:gridSpan w:val="2"/>
            <w:tcBorders>
              <w:top w:val="single" w:color="A6A6A6" w:themeColor="background1" w:themeShade="A6" w:sz="4" w:space="0"/>
              <w:bottom w:val="single" w:color="A6A6A6" w:themeColor="background1" w:themeShade="A6" w:sz="4" w:space="0"/>
            </w:tcBorders>
            <w:shd w:val="clear" w:color="auto" w:fill="auto"/>
            <w:tcMar/>
          </w:tcPr>
          <w:p w:rsidRPr="004A7DFC" w:rsidR="00EC6E62" w:rsidP="00EC6E62" w:rsidRDefault="00EC6E62" w14:paraId="3A80CA72" w14:textId="77777777" w14:noSpellErr="1">
            <w:pPr>
              <w:pStyle w:val="INDICATORTEXT"/>
              <w:cnfStyle w:val="000000000000" w:firstRow="0" w:lastRow="0" w:firstColumn="0" w:lastColumn="0" w:oddVBand="0" w:evenVBand="0" w:oddHBand="0" w:evenHBand="0" w:firstRowFirstColumn="0" w:firstRowLastColumn="0" w:lastRowFirstColumn="0" w:lastRowLastColumn="0"/>
              <w:rPr>
                <w:caps/>
              </w:rPr>
            </w:pPr>
            <w:r w:rsidRPr="00AE100E">
              <w:sym w:font="Wingdings" w:char="F06D"/>
            </w:r>
            <w:r>
              <w:rPr/>
              <w:t xml:space="preserve"> &gt;50%</w:t>
            </w:r>
            <w:r w:rsidR="009B114B">
              <w:rPr/>
              <w:t xml:space="preserve"> </w:t>
            </w:r>
            <w:r>
              <w:rPr/>
              <w:t xml:space="preserve"> </w:t>
            </w:r>
            <w:r w:rsidRPr="00AE100E">
              <w:sym w:font="Wingdings" w:char="F06D"/>
            </w:r>
            <w:r>
              <w:rPr/>
              <w:t xml:space="preserve"> </w:t>
            </w:r>
            <w:r w:rsidRPr="00AE100E">
              <w:rPr/>
              <w:t>10-50%</w:t>
            </w:r>
            <w:r w:rsidR="009B114B">
              <w:rPr/>
              <w:t xml:space="preserve"> </w:t>
            </w:r>
            <w:r>
              <w:rPr/>
              <w:t xml:space="preserve"> </w:t>
            </w:r>
            <w:r w:rsidRPr="00AE100E">
              <w:sym w:font="Wingdings" w:char="F06D"/>
            </w:r>
            <w:r w:rsidRPr="00AE100E">
              <w:rPr/>
              <w:t xml:space="preserve"> </w:t>
            </w:r>
            <w:r>
              <w:rPr/>
              <w:t>&lt;10</w:t>
            </w:r>
            <w:r w:rsidRPr="00AE100E">
              <w:rPr/>
              <w:t>%</w:t>
            </w:r>
            <w:r w:rsidR="009B114B">
              <w:rPr/>
              <w:t xml:space="preserve"> </w:t>
            </w:r>
            <w:r>
              <w:rPr/>
              <w:t xml:space="preserve"> </w:t>
            </w:r>
            <w:r w:rsidRPr="00AE100E">
              <w:sym w:font="Wingdings" w:char="F06D"/>
            </w:r>
            <w:r>
              <w:rPr/>
              <w:t xml:space="preserve"> None</w:t>
            </w:r>
          </w:p>
        </w:tc>
      </w:tr>
      <w:tr w:rsidR="00EC6E62" w:rsidTr="3B8B009E" w14:paraId="7B97A648" w14:textId="77777777">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0082C8" w:sz="4" w:space="0"/>
            </w:tcBorders>
          </w:tcPr>
          <w:p w:rsidR="00EC6E62" w:rsidP="00EC6E62" w:rsidRDefault="00EC6E62" w14:paraId="1DA8DF3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723" w:type="dxa"/>
            <w:gridSpan w:val="2"/>
            <w:tcBorders>
              <w:top w:val="single" w:color="A6A6A6" w:themeColor="background1" w:themeShade="A6" w:sz="4" w:space="0"/>
              <w:bottom w:val="single" w:color="A6A6A6" w:themeColor="background1" w:themeShade="A6" w:sz="4" w:space="0"/>
            </w:tcBorders>
            <w:shd w:val="clear" w:color="auto" w:fill="auto"/>
            <w:tcMar/>
          </w:tcPr>
          <w:p w:rsidR="00EC6E62" w:rsidP="00EC6E62" w:rsidRDefault="00EC6E62" w14:paraId="7287A76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C</w:t>
            </w:r>
            <w:r w:rsidR="3B8B009E">
              <w:rPr/>
              <w:t xml:space="preserve">ollaborative </w:t>
            </w:r>
            <w:r w:rsidR="3B8B009E">
              <w:rPr/>
              <w:t>engagements</w:t>
            </w:r>
          </w:p>
        </w:tc>
        <w:tc>
          <w:tcPr>
            <w:cnfStyle w:val="000000000000" w:firstRow="0" w:lastRow="0" w:firstColumn="0" w:lastColumn="0" w:oddVBand="0" w:evenVBand="0" w:oddHBand="0" w:evenHBand="0" w:firstRowFirstColumn="0" w:firstRowLastColumn="0" w:lastRowFirstColumn="0" w:lastRowLastColumn="0"/>
            <w:tcW w:w="4394" w:type="dxa"/>
            <w:gridSpan w:val="2"/>
            <w:tcBorders>
              <w:top w:val="single" w:color="A6A6A6" w:themeColor="background1" w:themeShade="A6" w:sz="4" w:space="0"/>
              <w:bottom w:val="single" w:color="A6A6A6" w:themeColor="background1" w:themeShade="A6" w:sz="4" w:space="0"/>
            </w:tcBorders>
            <w:shd w:val="clear" w:color="auto" w:fill="auto"/>
            <w:tcMar/>
          </w:tcPr>
          <w:p w:rsidRPr="004A7DFC" w:rsidR="00EC6E62" w:rsidP="00EC6E62" w:rsidRDefault="00EC6E62" w14:paraId="592F031F" w14:textId="77777777" w14:noSpellErr="1">
            <w:pPr>
              <w:pStyle w:val="INDICATORTEXT"/>
              <w:cnfStyle w:val="000000100000" w:firstRow="0" w:lastRow="0" w:firstColumn="0" w:lastColumn="0" w:oddVBand="0" w:evenVBand="0" w:oddHBand="1" w:evenHBand="0" w:firstRowFirstColumn="0" w:firstRowLastColumn="0" w:lastRowFirstColumn="0" w:lastRowLastColumn="0"/>
              <w:rPr>
                <w:caps/>
              </w:rPr>
            </w:pPr>
            <w:r w:rsidRPr="00AE100E">
              <w:sym w:font="Wingdings" w:char="F06D"/>
            </w:r>
            <w:r>
              <w:rPr/>
              <w:t xml:space="preserve"> &gt;50%</w:t>
            </w:r>
            <w:r w:rsidR="009B114B">
              <w:rPr/>
              <w:t xml:space="preserve"> </w:t>
            </w:r>
            <w:r>
              <w:rPr/>
              <w:t xml:space="preserve"> </w:t>
            </w:r>
            <w:r w:rsidRPr="00AE100E">
              <w:sym w:font="Wingdings" w:char="F06D"/>
            </w:r>
            <w:r>
              <w:rPr/>
              <w:t xml:space="preserve"> </w:t>
            </w:r>
            <w:r w:rsidRPr="00AE100E">
              <w:rPr/>
              <w:t>10-50%</w:t>
            </w:r>
            <w:r w:rsidR="009B114B">
              <w:rPr/>
              <w:t xml:space="preserve"> </w:t>
            </w:r>
            <w:r w:rsidRPr="00AE100E">
              <w:rPr/>
              <w:t xml:space="preserve"> </w:t>
            </w:r>
            <w:r w:rsidRPr="003F508E">
              <w:rPr>
                <w:caps/>
              </w:rPr>
              <w:sym w:font="Wingdings" w:char="F06D"/>
            </w:r>
            <w:r w:rsidRPr="003F508E">
              <w:rPr>
                <w:caps/>
              </w:rPr>
              <w:t xml:space="preserve"> &lt;10%</w:t>
            </w:r>
            <w:r w:rsidRPr="3B8B009E" w:rsidR="009B114B">
              <w:rPr/>
              <w:t xml:space="preserve"> </w:t>
            </w:r>
            <w:r w:rsidRPr="3B8B009E">
              <w:rPr/>
              <w:t xml:space="preserve"> </w:t>
            </w:r>
            <w:r w:rsidRPr="003F508E">
              <w:rPr>
                <w:caps/>
              </w:rPr>
              <w:sym w:font="Wingdings" w:char="F06D"/>
            </w:r>
            <w:r w:rsidRPr="3B8B009E">
              <w:rPr/>
              <w:t xml:space="preserve"> </w:t>
            </w:r>
            <w:r>
              <w:rPr/>
              <w:t>None</w:t>
            </w:r>
          </w:p>
        </w:tc>
      </w:tr>
      <w:tr w:rsidR="00EC6E62" w:rsidTr="3B8B009E" w14:paraId="38FCDB69" w14:textId="77777777">
        <w:trPr>
          <w:trHeight w:val="546"/>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0082C8" w:sz="4" w:space="0"/>
              <w:bottom w:val="single" w:color="0082C8" w:sz="4" w:space="0"/>
            </w:tcBorders>
          </w:tcPr>
          <w:p w:rsidR="00EC6E62" w:rsidP="00EC6E62" w:rsidRDefault="00EC6E62" w14:paraId="03D3193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723" w:type="dxa"/>
            <w:gridSpan w:val="2"/>
            <w:tcBorders>
              <w:top w:val="single" w:color="A6A6A6" w:themeColor="background1" w:themeShade="A6" w:sz="4" w:space="0"/>
              <w:bottom w:val="single" w:color="0070C0" w:sz="4" w:space="0"/>
            </w:tcBorders>
            <w:shd w:val="clear" w:color="auto" w:fill="auto"/>
            <w:tcMar/>
          </w:tcPr>
          <w:p w:rsidR="00EC6E62" w:rsidP="00EC6E62" w:rsidRDefault="00EC6E62" w14:paraId="5479F1D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S</w:t>
            </w:r>
            <w:r w:rsidR="3B8B009E">
              <w:rPr/>
              <w:t>ervice provider</w:t>
            </w:r>
            <w:r w:rsidR="3B8B009E">
              <w:rPr/>
              <w:t xml:space="preserve"> engagements</w:t>
            </w:r>
          </w:p>
        </w:tc>
        <w:tc>
          <w:tcPr>
            <w:cnfStyle w:val="000000000000" w:firstRow="0" w:lastRow="0" w:firstColumn="0" w:lastColumn="0" w:oddVBand="0" w:evenVBand="0" w:oddHBand="0" w:evenHBand="0" w:firstRowFirstColumn="0" w:firstRowLastColumn="0" w:lastRowFirstColumn="0" w:lastRowLastColumn="0"/>
            <w:tcW w:w="4394" w:type="dxa"/>
            <w:gridSpan w:val="2"/>
            <w:tcBorders>
              <w:top w:val="single" w:color="A6A6A6" w:themeColor="background1" w:themeShade="A6" w:sz="4" w:space="0"/>
              <w:bottom w:val="single" w:color="0070C0" w:sz="4" w:space="0"/>
            </w:tcBorders>
            <w:shd w:val="clear" w:color="auto" w:fill="auto"/>
            <w:tcMar/>
          </w:tcPr>
          <w:p w:rsidRPr="004A7DFC" w:rsidR="00EC6E62" w:rsidP="00EC6E62" w:rsidRDefault="00EC6E62" w14:paraId="653EE5A5" w14:textId="77777777" w14:noSpellErr="1">
            <w:pPr>
              <w:pStyle w:val="INDICATORTEXT"/>
              <w:cnfStyle w:val="000000000000" w:firstRow="0" w:lastRow="0" w:firstColumn="0" w:lastColumn="0" w:oddVBand="0" w:evenVBand="0" w:oddHBand="0" w:evenHBand="0" w:firstRowFirstColumn="0" w:firstRowLastColumn="0" w:lastRowFirstColumn="0" w:lastRowLastColumn="0"/>
              <w:rPr>
                <w:caps/>
              </w:rPr>
            </w:pPr>
            <w:r w:rsidRPr="00AE100E">
              <w:sym w:font="Wingdings" w:char="F06D"/>
            </w:r>
            <w:r>
              <w:rPr/>
              <w:t xml:space="preserve"> &gt;50%</w:t>
            </w:r>
            <w:r w:rsidR="009B114B">
              <w:rPr/>
              <w:t xml:space="preserve"> </w:t>
            </w:r>
            <w:r>
              <w:rPr/>
              <w:t xml:space="preserve"> </w:t>
            </w:r>
            <w:r w:rsidRPr="00AE100E">
              <w:sym w:font="Wingdings" w:char="F06D"/>
            </w:r>
            <w:r>
              <w:rPr/>
              <w:t xml:space="preserve"> </w:t>
            </w:r>
            <w:r w:rsidRPr="00AE100E">
              <w:rPr/>
              <w:t>10-50%</w:t>
            </w:r>
            <w:r w:rsidR="009B114B">
              <w:rPr/>
              <w:t xml:space="preserve"> </w:t>
            </w:r>
            <w:r>
              <w:rPr/>
              <w:t xml:space="preserve"> </w:t>
            </w:r>
            <w:r w:rsidRPr="003F508E">
              <w:rPr>
                <w:caps/>
              </w:rPr>
              <w:sym w:font="Wingdings" w:char="F06D"/>
            </w:r>
            <w:r w:rsidRPr="003F508E">
              <w:rPr>
                <w:caps/>
              </w:rPr>
              <w:t xml:space="preserve"> &lt;10%</w:t>
            </w:r>
            <w:r w:rsidRPr="3B8B009E" w:rsidR="009B114B">
              <w:rPr/>
              <w:t xml:space="preserve"> </w:t>
            </w:r>
            <w:r w:rsidRPr="3B8B009E">
              <w:rPr/>
              <w:t xml:space="preserve"> </w:t>
            </w:r>
            <w:r w:rsidRPr="003F508E">
              <w:rPr>
                <w:caps/>
              </w:rPr>
              <w:sym w:font="Wingdings" w:char="F06D"/>
            </w:r>
            <w:r w:rsidRPr="3B8B009E">
              <w:rPr/>
              <w:t xml:space="preserve"> </w:t>
            </w:r>
            <w:r>
              <w:rPr/>
              <w:t>None</w:t>
            </w:r>
          </w:p>
        </w:tc>
      </w:tr>
      <w:tr w:rsidR="00EC6E62" w:rsidTr="3B8B009E" w14:paraId="61B7F0B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color="0082C8" w:sz="4" w:space="0"/>
              <w:left w:val="single" w:color="0082C8" w:sz="4" w:space="0"/>
              <w:bottom w:val="single" w:color="A6A6A6" w:themeColor="background1" w:themeShade="A6" w:sz="4" w:space="0"/>
              <w:right w:val="single" w:color="595959" w:themeColor="text1" w:themeTint="A6" w:sz="4" w:space="0"/>
            </w:tcBorders>
            <w:tcMar/>
            <w:vAlign w:val="top"/>
          </w:tcPr>
          <w:p w:rsidR="00EC6E62" w:rsidP="3B8B009E" w:rsidRDefault="00EC6E62" w14:paraId="577A1745"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11.3</w:t>
            </w:r>
          </w:p>
        </w:tc>
        <w:tc>
          <w:tcPr>
            <w:cnfStyle w:val="000000000000" w:firstRow="0" w:lastRow="0" w:firstColumn="0" w:lastColumn="0" w:oddVBand="0" w:evenVBand="0" w:oddHBand="0" w:evenHBand="0" w:firstRowFirstColumn="0" w:firstRowLastColumn="0" w:lastRowFirstColumn="0" w:lastRowLastColumn="0"/>
            <w:tcW w:w="8117" w:type="dxa"/>
            <w:gridSpan w:val="4"/>
            <w:tcBorders>
              <w:top w:val="single" w:color="0070C0" w:sz="4" w:space="0"/>
              <w:left w:val="single" w:color="595959" w:themeColor="text1" w:themeTint="A6" w:sz="4" w:space="0"/>
            </w:tcBorders>
            <w:shd w:val="clear" w:color="auto" w:fill="DAEEF3" w:themeFill="accent5" w:themeFillTint="33"/>
            <w:tcMar/>
          </w:tcPr>
          <w:p w:rsidRPr="004A7DFC" w:rsidR="00EC6E62" w:rsidP="3B8B009E" w:rsidRDefault="00EC6E62" w14:paraId="01DBA0E4" w14:textId="77777777" w14:noSpellErr="1">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themeShade="FF"/>
              </w:rPr>
            </w:pPr>
            <w:r w:rsidRPr="3B8B009E">
              <w:rPr>
                <w:caps w:val="0"/>
                <w:color w:val="595959"/>
              </w:rPr>
              <w:t xml:space="preserve">Indicate </w:t>
            </w:r>
            <w:r w:rsidRPr="3B8B009E">
              <w:rPr>
                <w:caps w:val="0"/>
                <w:color w:val="595959"/>
              </w:rPr>
              <w:t>the</w:t>
            </w:r>
            <w:r w:rsidRPr="3B8B009E">
              <w:rPr>
                <w:caps w:val="0"/>
                <w:color w:val="595959"/>
              </w:rPr>
              <w:t xml:space="preserve"> percentage of your collaborative engagements </w:t>
            </w:r>
            <w:r w:rsidRPr="3B8B009E">
              <w:rPr>
                <w:caps w:val="0"/>
                <w:color w:val="595959"/>
              </w:rPr>
              <w:t xml:space="preserve">for which </w:t>
            </w:r>
            <w:r w:rsidRPr="3B8B009E">
              <w:rPr>
                <w:caps w:val="0"/>
                <w:color w:val="595959"/>
              </w:rPr>
              <w:t>you were a leading organisation</w:t>
            </w:r>
            <w:r w:rsidRPr="3B8B009E">
              <w:rPr>
                <w:caps w:val="0"/>
                <w:color w:val="595959"/>
              </w:rPr>
              <w:t xml:space="preserve"> during the reporting year</w:t>
            </w:r>
            <w:r w:rsidRPr="3B8B009E">
              <w:rPr>
                <w:caps w:val="0"/>
                <w:color w:val="595959"/>
              </w:rPr>
              <w:t xml:space="preserve">. </w:t>
            </w:r>
          </w:p>
        </w:tc>
      </w:tr>
      <w:tr w:rsidR="009D18CB" w:rsidTr="3B8B009E" w14:paraId="3E550506" w14:textId="77777777">
        <w:trPr>
          <w:trHeight w:val="361"/>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0082C8" w:sz="4" w:space="0"/>
              <w:bottom w:val="single" w:color="A6A6A6" w:themeColor="background1" w:themeShade="A6" w:sz="4" w:space="0"/>
              <w:right w:val="single" w:color="595959" w:themeColor="text1" w:themeTint="A6" w:sz="4" w:space="0"/>
            </w:tcBorders>
          </w:tcPr>
          <w:p w:rsidR="00EC6E62" w:rsidP="00EC6E62" w:rsidRDefault="00EC6E62" w14:paraId="689B7F6A"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723" w:type="dxa"/>
            <w:gridSpan w:val="2"/>
            <w:tcBorders>
              <w:top w:val="nil"/>
              <w:left w:val="single" w:color="595959" w:themeColor="text1" w:themeTint="A6" w:sz="4" w:space="0"/>
            </w:tcBorders>
            <w:shd w:val="clear" w:color="auto" w:fill="BFBFBF" w:themeFill="background1" w:themeFillShade="BF"/>
            <w:tcMar/>
          </w:tcPr>
          <w:p w:rsidRPr="00AA6921" w:rsidR="00EC6E62" w:rsidP="00EC6E62" w:rsidRDefault="00EC6E62" w14:paraId="307406E9"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aps/>
                <w:color w:val="FFFFFF" w:themeColor="background1"/>
                <w:sz w:val="18"/>
                <w:szCs w:val="18"/>
              </w:rPr>
            </w:pPr>
          </w:p>
        </w:tc>
        <w:tc>
          <w:tcPr>
            <w:cnfStyle w:val="000000000000" w:firstRow="0" w:lastRow="0" w:firstColumn="0" w:lastColumn="0" w:oddVBand="0" w:evenVBand="0" w:oddHBand="0" w:evenHBand="0" w:firstRowFirstColumn="0" w:firstRowLastColumn="0" w:lastRowFirstColumn="0" w:lastRowLastColumn="0"/>
            <w:tcW w:w="4394" w:type="dxa"/>
            <w:gridSpan w:val="2"/>
            <w:tcBorders>
              <w:top w:val="nil"/>
              <w:bottom w:val="single" w:color="A6A6A6" w:themeColor="background1" w:themeShade="A6" w:sz="4" w:space="0"/>
            </w:tcBorders>
            <w:shd w:val="clear" w:color="auto" w:fill="BFBFBF" w:themeFill="background1" w:themeFillShade="BF"/>
            <w:tcMar/>
          </w:tcPr>
          <w:p w:rsidRPr="00AA6921" w:rsidR="00EC6E62" w:rsidP="3B8B009E" w:rsidRDefault="00EC6E62" w14:paraId="6E39E6B8"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 Leading role</w:t>
            </w:r>
          </w:p>
        </w:tc>
      </w:tr>
      <w:tr w:rsidR="00EC6E62" w:rsidTr="3B8B009E" w14:paraId="5FF1C9B1" w14:textId="77777777">
        <w:trPr>
          <w:cnfStyle w:val="000000100000" w:firstRow="0" w:lastRow="0" w:firstColumn="0" w:lastColumn="0" w:oddVBand="0" w:evenVBand="0" w:oddHBand="1" w:evenHBand="0" w:firstRowFirstColumn="0" w:firstRowLastColumn="0" w:lastRowFirstColumn="0" w:lastRowLastColumn="0"/>
          <w:trHeight w:val="548"/>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0082C8" w:sz="4" w:space="0"/>
              <w:bottom w:val="single" w:color="0070C0" w:sz="4" w:space="0"/>
              <w:right w:val="single" w:color="595959" w:themeColor="text1" w:themeTint="A6" w:sz="4" w:space="0"/>
            </w:tcBorders>
          </w:tcPr>
          <w:p w:rsidR="00EC6E62" w:rsidP="00EC6E62" w:rsidRDefault="00EC6E62" w14:paraId="5EAE8B79"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723" w:type="dxa"/>
            <w:gridSpan w:val="2"/>
            <w:tcBorders>
              <w:top w:val="nil"/>
              <w:left w:val="single" w:color="595959" w:themeColor="text1" w:themeTint="A6" w:sz="4" w:space="0"/>
              <w:bottom w:val="single" w:color="0070C0" w:sz="4" w:space="0"/>
            </w:tcBorders>
            <w:shd w:val="clear" w:color="auto" w:fill="auto"/>
            <w:tcMar/>
          </w:tcPr>
          <w:p w:rsidRPr="00A02EA8" w:rsidR="00EC6E62" w:rsidP="00EC6E62" w:rsidRDefault="00EC6E62" w14:paraId="6929880E" w14:textId="77777777" w14:noSpellErr="1">
            <w:pPr>
              <w:spacing w:before="0" w:after="0" w:line="240" w:lineRule="auto"/>
              <w:cnfStyle w:val="000000100000" w:firstRow="0" w:lastRow="0" w:firstColumn="0" w:lastColumn="0" w:oddVBand="0" w:evenVBand="0" w:oddHBand="1" w:evenHBand="0" w:firstRowFirstColumn="0" w:firstRowLastColumn="0" w:lastRowFirstColumn="0" w:lastRowLastColumn="0"/>
            </w:pPr>
            <w:r w:rsidRPr="3B8B009E" w:rsidR="3B8B009E">
              <w:rPr>
                <w:color w:val="595959" w:themeColor="text1" w:themeTint="A6" w:themeShade="FF"/>
                <w:sz w:val="18"/>
                <w:szCs w:val="18"/>
              </w:rPr>
              <w:t>Collaborative engagements</w:t>
            </w:r>
          </w:p>
        </w:tc>
        <w:tc>
          <w:tcPr>
            <w:cnfStyle w:val="000000000000" w:firstRow="0" w:lastRow="0" w:firstColumn="0" w:lastColumn="0" w:oddVBand="0" w:evenVBand="0" w:oddHBand="0" w:evenHBand="0" w:firstRowFirstColumn="0" w:firstRowLastColumn="0" w:lastRowFirstColumn="0" w:lastRowLastColumn="0"/>
            <w:tcW w:w="4394" w:type="dxa"/>
            <w:gridSpan w:val="2"/>
            <w:tcBorders>
              <w:top w:val="single" w:color="A6A6A6" w:themeColor="background1" w:themeShade="A6" w:sz="4" w:space="0"/>
              <w:bottom w:val="single" w:color="0070C0" w:sz="4" w:space="0"/>
            </w:tcBorders>
            <w:shd w:val="clear" w:color="auto" w:fill="auto"/>
            <w:tcMar/>
          </w:tcPr>
          <w:p w:rsidR="00EC6E62" w:rsidP="00EC6E62" w:rsidRDefault="00EC6E62" w14:paraId="79557EE3"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rPr/>
              <w:t xml:space="preserve"> &gt;50%</w:t>
            </w:r>
            <w:r w:rsidR="009B114B">
              <w:rPr/>
              <w:t xml:space="preserve"> </w:t>
            </w:r>
            <w:r>
              <w:rPr/>
              <w:t xml:space="preserve"> </w:t>
            </w:r>
            <w:r w:rsidRPr="00AE100E">
              <w:sym w:font="Wingdings" w:char="F06D"/>
            </w:r>
            <w:r>
              <w:rPr/>
              <w:t xml:space="preserve"> </w:t>
            </w:r>
            <w:r w:rsidRPr="00AE100E">
              <w:rPr/>
              <w:t>10-50%</w:t>
            </w:r>
            <w:r w:rsidR="009B114B">
              <w:rPr/>
              <w:t xml:space="preserve"> </w:t>
            </w:r>
            <w:r>
              <w:rPr/>
              <w:t xml:space="preserve"> </w:t>
            </w:r>
            <w:r w:rsidRPr="005B6B5C">
              <w:sym w:font="Wingdings" w:char="F06D"/>
            </w:r>
            <w:r w:rsidRPr="005B6B5C">
              <w:rPr/>
              <w:t xml:space="preserve"> &lt;10%</w:t>
            </w:r>
            <w:r w:rsidR="009B114B">
              <w:rPr/>
              <w:t xml:space="preserve"> </w:t>
            </w:r>
            <w:r>
              <w:rPr/>
              <w:t xml:space="preserve"> </w:t>
            </w:r>
            <w:r w:rsidRPr="005B6B5C">
              <w:sym w:font="Wingdings" w:char="F06D"/>
            </w:r>
            <w:r>
              <w:rPr/>
              <w:t xml:space="preserve"> </w:t>
            </w:r>
            <w:r w:rsidRPr="005B6B5C">
              <w:rPr/>
              <w:t>None</w:t>
            </w:r>
            <w:r w:rsidRPr="007725D7">
              <w:rPr/>
              <w:t xml:space="preserve"> </w:t>
            </w:r>
          </w:p>
        </w:tc>
      </w:tr>
      <w:tr w:rsidR="00016373" w:rsidTr="3B8B009E" w14:paraId="5CD98A15" w14:textId="77777777">
        <w:trPr>
          <w:trHeight w:val="473"/>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color="0070C0" w:sz="4" w:space="0"/>
              <w:left w:val="single" w:color="0082C8" w:sz="4" w:space="0"/>
            </w:tcBorders>
            <w:tcMar/>
            <w:vAlign w:val="top"/>
          </w:tcPr>
          <w:p w:rsidR="00016373" w:rsidP="3B8B009E" w:rsidRDefault="00016373" w14:paraId="59D3759F"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11.4</w:t>
            </w:r>
          </w:p>
        </w:tc>
        <w:tc>
          <w:tcPr>
            <w:cnfStyle w:val="000000000000" w:firstRow="0" w:lastRow="0" w:firstColumn="0" w:lastColumn="0" w:oddVBand="0" w:evenVBand="0" w:oddHBand="0" w:evenHBand="0" w:firstRowFirstColumn="0" w:firstRowLastColumn="0" w:lastRowFirstColumn="0" w:lastRowLastColumn="0"/>
            <w:tcW w:w="0" w:type="dxa"/>
            <w:gridSpan w:val="4"/>
            <w:tcBorders>
              <w:top w:val="single" w:color="0070C0" w:sz="4" w:space="0"/>
              <w:bottom w:val="nil"/>
            </w:tcBorders>
            <w:shd w:val="clear" w:color="auto" w:fill="DAEEF3" w:themeFill="accent5" w:themeFillTint="33"/>
            <w:tcMar/>
          </w:tcPr>
          <w:p w:rsidRPr="005B6B5C" w:rsidR="00016373" w:rsidP="00016373" w:rsidRDefault="00016373" w14:paraId="20544B4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Indicate </w:t>
            </w:r>
            <w:r w:rsidR="3B8B009E">
              <w:rPr/>
              <w:t>the percentage</w:t>
            </w:r>
            <w:r w:rsidR="3B8B009E">
              <w:rPr/>
              <w:t xml:space="preserve"> of your service provider engagements</w:t>
            </w:r>
            <w:r w:rsidR="3B8B009E">
              <w:rPr/>
              <w:t xml:space="preserve"> that</w:t>
            </w:r>
            <w:r w:rsidR="3B8B009E">
              <w:rPr/>
              <w:t xml:space="preserve"> you were highly involved</w:t>
            </w:r>
            <w:r w:rsidR="3B8B009E">
              <w:rPr/>
              <w:t xml:space="preserve"> in during the reporting year</w:t>
            </w:r>
            <w:r w:rsidR="3B8B009E">
              <w:rPr/>
              <w:t xml:space="preserve">. </w:t>
            </w:r>
          </w:p>
        </w:tc>
      </w:tr>
      <w:tr w:rsidR="00016373" w:rsidTr="3B8B009E" w14:paraId="352E4ABE" w14:textId="77777777">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82C8" w:sz="4" w:space="0"/>
            </w:tcBorders>
            <w:vAlign w:val="top"/>
          </w:tcPr>
          <w:p w:rsidR="00016373" w:rsidP="00EC6E62" w:rsidRDefault="00016373" w14:paraId="209341EA" w14:textId="77777777">
            <w:pPr>
              <w:pStyle w:val="INDICATORNUMBER"/>
              <w:spacing w:before="0"/>
              <w:ind w:left="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single" w:color="A6A6A6" w:themeColor="background1" w:themeShade="A6" w:sz="4" w:space="0"/>
            </w:tcBorders>
            <w:shd w:val="clear" w:color="auto" w:fill="BFBFBF" w:themeFill="background1" w:themeFillShade="BF"/>
            <w:tcMar/>
          </w:tcPr>
          <w:p w:rsidRPr="00AA6921" w:rsidR="00016373" w:rsidP="00EC6E62" w:rsidRDefault="00016373" w14:paraId="4C547244" w14:textId="77777777">
            <w:pPr>
              <w:spacing w:before="0"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single" w:color="A6A6A6" w:themeColor="background1" w:themeShade="A6" w:sz="4" w:space="0"/>
            </w:tcBorders>
            <w:shd w:val="clear" w:color="auto" w:fill="BFBFBF" w:themeFill="background1" w:themeFillShade="BF"/>
            <w:tcMar/>
          </w:tcPr>
          <w:p w:rsidRPr="00AA6921" w:rsidR="00016373" w:rsidP="3B8B009E" w:rsidRDefault="00016373" w14:paraId="5EB086C0" w14:textId="77777777" w14:noSpellErr="1">
            <w:pPr>
              <w:spacing w:before="0" w:after="0" w:line="240" w:lineRule="auto"/>
              <w:cnfStyle w:val="000000100000" w:firstRow="0" w:lastRow="0" w:firstColumn="0" w:lastColumn="0" w:oddVBand="0" w:evenVBand="0" w:oddHBand="1"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 High involvement</w:t>
            </w:r>
          </w:p>
        </w:tc>
      </w:tr>
      <w:tr w:rsidR="00016373" w:rsidTr="3B8B009E" w14:paraId="56D96FF4" w14:textId="77777777">
        <w:trPr>
          <w:trHeight w:val="579"/>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82C8" w:sz="4" w:space="0"/>
              <w:bottom w:val="single" w:color="0082C8" w:sz="4" w:space="0"/>
            </w:tcBorders>
            <w:vAlign w:val="top"/>
          </w:tcPr>
          <w:p w:rsidR="00016373" w:rsidP="00EC6E62" w:rsidRDefault="00016373" w14:paraId="4BF63071" w14:textId="77777777">
            <w:pPr>
              <w:pStyle w:val="INDICATORNUMBER"/>
              <w:spacing w:before="0" w:after="0"/>
              <w:ind w:left="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nil"/>
              <w:bottom w:val="single" w:color="0082C8" w:sz="4" w:space="0"/>
            </w:tcBorders>
            <w:shd w:val="clear" w:color="auto" w:fill="auto"/>
            <w:tcMar/>
          </w:tcPr>
          <w:p w:rsidRPr="00A41F3E" w:rsidR="00016373" w:rsidP="3B8B009E" w:rsidRDefault="00016373" w14:paraId="3EAD3B96"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Service provider</w:t>
            </w:r>
            <w:r w:rsidRPr="3B8B009E" w:rsidR="3B8B009E">
              <w:rPr>
                <w:color w:val="595959" w:themeColor="text1" w:themeTint="A6" w:themeShade="FF"/>
                <w:sz w:val="18"/>
                <w:szCs w:val="18"/>
              </w:rPr>
              <w:t xml:space="preserve"> engagements</w:t>
            </w:r>
          </w:p>
        </w:tc>
        <w:tc>
          <w:tcPr>
            <w:cnfStyle w:val="000000000000" w:firstRow="0" w:lastRow="0" w:firstColumn="0" w:lastColumn="0" w:oddVBand="0" w:evenVBand="0" w:oddHBand="0" w:evenHBand="0" w:firstRowFirstColumn="0" w:firstRowLastColumn="0" w:lastRowFirstColumn="0" w:lastRowLastColumn="0"/>
            <w:tcW w:w="0" w:type="dxa"/>
            <w:gridSpan w:val="2"/>
            <w:tcBorders>
              <w:top w:val="nil"/>
              <w:bottom w:val="single" w:color="0082C8" w:sz="4" w:space="0"/>
            </w:tcBorders>
            <w:shd w:val="clear" w:color="auto" w:fill="auto"/>
            <w:tcMar/>
          </w:tcPr>
          <w:p w:rsidR="00016373" w:rsidP="00EC6E62" w:rsidRDefault="00016373" w14:paraId="16D3CFD9" w14:textId="77777777" w14:noSpellErr="1">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AE100E">
              <w:sym w:font="Wingdings" w:char="F06D"/>
            </w:r>
            <w:r>
              <w:rPr/>
              <w:t xml:space="preserve"> &gt;50%  </w:t>
            </w:r>
            <w:r w:rsidRPr="00AE100E">
              <w:sym w:font="Wingdings" w:char="F06D"/>
            </w:r>
            <w:r>
              <w:rPr/>
              <w:t xml:space="preserve"> </w:t>
            </w:r>
            <w:r w:rsidRPr="00AE100E">
              <w:rPr/>
              <w:t>10-50%</w:t>
            </w:r>
            <w:r>
              <w:rPr/>
              <w:t xml:space="preserve">  </w:t>
            </w:r>
            <w:r w:rsidRPr="005B6B5C">
              <w:sym w:font="Wingdings" w:char="F06D"/>
            </w:r>
            <w:r w:rsidRPr="005B6B5C">
              <w:rPr/>
              <w:t xml:space="preserve"> &lt;10%</w:t>
            </w:r>
            <w:r>
              <w:rPr/>
              <w:t xml:space="preserve">  </w:t>
            </w:r>
            <w:r w:rsidRPr="005B6B5C">
              <w:sym w:font="Wingdings" w:char="F06D"/>
            </w:r>
            <w:r>
              <w:rPr/>
              <w:t xml:space="preserve"> </w:t>
            </w:r>
            <w:r w:rsidRPr="005B6B5C">
              <w:rPr/>
              <w:t>None</w:t>
            </w:r>
            <w:r w:rsidRPr="007725D7">
              <w:rPr/>
              <w:t xml:space="preserve"> </w:t>
            </w:r>
          </w:p>
        </w:tc>
      </w:tr>
      <w:tr w:rsidR="00EC6E62" w:rsidTr="3B8B009E" w14:paraId="1658BBF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color="A6A6A6" w:themeColor="background1" w:themeShade="A6" w:sz="4" w:space="0"/>
              <w:left w:val="single" w:color="0082C8" w:sz="4" w:space="0"/>
              <w:bottom w:val="single" w:color="0082C8" w:sz="4" w:space="0"/>
            </w:tcBorders>
            <w:tcMar/>
            <w:vAlign w:val="top"/>
          </w:tcPr>
          <w:p w:rsidR="00EC6E62" w:rsidP="3B8B009E" w:rsidRDefault="00EC6E62" w14:paraId="6EA8BF5A"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11.5</w:t>
            </w:r>
          </w:p>
        </w:tc>
        <w:tc>
          <w:tcPr>
            <w:cnfStyle w:val="000000000000" w:firstRow="0" w:lastRow="0" w:firstColumn="0" w:lastColumn="0" w:oddVBand="0" w:evenVBand="0" w:oddHBand="0" w:evenHBand="0" w:firstRowFirstColumn="0" w:firstRowLastColumn="0" w:lastRowFirstColumn="0" w:lastRowLastColumn="0"/>
            <w:tcW w:w="0" w:type="dxa"/>
            <w:gridSpan w:val="4"/>
            <w:tcBorders>
              <w:top w:val="single" w:color="0082C8" w:sz="4" w:space="0"/>
            </w:tcBorders>
            <w:shd w:val="clear" w:color="auto" w:fill="DAEEF3" w:themeFill="accent5" w:themeFillTint="33"/>
            <w:tcMar/>
          </w:tcPr>
          <w:p w:rsidR="00EC6E62" w:rsidP="00EC6E62" w:rsidRDefault="00EC6E62" w14:paraId="5AC1C61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Additional information </w:t>
            </w:r>
          </w:p>
          <w:p w:rsidRPr="004A7DFC" w:rsidR="00EC6E62" w:rsidP="3B8B009E" w:rsidRDefault="00EC6E62" w14:paraId="56DA78CA" w14:textId="77777777" w14:noSpellErr="1">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themeShade="FF"/>
              </w:rPr>
            </w:pPr>
            <w:r w:rsidR="3B8B009E">
              <w:rPr/>
              <w:t>[Optional]</w:t>
            </w:r>
          </w:p>
        </w:tc>
      </w:tr>
      <w:tr w:rsidR="00EC6E62" w:rsidTr="3B8B009E" w14:paraId="14D0147E" w14:textId="77777777">
        <w:tc>
          <w:tcPr>
            <w:cnfStyle w:val="001000000000" w:firstRow="0" w:lastRow="0" w:firstColumn="1" w:lastColumn="0" w:oddVBand="0" w:evenVBand="0" w:oddHBand="0" w:evenHBand="0" w:firstRowFirstColumn="0" w:firstRowLastColumn="0" w:lastRowFirstColumn="0" w:lastRowLastColumn="0"/>
            <w:tcW w:w="0" w:type="dxa"/>
            <w:vMerge/>
            <w:tcBorders>
              <w:top w:val="single" w:color="0082C8" w:sz="4" w:space="0"/>
              <w:left w:val="single" w:color="0082C8" w:sz="4" w:space="0"/>
              <w:bottom w:val="single" w:color="0082C8" w:sz="4" w:space="0"/>
            </w:tcBorders>
          </w:tcPr>
          <w:p w:rsidR="00EC6E62" w:rsidP="00EC6E62" w:rsidRDefault="00EC6E62" w14:paraId="652EEF3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4"/>
            <w:tcBorders>
              <w:top w:val="nil"/>
              <w:bottom w:val="single" w:color="0082C8" w:sz="4" w:space="0"/>
            </w:tcBorders>
            <w:shd w:val="clear" w:color="auto" w:fill="auto"/>
            <w:tcMar/>
          </w:tcPr>
          <w:p w:rsidRPr="00D30CF0" w:rsidR="00EC6E62" w:rsidP="00EC6E62" w:rsidRDefault="00EC6E62" w14:paraId="549C8CBD"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4D0B7E" w:rsidP="00AA7FB4" w:rsidRDefault="004D0B7E" w14:paraId="0DAED37C" w14:textId="77777777">
      <w:pPr>
        <w:pStyle w:val="NoSpacing"/>
      </w:pPr>
    </w:p>
    <w:p w:rsidR="004D0B7E" w:rsidRDefault="004D0B7E" w14:paraId="06F3E7E2" w14:textId="77777777">
      <w:pPr>
        <w:widowControl/>
        <w:autoSpaceDE/>
        <w:autoSpaceDN/>
        <w:adjustRightInd/>
        <w:spacing w:before="0" w:after="0" w:line="240" w:lineRule="auto"/>
        <w:rPr>
          <w:rFonts w:ascii="Calibri" w:hAnsi="Calibri" w:eastAsia="Times New Roman" w:cs="Times New Roman"/>
          <w:sz w:val="24"/>
          <w:szCs w:val="24"/>
        </w:rPr>
      </w:pPr>
      <w:r>
        <w:br w:type="page"/>
      </w:r>
    </w:p>
    <w:p w:rsidR="00A41F3E" w:rsidP="00AA7FB4" w:rsidRDefault="00A41F3E" w14:paraId="5613868B" w14:textId="77777777">
      <w:pPr>
        <w:pStyle w:val="NoSpacing"/>
      </w:pPr>
    </w:p>
    <w:tbl>
      <w:tblPr>
        <w:tblStyle w:val="SubSectionIndicatorTableMANDATORY"/>
        <w:tblW w:w="9214" w:type="dxa"/>
        <w:tblInd w:w="5" w:type="dxa"/>
        <w:tblLook w:val="04A0" w:firstRow="1" w:lastRow="0" w:firstColumn="1" w:lastColumn="0" w:noHBand="0" w:noVBand="1"/>
      </w:tblPr>
      <w:tblGrid>
        <w:gridCol w:w="1091"/>
        <w:gridCol w:w="1160"/>
        <w:gridCol w:w="1000"/>
        <w:gridCol w:w="1275"/>
        <w:gridCol w:w="1276"/>
        <w:gridCol w:w="1276"/>
        <w:gridCol w:w="1134"/>
        <w:gridCol w:w="1002"/>
      </w:tblGrid>
      <w:tr w:rsidR="0088049D" w:rsidTr="3B8B009E" w14:paraId="1283F57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1" w:type="dxa"/>
            <w:tcBorders>
              <w:top w:val="single" w:color="0082C8" w:sz="4" w:space="0"/>
              <w:bottom w:val="single" w:color="A6A6A6" w:themeColor="background1" w:themeShade="A6" w:sz="4" w:space="0"/>
            </w:tcBorders>
            <w:tcMar/>
          </w:tcPr>
          <w:p w:rsidRPr="00DC20FA" w:rsidR="0088049D" w:rsidP="3B8B009E" w:rsidRDefault="002A5B09" w14:paraId="461D5A3D" w14:textId="77777777" w14:noSpellErr="1">
            <w:pPr>
              <w:pStyle w:val="SectionIndicatorHeaderText"/>
              <w:spacing w:before="80"/>
              <w:rPr>
                <w:rStyle w:val="IntenseEmphasis"/>
                <w:b w:val="0"/>
                <w:bCs w:val="0"/>
                <w:i w:val="0"/>
                <w:iCs w:val="0"/>
                <w:color w:val="FFFFFF" w:themeColor="background1" w:themeTint="FF" w:themeShade="FF"/>
              </w:rPr>
            </w:pPr>
            <w:r>
              <w:br w:type="page"/>
            </w:r>
            <w:r w:rsidRPr="3B8B009E" w:rsidR="3B8B009E">
              <w:rPr>
                <w:rStyle w:val="IntenseEmphasis"/>
                <w:b w:val="0"/>
                <w:bCs w:val="0"/>
                <w:i w:val="0"/>
                <w:iCs w:val="0"/>
                <w:color w:val="FFFFFF" w:themeColor="background1" w:themeTint="FF" w:themeShade="FF"/>
              </w:rPr>
              <w:t>LEA 11</w:t>
            </w:r>
          </w:p>
        </w:tc>
        <w:tc>
          <w:tcPr>
            <w:cnfStyle w:val="000000000000" w:firstRow="0" w:lastRow="0" w:firstColumn="0" w:lastColumn="0" w:oddVBand="0" w:evenVBand="0" w:oddHBand="0" w:evenHBand="0" w:firstRowFirstColumn="0" w:firstRowLastColumn="0" w:lastRowFirstColumn="0" w:lastRowLastColumn="0"/>
            <w:tcW w:w="8123" w:type="dxa"/>
            <w:gridSpan w:val="7"/>
            <w:tcBorders>
              <w:top w:val="single" w:color="0082C8" w:sz="4" w:space="0"/>
              <w:bottom w:val="single" w:color="A6A6A6" w:themeColor="background1" w:themeShade="A6" w:sz="4" w:space="0"/>
            </w:tcBorders>
            <w:tcMar/>
          </w:tcPr>
          <w:p w:rsidRPr="00DC20FA" w:rsidR="0088049D" w:rsidP="3B8B009E" w:rsidRDefault="0088049D" w14:paraId="6F1BA488" w14:textId="77777777" w14:noSpellErr="1">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r w:rsidRPr="3B8B009E" w:rsidR="3B8B009E">
              <w:rPr>
                <w:rStyle w:val="IntenseEmphasis"/>
                <w:b w:val="1"/>
                <w:bCs w:val="1"/>
                <w:i w:val="0"/>
                <w:iCs w:val="0"/>
                <w:color w:val="FFFFFF" w:themeColor="background1" w:themeTint="FF" w:themeShade="FF"/>
              </w:rPr>
              <w:t xml:space="preserve"> </w:t>
            </w:r>
          </w:p>
        </w:tc>
      </w:tr>
      <w:tr w:rsidRPr="00D5451C" w:rsidR="0088049D" w:rsidTr="3B8B009E" w14:paraId="50DB5984"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1" w:type="dxa"/>
            <w:tcBorders>
              <w:top w:val="single" w:color="A6A6A6" w:themeColor="background1" w:themeShade="A6" w:sz="4" w:space="0"/>
              <w:bottom w:val="single" w:color="A6A6A6" w:themeColor="background1" w:themeShade="A6" w:sz="4" w:space="0"/>
            </w:tcBorders>
            <w:tcMar/>
            <w:vAlign w:val="top"/>
          </w:tcPr>
          <w:p w:rsidRPr="000D72DF" w:rsidR="0088049D" w:rsidP="3B8B009E" w:rsidRDefault="0088049D" w14:paraId="6B6C73AD" w14:textId="77777777" w14:noSpellErr="1">
            <w:pPr>
              <w:pStyle w:val="INDICATORNUMBER"/>
              <w:spacing w:before="80"/>
              <w:rPr>
                <w:rStyle w:val="IntenseEmphasis"/>
                <w:b w:val="1"/>
                <w:bCs w:val="1"/>
                <w:i w:val="0"/>
                <w:iCs w:val="0"/>
              </w:rPr>
            </w:pPr>
            <w:r w:rsidRPr="3B8B009E" w:rsidR="3B8B009E">
              <w:rPr>
                <w:rStyle w:val="IntenseEmphasis"/>
                <w:b w:val="1"/>
                <w:bCs w:val="1"/>
                <w:i w:val="0"/>
                <w:iCs w:val="0"/>
                <w:color w:val="595959" w:themeColor="text1" w:themeTint="A6" w:themeShade="FF"/>
              </w:rPr>
              <w:t>LEA 11.1</w:t>
            </w:r>
          </w:p>
        </w:tc>
        <w:tc>
          <w:tcPr>
            <w:cnfStyle w:val="000000000000" w:firstRow="0" w:lastRow="0" w:firstColumn="0" w:lastColumn="0" w:oddVBand="0" w:evenVBand="0" w:oddHBand="0" w:evenHBand="0" w:firstRowFirstColumn="0" w:firstRowLastColumn="0" w:lastRowFirstColumn="0" w:lastRowLastColumn="0"/>
            <w:tcW w:w="8123" w:type="dxa"/>
            <w:gridSpan w:val="7"/>
            <w:tcBorders>
              <w:top w:val="single" w:color="A6A6A6" w:themeColor="background1" w:themeShade="A6" w:sz="4" w:space="0"/>
              <w:bottom w:val="single" w:color="A6A6A6" w:themeColor="background1" w:themeShade="A6" w:sz="4" w:space="0"/>
            </w:tcBorders>
            <w:shd w:val="clear" w:color="auto" w:fill="auto"/>
            <w:tcMar/>
          </w:tcPr>
          <w:p w:rsidRPr="00600724" w:rsidR="00600724" w:rsidP="004E61AC" w:rsidRDefault="00837EA9" w14:paraId="3A9E9C73" w14:textId="32033740"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T</w:t>
            </w:r>
            <w:r w:rsidR="3B8B009E">
              <w:rPr/>
              <w:t>his sub-indicator allow</w:t>
            </w:r>
            <w:r w:rsidR="3B8B009E">
              <w:rPr/>
              <w:t>s</w:t>
            </w:r>
            <w:r w:rsidR="3B8B009E">
              <w:rPr/>
              <w:t xml:space="preserve"> you to report the number and </w:t>
            </w:r>
            <w:r w:rsidR="3B8B009E">
              <w:rPr/>
              <w:t>comprehensiveness</w:t>
            </w:r>
            <w:r w:rsidR="3B8B009E">
              <w:rPr/>
              <w:t xml:space="preserve"> </w:t>
            </w:r>
            <w:r w:rsidR="3B8B009E">
              <w:rPr/>
              <w:t>of your engagements</w:t>
            </w:r>
            <w:r w:rsidR="3B8B009E">
              <w:rPr/>
              <w:t xml:space="preserve"> in the reporting year</w:t>
            </w:r>
            <w:r w:rsidR="3B8B009E">
              <w:rPr/>
              <w:t>.</w:t>
            </w:r>
            <w:r w:rsidR="3B8B009E">
              <w:rPr/>
              <w:t xml:space="preserve"> Do not list engagement activities </w:t>
            </w:r>
            <w:r w:rsidR="3B8B009E">
              <w:rPr/>
              <w:t xml:space="preserve">in which </w:t>
            </w:r>
            <w:r w:rsidR="3B8B009E">
              <w:rPr/>
              <w:t xml:space="preserve">you have not had any interactions with the company in the reporting </w:t>
            </w:r>
            <w:r w:rsidR="3B8B009E">
              <w:rPr/>
              <w:t>year</w:t>
            </w:r>
            <w:r w:rsidR="3B8B009E">
              <w:rPr/>
              <w:t>.</w:t>
            </w:r>
          </w:p>
          <w:p w:rsidRPr="00600724" w:rsidR="00600724" w:rsidP="3B8B009E" w:rsidRDefault="00600724" w14:paraId="71E4B121" w14:textId="77777777" w14:noSpellErr="1">
            <w:pPr>
              <w:pStyle w:val="INDICATORTEXT"/>
              <w:cnfStyle w:val="000000100000" w:firstRow="0" w:lastRow="0" w:firstColumn="0" w:lastColumn="0" w:oddVBand="0" w:evenVBand="0" w:oddHBand="1" w:evenHBand="0" w:firstRowFirstColumn="0" w:firstRowLastColumn="0" w:lastRowFirstColumn="0" w:lastRowLastColumn="0"/>
              <w:rPr>
                <w:i w:val="1"/>
                <w:iCs w:val="1"/>
              </w:rPr>
            </w:pPr>
            <w:r w:rsidRPr="3B8B009E" w:rsidR="3B8B009E">
              <w:rPr>
                <w:i w:val="1"/>
                <w:iCs w:val="1"/>
              </w:rPr>
              <w:t>Number of companies engaged</w:t>
            </w:r>
          </w:p>
          <w:p w:rsidR="0005768E" w:rsidP="3B8B009E" w:rsidRDefault="00600724" w14:paraId="6D6C3885" w14:textId="77777777" w14:noSpellErr="1">
            <w:pPr>
              <w:pStyle w:val="INDICATORTEXT"/>
              <w:cnfStyle w:val="000000100000" w:firstRow="0" w:lastRow="0" w:firstColumn="0" w:lastColumn="0" w:oddVBand="0" w:evenVBand="0" w:oddHBand="1" w:evenHBand="0" w:firstRowFirstColumn="0" w:firstRowLastColumn="0" w:lastRowFirstColumn="0" w:lastRowLastColumn="0"/>
              <w:rPr>
                <w:i w:val="1"/>
                <w:iCs w:val="1"/>
              </w:rPr>
            </w:pPr>
            <w:r w:rsidR="3B8B009E">
              <w:rPr/>
              <w:t xml:space="preserve">Please record the total number of </w:t>
            </w:r>
            <w:r w:rsidRPr="3B8B009E" w:rsidR="3B8B009E">
              <w:rPr>
                <w:b w:val="1"/>
                <w:bCs w:val="1"/>
              </w:rPr>
              <w:t>companies</w:t>
            </w:r>
            <w:r w:rsidR="3B8B009E">
              <w:rPr/>
              <w:t xml:space="preserve"> with which you engaged in the reporting year</w:t>
            </w:r>
            <w:r w:rsidR="3B8B009E">
              <w:rPr/>
              <w:t>,</w:t>
            </w:r>
            <w:r w:rsidR="3B8B009E">
              <w:rPr/>
              <w:t xml:space="preserve"> irrespective of the number of issues on which you engaged.</w:t>
            </w:r>
            <w:r w:rsidR="3B8B009E">
              <w:rPr/>
              <w:t xml:space="preserve"> </w:t>
            </w:r>
            <w:r w:rsidRPr="3B8B009E" w:rsidR="3B8B009E">
              <w:rPr>
                <w:i w:val="1"/>
                <w:iCs w:val="1"/>
              </w:rPr>
              <w:t>Engagements (to the nearest 5%)</w:t>
            </w:r>
          </w:p>
          <w:p w:rsidR="0005768E" w:rsidP="0005768E" w:rsidRDefault="0005768E" w14:paraId="6BC13821"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Please record either</w:t>
            </w:r>
            <w:r w:rsidR="3B8B009E">
              <w:rPr/>
              <w:t>:</w:t>
            </w:r>
          </w:p>
          <w:p w:rsidR="0005768E" w:rsidP="0005768E" w:rsidRDefault="00BA2EEE" w14:paraId="6E9346E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the </w:t>
            </w:r>
            <w:r w:rsidR="3B8B009E">
              <w:rPr/>
              <w:t>percentage</w:t>
            </w:r>
            <w:r w:rsidR="3B8B009E">
              <w:rPr/>
              <w:t xml:space="preserve"> of companies engaged with as a proportion of the total number of companies you hold</w:t>
            </w:r>
            <w:r w:rsidR="3B8B009E">
              <w:rPr/>
              <w:t xml:space="preserve">; </w:t>
            </w:r>
            <w:r w:rsidR="3B8B009E">
              <w:rPr/>
              <w:t>or</w:t>
            </w:r>
          </w:p>
          <w:p w:rsidRPr="00283A96" w:rsidR="0005768E" w:rsidP="0005768E" w:rsidRDefault="00BA2EEE" w14:paraId="2313913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the </w:t>
            </w:r>
            <w:r w:rsidR="3B8B009E">
              <w:rPr/>
              <w:t>proportion</w:t>
            </w:r>
            <w:r w:rsidR="3B8B009E">
              <w:rPr/>
              <w:t xml:space="preserve"> of </w:t>
            </w:r>
            <w:r w:rsidR="3B8B009E">
              <w:rPr/>
              <w:t xml:space="preserve">the assets covered by the engagements </w:t>
            </w:r>
            <w:r w:rsidR="3B8B009E">
              <w:rPr/>
              <w:t xml:space="preserve">out </w:t>
            </w:r>
            <w:r w:rsidR="3B8B009E">
              <w:rPr/>
              <w:t>of your total listed equities holdings</w:t>
            </w:r>
            <w:r w:rsidR="3B8B009E">
              <w:rPr/>
              <w:t>.</w:t>
            </w:r>
            <w:r w:rsidR="3B8B009E">
              <w:rPr/>
              <w:t xml:space="preserve"> </w:t>
            </w:r>
          </w:p>
          <w:p w:rsidR="0005768E" w:rsidP="004E61AC" w:rsidRDefault="0005768E" w14:paraId="40B7A71A" w14:textId="77777777">
            <w:pPr>
              <w:pStyle w:val="INDICATORTEXT"/>
              <w:cnfStyle w:val="000000100000" w:firstRow="0" w:lastRow="0" w:firstColumn="0" w:lastColumn="0" w:oddVBand="0" w:evenVBand="0" w:oddHBand="1" w:evenHBand="0" w:firstRowFirstColumn="0" w:firstRowLastColumn="0" w:lastRowFirstColumn="0" w:lastRowLastColumn="0"/>
            </w:pPr>
          </w:p>
          <w:p w:rsidRPr="00600724" w:rsidR="00600724" w:rsidP="3B8B009E" w:rsidRDefault="00600724" w14:paraId="60927765" w14:textId="77777777" w14:noSpellErr="1">
            <w:pPr>
              <w:pStyle w:val="INDICATORTEXT"/>
              <w:cnfStyle w:val="000000100000" w:firstRow="0" w:lastRow="0" w:firstColumn="0" w:lastColumn="0" w:oddVBand="0" w:evenVBand="0" w:oddHBand="1" w:evenHBand="0" w:firstRowFirstColumn="0" w:firstRowLastColumn="0" w:lastRowFirstColumn="0" w:lastRowLastColumn="0"/>
              <w:rPr>
                <w:i w:val="1"/>
                <w:iCs w:val="1"/>
              </w:rPr>
            </w:pPr>
            <w:r w:rsidRPr="3B8B009E" w:rsidR="3B8B009E">
              <w:rPr>
                <w:i w:val="1"/>
                <w:iCs w:val="1"/>
              </w:rPr>
              <w:t>Avoid double counting</w:t>
            </w:r>
          </w:p>
          <w:p w:rsidRPr="00600724" w:rsidR="00600724" w:rsidP="004E61AC" w:rsidRDefault="00DA3FF8" w14:paraId="6DFB4D8F" w14:textId="732FEAC2"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Make sure you list the engagement only in one of the three categories, based on the definition</w:t>
            </w:r>
            <w:r w:rsidR="3B8B009E">
              <w:rPr/>
              <w:t>s</w:t>
            </w:r>
            <w:r w:rsidR="3B8B009E">
              <w:rPr/>
              <w:t xml:space="preserve"> provided. </w:t>
            </w:r>
            <w:r w:rsidR="3B8B009E">
              <w:rPr/>
              <w:t>Do not count the same case of engagement with a company in more than one category.</w:t>
            </w:r>
            <w:r w:rsidR="3B8B009E">
              <w:rPr/>
              <w:t xml:space="preserve"> </w:t>
            </w:r>
            <w:r w:rsidR="3B8B009E">
              <w:rPr/>
              <w:t xml:space="preserve">If you contract more </w:t>
            </w:r>
            <w:r w:rsidR="3B8B009E">
              <w:rPr/>
              <w:t xml:space="preserve">with </w:t>
            </w:r>
            <w:r w:rsidR="3B8B009E">
              <w:rPr/>
              <w:t>than one service provider to conduct engagements with the same companies for the same issues, do not double count the number of companies engaged on your behalf (</w:t>
            </w:r>
            <w:r w:rsidR="3B8B009E">
              <w:rPr/>
              <w:t>al</w:t>
            </w:r>
            <w:r w:rsidR="3B8B009E">
              <w:rPr/>
              <w:t>though a +/- 5% estimation of the overlap may be applied).</w:t>
            </w:r>
          </w:p>
          <w:p w:rsidRPr="00600724" w:rsidR="00600724" w:rsidP="3B8B009E" w:rsidRDefault="00600724" w14:paraId="5CDB480E" w14:textId="77777777" w14:noSpellErr="1">
            <w:pPr>
              <w:pStyle w:val="INDICATORTEXT"/>
              <w:cnfStyle w:val="000000100000" w:firstRow="0" w:lastRow="0" w:firstColumn="0" w:lastColumn="0" w:oddVBand="0" w:evenVBand="0" w:oddHBand="1" w:evenHBand="0" w:firstRowFirstColumn="0" w:firstRowLastColumn="0" w:lastRowFirstColumn="0" w:lastRowLastColumn="0"/>
              <w:rPr>
                <w:i w:val="1"/>
                <w:iCs w:val="1"/>
              </w:rPr>
            </w:pPr>
            <w:r w:rsidRPr="3B8B009E" w:rsidR="3B8B009E">
              <w:rPr>
                <w:i w:val="1"/>
                <w:iCs w:val="1"/>
              </w:rPr>
              <w:t>Do not include the following as engagements here:</w:t>
            </w:r>
          </w:p>
          <w:p w:rsidRPr="00600724" w:rsidR="00600724" w:rsidP="004E61AC" w:rsidRDefault="00BA2EEE" w14:paraId="63682A82"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3B8B009E">
              <w:rPr/>
              <w:t>i</w:t>
            </w:r>
            <w:r w:rsidR="3B8B009E">
              <w:rPr/>
              <w:t xml:space="preserve">nteractions </w:t>
            </w:r>
            <w:r w:rsidR="3B8B009E">
              <w:rPr/>
              <w:t>with companies for data collection and research purposes related to buy/hold/sell/weight decisions.</w:t>
            </w:r>
            <w:r w:rsidR="3B8B009E">
              <w:rPr/>
              <w:t xml:space="preserve"> </w:t>
            </w:r>
            <w:r w:rsidR="3B8B009E">
              <w:rPr/>
              <w:t>These are related to Principle 1</w:t>
            </w:r>
            <w:r w:rsidR="3B8B009E">
              <w:rPr/>
              <w:t>;</w:t>
            </w:r>
          </w:p>
          <w:p w:rsidRPr="00600724" w:rsidR="00600724" w:rsidP="004E61AC" w:rsidRDefault="00BA2EEE" w14:paraId="2E33ACDF"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3B8B009E">
              <w:rPr/>
              <w:t>s</w:t>
            </w:r>
            <w:r w:rsidR="3B8B009E">
              <w:rPr/>
              <w:t xml:space="preserve">tandard </w:t>
            </w:r>
            <w:r w:rsidR="3B8B009E">
              <w:rPr/>
              <w:t>questionnaires sent to</w:t>
            </w:r>
            <w:r w:rsidR="3B8B009E">
              <w:rPr/>
              <w:t xml:space="preserve"> </w:t>
            </w:r>
            <w:r w:rsidR="3B8B009E">
              <w:rPr/>
              <w:t>companies for the purposes of information gathering and investment decision-making related to Principle 1 only (</w:t>
            </w:r>
            <w:r w:rsidR="3B8B009E">
              <w:rPr/>
              <w:t xml:space="preserve">e.g., </w:t>
            </w:r>
            <w:r w:rsidR="3B8B009E">
              <w:rPr/>
              <w:t>on products, or ESG policies and performance, for screening purposes</w:t>
            </w:r>
            <w:r w:rsidR="3B8B009E">
              <w:rPr/>
              <w:t>)</w:t>
            </w:r>
            <w:r w:rsidR="3B8B009E">
              <w:rPr/>
              <w:t>;</w:t>
            </w:r>
          </w:p>
          <w:p w:rsidRPr="00600724" w:rsidR="00600724" w:rsidP="004E61AC" w:rsidRDefault="00BA2EEE" w14:paraId="0F7BB338"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3B8B009E">
              <w:rPr/>
              <w:t>a</w:t>
            </w:r>
            <w:r w:rsidR="3B8B009E">
              <w:rPr/>
              <w:t xml:space="preserve">ttendance </w:t>
            </w:r>
            <w:r w:rsidR="3B8B009E">
              <w:rPr/>
              <w:t>without interactions/discussion at a company presentation, an AGM or other company meeting</w:t>
            </w:r>
            <w:r w:rsidR="3B8B009E">
              <w:rPr/>
              <w:t>;</w:t>
            </w:r>
            <w:r w:rsidR="3B8B009E">
              <w:rPr/>
              <w:t xml:space="preserve"> </w:t>
            </w:r>
          </w:p>
          <w:p w:rsidRPr="00600724" w:rsidR="00600724" w:rsidP="004E61AC" w:rsidRDefault="00BA2EEE" w14:paraId="17971468"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3B8B009E">
              <w:rPr/>
              <w:t>i</w:t>
            </w:r>
            <w:r w:rsidR="3B8B009E">
              <w:rPr/>
              <w:t xml:space="preserve">nteractions </w:t>
            </w:r>
            <w:r w:rsidR="3B8B009E">
              <w:rPr/>
              <w:t>intended to influence public policy or bodies defining industry best practices. These fall under the OA module</w:t>
            </w:r>
            <w:r w:rsidR="3B8B009E">
              <w:rPr/>
              <w:t>;</w:t>
            </w:r>
          </w:p>
          <w:p w:rsidRPr="00600724" w:rsidR="00600724" w:rsidP="004E61AC" w:rsidRDefault="00600724" w14:paraId="19F6A1F1"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3B8B009E">
              <w:rPr/>
              <w:t>CDP’s disclosure requests on GHG emissions, water and forests. These are not captured as engagements but are reported in OA.</w:t>
            </w:r>
            <w:r w:rsidR="3B8B009E">
              <w:rPr/>
              <w:t xml:space="preserve"> You can include your engagement with CDP engagement programmes such as Carbon Action or Aiming for A</w:t>
            </w:r>
            <w:r w:rsidR="3B8B009E">
              <w:rPr/>
              <w:t>; and/or</w:t>
            </w:r>
          </w:p>
          <w:p w:rsidRPr="00600724" w:rsidR="0088049D" w:rsidP="3B8B009E" w:rsidRDefault="007E4FA0" w14:paraId="25AF4AF5"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rPr>
            </w:pPr>
            <w:r w:rsidR="3B8B009E">
              <w:rPr/>
              <w:t>p</w:t>
            </w:r>
            <w:r w:rsidR="3B8B009E">
              <w:rPr/>
              <w:t xml:space="preserve">ress </w:t>
            </w:r>
            <w:r w:rsidR="3B8B009E">
              <w:rPr/>
              <w:t>releases an investor may publish on a decision by a company.</w:t>
            </w:r>
          </w:p>
        </w:tc>
      </w:tr>
      <w:tr w:rsidRPr="00D5451C" w:rsidR="006D296B" w:rsidTr="3B8B009E" w14:paraId="30A79099" w14:textId="77777777">
        <w:trPr>
          <w:trHeight w:val="454"/>
        </w:trPr>
        <w:tc>
          <w:tcPr>
            <w:cnfStyle w:val="001000000000" w:firstRow="0" w:lastRow="0" w:firstColumn="1" w:lastColumn="0" w:oddVBand="0" w:evenVBand="0" w:oddHBand="0" w:evenHBand="0" w:firstRowFirstColumn="0" w:firstRowLastColumn="0" w:lastRowFirstColumn="0" w:lastRowLastColumn="0"/>
            <w:tcW w:w="1091" w:type="dxa"/>
            <w:tcBorders>
              <w:top w:val="single" w:color="A6A6A6" w:themeColor="background1" w:themeShade="A6" w:sz="4" w:space="0"/>
              <w:bottom w:val="single" w:color="A6A6A6" w:themeColor="background1" w:themeShade="A6" w:sz="4" w:space="0"/>
            </w:tcBorders>
            <w:tcMar/>
            <w:vAlign w:val="top"/>
          </w:tcPr>
          <w:p w:rsidR="006D296B" w:rsidP="3B8B009E" w:rsidRDefault="006D296B" w14:paraId="0A0605DB" w14:textId="77777777" w14:noSpellErr="1">
            <w:pPr>
              <w:pStyle w:val="INDICATORNUMBER"/>
              <w:tabs>
                <w:tab w:val="left" w:pos="735"/>
              </w:tabs>
              <w:spacing w:before="80"/>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11.2</w:t>
            </w:r>
          </w:p>
        </w:tc>
        <w:tc>
          <w:tcPr>
            <w:cnfStyle w:val="000000000000" w:firstRow="0" w:lastRow="0" w:firstColumn="0" w:lastColumn="0" w:oddVBand="0" w:evenVBand="0" w:oddHBand="0" w:evenHBand="0" w:firstRowFirstColumn="0" w:firstRowLastColumn="0" w:lastRowFirstColumn="0" w:lastRowLastColumn="0"/>
            <w:tcW w:w="8123" w:type="dxa"/>
            <w:gridSpan w:val="7"/>
            <w:tcBorders>
              <w:top w:val="single" w:color="A6A6A6" w:themeColor="background1" w:themeShade="A6" w:sz="4" w:space="0"/>
              <w:bottom w:val="single" w:color="A6A6A6" w:themeColor="background1" w:themeShade="A6" w:sz="4" w:space="0"/>
            </w:tcBorders>
            <w:shd w:val="clear" w:color="auto" w:fill="auto"/>
            <w:tcMar/>
          </w:tcPr>
          <w:p w:rsidR="006A05A5" w:rsidP="00C04FA5" w:rsidRDefault="006D296B" w14:paraId="49755549" w14:textId="58F49A14"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When reporting comprehensive engagements, </w:t>
            </w:r>
            <w:r w:rsidR="3B8B009E">
              <w:rPr/>
              <w:t xml:space="preserve">report </w:t>
            </w:r>
            <w:r w:rsidR="3B8B009E">
              <w:rPr/>
              <w:t>only those engagements that involve multiple, substantive and</w:t>
            </w:r>
            <w:r w:rsidR="3B8B009E">
              <w:rPr/>
              <w:t xml:space="preserve"> detailed discussions or interactions with a company (</w:t>
            </w:r>
            <w:r w:rsidR="3B8B009E">
              <w:rPr/>
              <w:t xml:space="preserve">e.g., </w:t>
            </w:r>
            <w:r w:rsidR="3B8B009E">
              <w:rPr/>
              <w:t xml:space="preserve">letters, meetings and calls) </w:t>
            </w:r>
            <w:r w:rsidR="3B8B009E">
              <w:rPr/>
              <w:t xml:space="preserve">that were active </w:t>
            </w:r>
            <w:r w:rsidR="3B8B009E">
              <w:rPr/>
              <w:t xml:space="preserve">during the reporting period relating to a particular ESG issue. </w:t>
            </w:r>
          </w:p>
          <w:p w:rsidRPr="00326BEA" w:rsidR="006D296B" w:rsidP="00F255A6" w:rsidRDefault="006A05A5" w14:paraId="35559E52" w14:textId="77777777" w14:noSpellErr="1">
            <w:pPr>
              <w:pStyle w:val="INDICATORTEXT"/>
              <w:ind w:left="163"/>
              <w:cnfStyle w:val="000000000000" w:firstRow="0" w:lastRow="0" w:firstColumn="0" w:lastColumn="0" w:oddVBand="0" w:evenVBand="0" w:oddHBand="0" w:evenHBand="0" w:firstRowFirstColumn="0" w:firstRowLastColumn="0" w:lastRowFirstColumn="0" w:lastRowLastColumn="0"/>
            </w:pPr>
            <w:r w:rsidR="3B8B009E">
              <w:rPr/>
              <w:t>If on one issue you engage comprehensively with a company, and with the same company engage on another issue to</w:t>
            </w:r>
            <w:r w:rsidR="3B8B009E">
              <w:rPr/>
              <w:t xml:space="preserve"> </w:t>
            </w:r>
            <w:r w:rsidR="3B8B009E">
              <w:rPr/>
              <w:t xml:space="preserve">a basic level, </w:t>
            </w:r>
            <w:r w:rsidR="3B8B009E">
              <w:rPr/>
              <w:t>count the engagement as comprehensive. If you engage with a company on two issues on a basic level, count</w:t>
            </w:r>
            <w:r w:rsidR="3B8B009E">
              <w:rPr/>
              <w:t xml:space="preserve"> it as basic, not comprehensive.</w:t>
            </w:r>
          </w:p>
        </w:tc>
      </w:tr>
      <w:tr w:rsidRPr="00D5451C" w:rsidR="0088049D" w:rsidTr="3B8B009E" w14:paraId="5B64D69A"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1" w:type="dxa"/>
            <w:tcBorders>
              <w:top w:val="single" w:color="A6A6A6" w:themeColor="background1" w:themeShade="A6" w:sz="4" w:space="0"/>
              <w:bottom w:val="single" w:color="A6A6A6" w:themeColor="background1" w:themeShade="A6" w:sz="4" w:space="0"/>
            </w:tcBorders>
            <w:tcMar/>
            <w:vAlign w:val="top"/>
          </w:tcPr>
          <w:p w:rsidR="0088049D" w:rsidP="3B8B009E" w:rsidRDefault="0088049D" w14:paraId="27630B22" w14:textId="77777777" w14:noSpellErr="1">
            <w:pPr>
              <w:pStyle w:val="INDICATORNUMBER"/>
              <w:tabs>
                <w:tab w:val="left" w:pos="735"/>
              </w:tabs>
              <w:spacing w:before="80"/>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11.</w:t>
            </w:r>
            <w:r w:rsidRPr="3B8B009E" w:rsidR="3B8B009E">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123" w:type="dxa"/>
            <w:gridSpan w:val="7"/>
            <w:tcBorders>
              <w:top w:val="single" w:color="A6A6A6" w:themeColor="background1" w:themeShade="A6" w:sz="4" w:space="0"/>
              <w:bottom w:val="single" w:color="A6A6A6" w:themeColor="background1" w:themeShade="A6" w:sz="4" w:space="0"/>
            </w:tcBorders>
            <w:shd w:val="clear" w:color="auto" w:fill="auto"/>
            <w:tcMar/>
          </w:tcPr>
          <w:p w:rsidRPr="00326BEA" w:rsidR="0088049D" w:rsidP="007E4FA0" w:rsidRDefault="0088049D" w14:paraId="1DAEF11E" w14:textId="5196C849"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Describe here any additional way you may wish to report your engagement activities, interactions and effort.</w:t>
            </w:r>
          </w:p>
        </w:tc>
      </w:tr>
      <w:tr w:rsidRPr="00D5451C" w:rsidR="00600724" w:rsidTr="3B8B009E" w14:paraId="2B1CE95B" w14:textId="77777777">
        <w:trPr>
          <w:trHeight w:val="329"/>
        </w:trPr>
        <w:tc>
          <w:tcPr>
            <w:cnfStyle w:val="001000000000" w:firstRow="0" w:lastRow="0" w:firstColumn="1" w:lastColumn="0" w:oddVBand="0" w:evenVBand="0" w:oddHBand="0" w:evenHBand="0" w:firstRowFirstColumn="0" w:firstRowLastColumn="0" w:lastRowFirstColumn="0" w:lastRowLastColumn="0"/>
            <w:tcW w:w="9214" w:type="dxa"/>
            <w:gridSpan w:val="8"/>
            <w:tcBorders>
              <w:top w:val="single" w:color="A6A6A6" w:themeColor="background1" w:themeShade="A6" w:sz="4" w:space="0"/>
              <w:bottom w:val="single" w:color="A6A6A6" w:themeColor="background1" w:themeShade="A6" w:sz="4" w:space="0"/>
            </w:tcBorders>
            <w:tcMar/>
            <w:vAlign w:val="top"/>
          </w:tcPr>
          <w:p w:rsidRPr="00600724" w:rsidR="00600724" w:rsidP="3B8B009E" w:rsidRDefault="00600724" w14:paraId="4689AF75" w14:textId="77777777" w14:noSpellErr="1">
            <w:pPr>
              <w:pStyle w:val="INDICATORTEXT"/>
              <w:rPr>
                <w:b w:val="1"/>
                <w:bCs w:val="1"/>
              </w:rPr>
            </w:pPr>
            <w:r w:rsidRPr="3B8B009E" w:rsidR="3B8B009E">
              <w:rPr>
                <w:b w:val="1"/>
                <w:bCs w:val="1"/>
              </w:rPr>
              <w:t>LOGIC</w:t>
            </w:r>
          </w:p>
        </w:tc>
      </w:tr>
      <w:tr w:rsidRPr="00D5451C" w:rsidR="00600724" w:rsidTr="3B8B009E" w14:paraId="1540A5E1"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1" w:type="dxa"/>
            <w:tcBorders>
              <w:top w:val="single" w:color="A6A6A6" w:themeColor="background1" w:themeShade="A6" w:sz="4" w:space="0"/>
              <w:bottom w:val="single" w:color="A6A6A6" w:themeColor="background1" w:themeShade="A6" w:sz="4" w:space="0"/>
            </w:tcBorders>
            <w:tcMar/>
            <w:vAlign w:val="top"/>
          </w:tcPr>
          <w:p w:rsidR="00600724" w:rsidP="3B8B009E" w:rsidRDefault="00600724" w14:paraId="0F311756" w14:textId="77777777" w14:noSpellErr="1">
            <w:pPr>
              <w:pStyle w:val="INDICATORNUMBER"/>
              <w:tabs>
                <w:tab w:val="left" w:pos="735"/>
              </w:tabs>
              <w:spacing w:before="80"/>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11</w:t>
            </w:r>
          </w:p>
        </w:tc>
        <w:tc>
          <w:tcPr>
            <w:cnfStyle w:val="000000000000" w:firstRow="0" w:lastRow="0" w:firstColumn="0" w:lastColumn="0" w:oddVBand="0" w:evenVBand="0" w:oddHBand="0" w:evenHBand="0" w:firstRowFirstColumn="0" w:firstRowLastColumn="0" w:lastRowFirstColumn="0" w:lastRowLastColumn="0"/>
            <w:tcW w:w="8123" w:type="dxa"/>
            <w:gridSpan w:val="7"/>
            <w:tcBorders>
              <w:top w:val="single" w:color="A6A6A6" w:themeColor="background1" w:themeShade="A6" w:sz="4" w:space="0"/>
              <w:bottom w:val="single" w:color="A6A6A6" w:themeColor="background1" w:themeShade="A6" w:sz="4" w:space="0"/>
            </w:tcBorders>
            <w:shd w:val="clear" w:color="auto" w:fill="auto"/>
            <w:tcMar/>
          </w:tcPr>
          <w:p w:rsidRPr="00326BEA" w:rsidR="00600724" w:rsidP="007E4FA0" w:rsidRDefault="004A6157" w14:paraId="6958F87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This indicator will be </w:t>
            </w:r>
            <w:r w:rsidR="3B8B009E">
              <w:rPr/>
              <w:t>applicable</w:t>
            </w:r>
            <w:r w:rsidR="3B8B009E">
              <w:rPr/>
              <w:t xml:space="preserve"> if you reported that full, partial or estimated data </w:t>
            </w:r>
            <w:r w:rsidR="3B8B009E">
              <w:rPr/>
              <w:t xml:space="preserve">were </w:t>
            </w:r>
            <w:r w:rsidR="3B8B009E">
              <w:rPr/>
              <w:t>available for any combination of the following engagement methods at [10.1]: individual</w:t>
            </w:r>
            <w:r w:rsidR="3B8B009E">
              <w:rPr/>
              <w:t>/</w:t>
            </w:r>
            <w:r w:rsidR="3B8B009E">
              <w:rPr/>
              <w:t>internal, collaborative, service provider.</w:t>
            </w:r>
            <w:r w:rsidR="3B8B009E">
              <w:rPr/>
              <w:t xml:space="preserve"> </w:t>
            </w:r>
          </w:p>
        </w:tc>
      </w:tr>
      <w:tr w:rsidRPr="00D5451C" w:rsidR="00600724" w:rsidTr="3B8B009E" w14:paraId="653DE671" w14:textId="77777777">
        <w:trPr>
          <w:trHeight w:val="322"/>
        </w:trPr>
        <w:tc>
          <w:tcPr>
            <w:cnfStyle w:val="001000000000" w:firstRow="0" w:lastRow="0" w:firstColumn="1" w:lastColumn="0" w:oddVBand="0" w:evenVBand="0" w:oddHBand="0" w:evenHBand="0" w:firstRowFirstColumn="0" w:firstRowLastColumn="0" w:lastRowFirstColumn="0" w:lastRowLastColumn="0"/>
            <w:tcW w:w="9214" w:type="dxa"/>
            <w:gridSpan w:val="8"/>
            <w:tcBorders>
              <w:top w:val="single" w:color="A6A6A6" w:themeColor="background1" w:themeShade="A6" w:sz="4" w:space="0"/>
              <w:bottom w:val="single" w:color="A6A6A6" w:themeColor="background1" w:themeShade="A6" w:sz="4" w:space="0"/>
            </w:tcBorders>
            <w:tcMar/>
            <w:vAlign w:val="top"/>
          </w:tcPr>
          <w:p w:rsidRPr="00600724" w:rsidR="00600724" w:rsidP="3B8B009E" w:rsidRDefault="00600724" w14:paraId="6C286880" w14:textId="77777777" w14:noSpellErr="1">
            <w:pPr>
              <w:pStyle w:val="INDICATORTEXT"/>
              <w:rPr>
                <w:b w:val="1"/>
                <w:bCs w:val="1"/>
              </w:rPr>
            </w:pPr>
            <w:r w:rsidRPr="3B8B009E" w:rsidR="3B8B009E">
              <w:rPr>
                <w:b w:val="1"/>
                <w:bCs w:val="1"/>
              </w:rPr>
              <w:t>ASSESSMENT</w:t>
            </w:r>
          </w:p>
        </w:tc>
      </w:tr>
      <w:tr w:rsidRPr="00D5451C" w:rsidR="00600724" w:rsidTr="3B8B009E" w14:paraId="29D081B0" w14:textId="77777777">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single" w:color="A6A6A6" w:themeColor="background1" w:themeShade="A6" w:sz="4" w:space="0"/>
              <w:left w:val="single" w:color="0070C0" w:sz="4" w:space="0"/>
              <w:bottom w:val="single" w:color="BFBFBF" w:themeColor="background1" w:themeShade="BF" w:sz="4" w:space="0"/>
              <w:right w:val="single" w:color="A6A6A6" w:themeColor="background1" w:themeShade="A6" w:sz="4" w:space="0"/>
            </w:tcBorders>
            <w:tcMar/>
            <w:vAlign w:val="top"/>
          </w:tcPr>
          <w:p w:rsidR="00600724" w:rsidP="3B8B009E" w:rsidRDefault="00600724" w14:paraId="12BE6547" w14:textId="77777777" w14:noSpellErr="1">
            <w:pPr>
              <w:pStyle w:val="INDICATORNUMBER"/>
              <w:tabs>
                <w:tab w:val="left" w:pos="735"/>
              </w:tabs>
              <w:spacing w:before="80"/>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11</w:t>
            </w:r>
          </w:p>
        </w:tc>
        <w:tc>
          <w:tcPr>
            <w:cnfStyle w:val="000000000000" w:firstRow="0" w:lastRow="0" w:firstColumn="0" w:lastColumn="0" w:oddVBand="0" w:evenVBand="0" w:oddHBand="0" w:evenHBand="0" w:firstRowFirstColumn="0" w:firstRowLastColumn="0" w:lastRowFirstColumn="0" w:lastRowLastColumn="0"/>
            <w:tcW w:w="8123" w:type="dxa"/>
            <w:gridSpan w:val="7"/>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600724" w:rsidR="00600724" w:rsidP="004E61AC" w:rsidRDefault="00600724" w14:paraId="2D4021AC"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Pr/>
              <w:t xml:space="preserve">Maximum score: Nine </w:t>
            </w:r>
            <w:r w:rsidRPr="00600724">
              <w:rPr>
                <w:szCs w:val="18"/>
              </w:rPr>
              <w:sym w:font="Wingdings" w:char="F0AB"/>
            </w:r>
          </w:p>
          <w:p w:rsidR="00600724" w:rsidP="004E61AC" w:rsidRDefault="00600724" w14:paraId="105884E6"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The assessment of this indicator is b</w:t>
            </w:r>
            <w:r w:rsidR="3B8B009E">
              <w:rPr/>
              <w:t xml:space="preserve">ased on your responses to </w:t>
            </w:r>
            <w:r w:rsidR="3B8B009E">
              <w:rPr/>
              <w:t>[</w:t>
            </w:r>
            <w:r w:rsidR="3B8B009E">
              <w:rPr/>
              <w:t>11.1–11.4</w:t>
            </w:r>
            <w:r w:rsidR="3B8B009E">
              <w:rPr/>
              <w:t>]</w:t>
            </w:r>
            <w:r w:rsidR="3B8B009E">
              <w:rPr/>
              <w:t xml:space="preserve">. It will be possible to receive a full score regardless of </w:t>
            </w:r>
            <w:r w:rsidR="3B8B009E">
              <w:rPr/>
              <w:t>who conducts the engagements.</w:t>
            </w:r>
          </w:p>
          <w:p w:rsidRPr="00600724" w:rsidR="00600724" w:rsidP="007E4FA0" w:rsidRDefault="00600724" w14:paraId="2EEF34F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The assessment </w:t>
            </w:r>
            <w:r w:rsidR="3B8B009E">
              <w:rPr/>
              <w:t>takes into account the number of engagements</w:t>
            </w:r>
            <w:r w:rsidR="3B8B009E">
              <w:rPr/>
              <w:t xml:space="preserve"> you conducted </w:t>
            </w:r>
            <w:r w:rsidR="3B8B009E">
              <w:rPr/>
              <w:t>[</w:t>
            </w:r>
            <w:r w:rsidR="3B8B009E">
              <w:rPr/>
              <w:t>11.1</w:t>
            </w:r>
            <w:r w:rsidR="3B8B009E">
              <w:rPr/>
              <w:t>]</w:t>
            </w:r>
            <w:r w:rsidR="3B8B009E">
              <w:rPr/>
              <w:t xml:space="preserve"> </w:t>
            </w:r>
            <w:r w:rsidR="3B8B009E">
              <w:rPr/>
              <w:t>as well as</w:t>
            </w:r>
            <w:r w:rsidR="3B8B009E">
              <w:rPr/>
              <w:t xml:space="preserve"> how comprehensive these engagements </w:t>
            </w:r>
            <w:r w:rsidR="3B8B009E">
              <w:rPr/>
              <w:t>were</w:t>
            </w:r>
            <w:r w:rsidR="3B8B009E">
              <w:rPr/>
              <w:t xml:space="preserve"> </w:t>
            </w:r>
            <w:r w:rsidR="3B8B009E">
              <w:rPr/>
              <w:t>[</w:t>
            </w:r>
            <w:r w:rsidR="3B8B009E">
              <w:rPr/>
              <w:t>11.2</w:t>
            </w:r>
            <w:r w:rsidR="3B8B009E">
              <w:rPr/>
              <w:t>]</w:t>
            </w:r>
            <w:r w:rsidR="3B8B009E">
              <w:rPr/>
              <w:t xml:space="preserve"> </w:t>
            </w:r>
            <w:r w:rsidR="3B8B009E">
              <w:rPr/>
              <w:t>and the level of involvement by the signatory</w:t>
            </w:r>
            <w:r w:rsidR="3B8B009E">
              <w:rPr/>
              <w:t xml:space="preserve"> </w:t>
            </w:r>
            <w:r w:rsidR="3B8B009E">
              <w:rPr/>
              <w:t>[</w:t>
            </w:r>
            <w:r w:rsidR="3B8B009E">
              <w:rPr/>
              <w:t>11.3 and 11.4</w:t>
            </w:r>
            <w:r w:rsidR="3B8B009E">
              <w:rPr/>
              <w:t>].</w:t>
            </w:r>
          </w:p>
        </w:tc>
      </w:tr>
      <w:tr w:rsidRPr="00D5451C" w:rsidR="00407BC4" w:rsidTr="3B8B009E" w14:paraId="78BE1969" w14:textId="77777777">
        <w:trPr>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single" w:color="BFBFBF" w:themeColor="background1" w:themeShade="BF" w:sz="4" w:space="0"/>
              <w:left w:val="single" w:color="0070C0" w:sz="4" w:space="0"/>
              <w:bottom w:val="nil"/>
              <w:right w:val="single" w:color="A6A6A6" w:themeColor="background1" w:themeShade="A6" w:sz="4" w:space="0"/>
            </w:tcBorders>
            <w:tcMar/>
            <w:vAlign w:val="top"/>
          </w:tcPr>
          <w:p w:rsidR="00407BC4" w:rsidP="004E61AC" w:rsidRDefault="00407BC4" w14:paraId="6DCCA69A" w14:textId="5A47B336">
            <w:pPr>
              <w:pStyle w:val="INDICATORNUMBER"/>
              <w:tabs>
                <w:tab w:val="left" w:pos="735"/>
              </w:tabs>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123" w:type="dxa"/>
            <w:gridSpan w:val="7"/>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00407BC4" w:rsidP="00407BC4" w:rsidRDefault="00407BC4" w14:paraId="5F20648B" w14:textId="5492F095"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D5451C" w:rsidR="00407BC4" w:rsidTr="3B8B009E" w14:paraId="206C0B36" w14:textId="77777777">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one" w:color="auto" w:sz="0" w:space="0"/>
              <w:right w:val="single" w:color="A6A6A6" w:themeColor="background1" w:themeShade="A6" w:sz="4" w:space="0"/>
            </w:tcBorders>
            <w:tcMar/>
            <w:vAlign w:val="top"/>
          </w:tcPr>
          <w:p w:rsidR="00407BC4" w:rsidP="004E61AC" w:rsidRDefault="00407BC4" w14:paraId="740139A1" w14:textId="77777777">
            <w:pPr>
              <w:pStyle w:val="INDICATORNUMBER"/>
              <w:tabs>
                <w:tab w:val="left" w:pos="735"/>
              </w:tabs>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123" w:type="dxa"/>
            <w:gridSpan w:val="7"/>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C04FA5" w:rsidR="00407BC4" w:rsidP="3B8B009E" w:rsidRDefault="00407BC4" w14:paraId="647CBD03" w14:textId="4B61D430" w14:noSpellErr="1">
            <w:pPr>
              <w:pStyle w:val="INDICATORTEXT"/>
              <w:cnfStyle w:val="000000100000" w:firstRow="0" w:lastRow="0" w:firstColumn="0" w:lastColumn="0" w:oddVBand="0" w:evenVBand="0" w:oddHBand="1" w:evenHBand="0" w:firstRowFirstColumn="0" w:firstRowLastColumn="0" w:lastRowFirstColumn="0" w:lastRowLastColumn="0"/>
              <w:rPr>
                <w:rFonts w:ascii="Calibri" w:hAnsi="Calibri" w:eastAsia="Calibri" w:cs="Calibri"/>
                <w:b w:val="1"/>
                <w:bCs w:val="1"/>
              </w:rPr>
            </w:pPr>
            <w:r w:rsidRPr="3B8B009E" w:rsidR="3B8B009E">
              <w:rPr>
                <w:b w:val="1"/>
                <w:bCs w:val="1"/>
              </w:rPr>
              <w:t>Multiplier table</w:t>
            </w:r>
          </w:p>
        </w:tc>
      </w:tr>
      <w:tr w:rsidRPr="00D5451C" w:rsidR="00407BC4" w:rsidTr="3B8B009E" w14:paraId="39B3EE1A" w14:textId="77777777">
        <w:trPr>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il"/>
              <w:right w:val="single" w:color="A6A6A6" w:themeColor="background1" w:themeShade="A6" w:sz="4" w:space="0"/>
            </w:tcBorders>
            <w:tcMar/>
            <w:vAlign w:val="top"/>
          </w:tcPr>
          <w:p w:rsidR="00407BC4" w:rsidP="00407BC4" w:rsidRDefault="00407BC4" w14:paraId="37E10C29" w14:textId="3F0261F5">
            <w:pPr>
              <w:pStyle w:val="INDICATORNUMBER"/>
              <w:tabs>
                <w:tab w:val="left" w:pos="735"/>
              </w:tabs>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43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00407BC4" w:rsidRDefault="00407BC4" w14:paraId="042D2B77" w14:textId="048A87FA">
            <w:pPr>
              <w:pStyle w:val="INDICATORTEXT"/>
              <w:cnfStyle w:val="000000000000" w:firstRow="0" w:lastRow="0" w:firstColumn="0" w:lastColumn="0" w:oddVBand="0" w:evenVBand="0" w:oddHBand="0" w:evenHBand="0" w:firstRowFirstColumn="0" w:firstRowLastColumn="0" w:lastRowFirstColumn="0" w:lastRowLastColumn="0"/>
              <w:rPr>
                <w:b/>
                <w:bCs/>
                <w:szCs w:val="18"/>
              </w:rPr>
            </w:pP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53E927EE" w14:textId="7E953469"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i w:val="1"/>
                <w:iCs w:val="1"/>
              </w:rPr>
              <w:t>None</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32ADBC0A" w14:textId="3D0898A1"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rPr>
              <w:t>&lt;10%</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4E1398A9" w14:textId="0DD43554"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rPr>
              <w:t>10–50%</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00407BC4" w:rsidP="3B8B009E" w:rsidRDefault="00407BC4" w14:paraId="4F9C4946" w14:textId="301C0BED"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rPr>
              <w:t>&gt;50%</w:t>
            </w:r>
          </w:p>
        </w:tc>
      </w:tr>
      <w:tr w:rsidRPr="00D5451C" w:rsidR="00407BC4" w:rsidTr="3B8B009E" w14:paraId="24F3B3C8" w14:textId="77777777">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one" w:color="auto" w:sz="0" w:space="0"/>
              <w:right w:val="single" w:color="A6A6A6" w:themeColor="background1" w:themeShade="A6" w:sz="4" w:space="0"/>
            </w:tcBorders>
            <w:tcMar/>
            <w:vAlign w:val="top"/>
          </w:tcPr>
          <w:p w:rsidR="00407BC4" w:rsidP="00407BC4" w:rsidRDefault="00407BC4" w14:paraId="1D52F016" w14:textId="19F3915B">
            <w:pPr>
              <w:pStyle w:val="INDICATORNUMBER"/>
              <w:tabs>
                <w:tab w:val="left" w:pos="735"/>
              </w:tabs>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43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1ED42409" w14:textId="2E04947B"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Basic / low involvement (LEA 11.3</w:t>
            </w:r>
            <w:r w:rsidRPr="3B8B009E" w:rsidR="3B8B009E">
              <w:rPr>
                <w:b w:val="1"/>
                <w:bCs w:val="1"/>
              </w:rPr>
              <w:t>)</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4B774011" w14:textId="58D6B107">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3B8B009E">
              <w:rPr/>
              <w:t>-</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38E19B00" w14:textId="3F5238A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3B8B009E">
              <w:rPr/>
              <w:t>-</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42042C23" w14:textId="50533F38">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3B8B009E">
              <w:rPr/>
              <w:t>-</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00407BC4" w:rsidP="3B8B009E" w:rsidRDefault="00407BC4" w14:paraId="11D1493F" w14:textId="773DD3CF">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3B8B009E">
              <w:rPr/>
              <w:t>-</w:t>
            </w:r>
          </w:p>
        </w:tc>
      </w:tr>
      <w:tr w:rsidRPr="00D5451C" w:rsidR="00407BC4" w:rsidTr="3B8B009E" w14:paraId="78CE6965" w14:textId="77777777">
        <w:trPr>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il"/>
              <w:right w:val="single" w:color="A6A6A6" w:themeColor="background1" w:themeShade="A6" w:sz="4" w:space="0"/>
            </w:tcBorders>
            <w:tcMar/>
            <w:vAlign w:val="top"/>
          </w:tcPr>
          <w:p w:rsidR="00407BC4" w:rsidP="00407BC4" w:rsidRDefault="00407BC4" w14:paraId="4A5621CB" w14:textId="543B050E">
            <w:pPr>
              <w:pStyle w:val="INDICATORNUMBER"/>
              <w:tabs>
                <w:tab w:val="left" w:pos="735"/>
              </w:tabs>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43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04E131C1" w14:textId="74C3CA2E"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rPr>
              <w:t>Comprehensive (LEA 11.2)</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4E3E6565" w14:textId="163037A2">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3B8B009E">
              <w:rPr/>
              <w:t>-</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4AC4BAF1" w14:textId="52D30210">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00E00C30">
              <w:rPr>
                <w:szCs w:val="18"/>
              </w:rPr>
              <w:sym w:font="Symbol" w:char="F0B4"/>
            </w:r>
            <w:r w:rsidRPr="3B8B009E">
              <w:rPr/>
              <w:t xml:space="preserve"> 1</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00407BC4" w:rsidRDefault="00407BC4" w14:paraId="784494ED" w14:textId="04031335">
            <w:pPr>
              <w:pStyle w:val="INDICATORTEXT"/>
              <w:cnfStyle w:val="000000000000" w:firstRow="0" w:lastRow="0" w:firstColumn="0" w:lastColumn="0" w:oddVBand="0" w:evenVBand="0" w:oddHBand="0" w:evenHBand="0" w:firstRowFirstColumn="0" w:firstRowLastColumn="0" w:lastRowFirstColumn="0" w:lastRowLastColumn="0"/>
              <w:rPr>
                <w:b/>
                <w:bCs/>
                <w:szCs w:val="18"/>
              </w:rPr>
            </w:pPr>
            <w:r w:rsidRPr="00E00C30">
              <w:rPr>
                <w:szCs w:val="18"/>
              </w:rPr>
              <w:sym w:font="Symbol" w:char="F0B4"/>
            </w:r>
            <w:r w:rsidRPr="00E00C30">
              <w:rPr>
                <w:szCs w:val="18"/>
              </w:rPr>
              <w:t xml:space="preserve"> 1.5</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00407BC4" w:rsidP="3B8B009E" w:rsidRDefault="00407BC4" w14:paraId="655B40B6" w14:textId="7C6BF24A">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00E00C30">
              <w:rPr>
                <w:szCs w:val="18"/>
              </w:rPr>
              <w:sym w:font="Symbol" w:char="F0B4"/>
            </w:r>
            <w:r w:rsidRPr="3B8B009E">
              <w:rPr/>
              <w:t xml:space="preserve"> 2</w:t>
            </w:r>
          </w:p>
        </w:tc>
      </w:tr>
      <w:tr w:rsidRPr="00D5451C" w:rsidR="00407BC4" w:rsidTr="3B8B009E" w14:paraId="253B05E0" w14:textId="77777777">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one" w:color="auto" w:sz="0" w:space="0"/>
              <w:right w:val="single" w:color="A6A6A6" w:themeColor="background1" w:themeShade="A6" w:sz="4" w:space="0"/>
            </w:tcBorders>
            <w:tcMar/>
            <w:vAlign w:val="top"/>
          </w:tcPr>
          <w:p w:rsidR="00407BC4" w:rsidP="00407BC4" w:rsidRDefault="00407BC4" w14:paraId="2E18930D" w14:textId="229D023F">
            <w:pPr>
              <w:pStyle w:val="INDICATORNUMBER"/>
              <w:tabs>
                <w:tab w:val="left" w:pos="735"/>
              </w:tabs>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43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00653BE2" w14:textId="1DD331DE"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Leading Role / High involvement (LEA 11.4)</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46B6FAA8" w14:textId="4A2CD7B5">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3B8B009E">
              <w:rPr/>
              <w:t>-</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3B8B009E" w:rsidRDefault="00407BC4" w14:paraId="74BAE9A7" w14:textId="355C0E3A">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00E00C30">
              <w:rPr>
                <w:szCs w:val="18"/>
              </w:rPr>
              <w:sym w:font="Symbol" w:char="F0B4"/>
            </w:r>
            <w:r w:rsidRPr="3B8B009E">
              <w:rPr/>
              <w:t xml:space="preserve"> 1</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407BC4" w:rsidP="00407BC4" w:rsidRDefault="00407BC4" w14:paraId="41A2A61A" w14:textId="279A87E3">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00C30">
              <w:rPr>
                <w:szCs w:val="18"/>
              </w:rPr>
              <w:sym w:font="Symbol" w:char="F0B4"/>
            </w:r>
            <w:r w:rsidRPr="00E00C30">
              <w:rPr>
                <w:szCs w:val="18"/>
              </w:rPr>
              <w:t xml:space="preserve"> 1.5</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00407BC4" w:rsidP="3B8B009E" w:rsidRDefault="00407BC4" w14:paraId="7FCE37AE" w14:textId="76A492B4">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00E00C30">
              <w:rPr>
                <w:szCs w:val="18"/>
              </w:rPr>
              <w:sym w:font="Symbol" w:char="F0B4"/>
            </w:r>
            <w:r w:rsidRPr="3B8B009E">
              <w:rPr/>
              <w:t xml:space="preserve"> 2</w:t>
            </w:r>
          </w:p>
        </w:tc>
      </w:tr>
      <w:tr w:rsidRPr="00D5451C" w:rsidR="00407BC4" w:rsidTr="3B8B009E" w14:paraId="7348824B" w14:textId="77777777">
        <w:trPr>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il"/>
              <w:right w:val="single" w:color="A6A6A6" w:themeColor="background1" w:themeShade="A6" w:sz="4" w:space="0"/>
            </w:tcBorders>
            <w:tcMar/>
            <w:vAlign w:val="top"/>
          </w:tcPr>
          <w:p w:rsidR="00407BC4" w:rsidP="00407BC4" w:rsidRDefault="00407BC4" w14:paraId="40F16200" w14:textId="77777777">
            <w:pPr>
              <w:pStyle w:val="INDICATORNUMBER"/>
              <w:tabs>
                <w:tab w:val="left" w:pos="735"/>
              </w:tabs>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123" w:type="dxa"/>
            <w:gridSpan w:val="7"/>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C04FA5" w:rsidR="00407BC4" w:rsidP="3B8B009E" w:rsidRDefault="00407BC4" w14:paraId="7DA30D77" w14:textId="4D22CE13"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rPr>
              <w:t xml:space="preserve">The resulting figure is then converted to stars using the below values </w:t>
            </w:r>
          </w:p>
        </w:tc>
      </w:tr>
      <w:tr w:rsidRPr="00D5451C" w:rsidR="009D18CB" w:rsidTr="3B8B009E" w14:paraId="094149F0" w14:textId="77777777">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right w:val="single" w:color="A6A6A6" w:themeColor="background1" w:themeShade="A6" w:sz="4" w:space="0"/>
            </w:tcBorders>
            <w:tcMar/>
            <w:vAlign w:val="top"/>
          </w:tcPr>
          <w:p w:rsidR="00407BC4" w:rsidP="00407BC4" w:rsidRDefault="00407BC4" w14:paraId="0E350708" w14:textId="40091021">
            <w:pPr>
              <w:pStyle w:val="INDICATORNUMBER"/>
              <w:tabs>
                <w:tab w:val="left" w:pos="735"/>
              </w:tabs>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16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3B8B009E" w:rsidRDefault="00407BC4" w14:paraId="0DEC85F5" w14:textId="54E27F22"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AUM Size (USD)</w:t>
            </w: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3B8B009E" w:rsidRDefault="00407BC4" w14:paraId="45DBBF27" w14:textId="103410D9">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 xml:space="preserve">&gt; 10 </w:t>
            </w:r>
            <w:proofErr w:type="spellStart"/>
            <w:r w:rsidRPr="3B8B009E" w:rsidR="3B8B009E">
              <w:rPr>
                <w:b w:val="1"/>
                <w:bCs w:val="1"/>
              </w:rPr>
              <w:t>bn</w:t>
            </w:r>
            <w:proofErr w:type="spellEnd"/>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3B8B009E" w:rsidRDefault="00407BC4" w14:paraId="1A410905" w14:textId="387711F9">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Pr>
                <w:b w:val="1"/>
                <w:bCs w:val="1"/>
                <w:color w:val="58595B"/>
                <w:shd w:val="clear" w:color="auto" w:fill="FFFFFF"/>
              </w:rPr>
              <w:t xml:space="preserve">5 – 9.99 </w:t>
            </w:r>
            <w:proofErr w:type="spellStart"/>
            <w:r w:rsidRPr="3B8B009E">
              <w:rPr>
                <w:b w:val="1"/>
                <w:bCs w:val="1"/>
                <w:color w:val="58595B"/>
                <w:shd w:val="clear" w:color="auto" w:fill="FFFFFF"/>
              </w:rPr>
              <w:t>bn</w:t>
            </w:r>
            <w:proofErr w:type="spellEnd"/>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3B8B009E" w:rsidRDefault="00407BC4" w14:paraId="4C03D417" w14:textId="4AF95FB0">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Pr>
                <w:b w:val="1"/>
                <w:bCs w:val="1"/>
                <w:color w:val="58595B"/>
                <w:shd w:val="clear" w:color="auto" w:fill="FFFFFF"/>
              </w:rPr>
              <w:t xml:space="preserve">1 – 4.99 </w:t>
            </w:r>
            <w:proofErr w:type="spellStart"/>
            <w:r w:rsidRPr="3B8B009E">
              <w:rPr>
                <w:b w:val="1"/>
                <w:bCs w:val="1"/>
                <w:color w:val="58595B"/>
                <w:shd w:val="clear" w:color="auto" w:fill="FFFFFF"/>
              </w:rPr>
              <w:t>bn</w:t>
            </w:r>
            <w:proofErr w:type="spellEnd"/>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3B8B009E" w:rsidRDefault="00407BC4" w14:paraId="49EC56F0" w14:textId="5BD8C1CC"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color w:val="58595B"/>
              </w:rPr>
              <w:t>0.1–0.99bn</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3B8B009E" w:rsidRDefault="00407BC4" w14:paraId="0AD01433" w14:textId="258F874D"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0-0.1bn</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E00C30" w:rsidR="00407BC4" w:rsidP="3B8B009E" w:rsidRDefault="00407BC4" w14:paraId="235B8670" w14:textId="06D1F74E"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Score</w:t>
            </w:r>
          </w:p>
        </w:tc>
      </w:tr>
      <w:tr w:rsidRPr="00D5451C" w:rsidR="009D18CB" w:rsidTr="3B8B009E" w14:paraId="17D37887" w14:textId="77777777">
        <w:trPr>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il"/>
              <w:right w:val="single" w:color="A6A6A6" w:themeColor="background1" w:themeShade="A6" w:sz="4" w:space="0"/>
            </w:tcBorders>
            <w:tcMar/>
            <w:vAlign w:val="top"/>
          </w:tcPr>
          <w:p w:rsidR="00407BC4" w:rsidP="00407BC4" w:rsidRDefault="00407BC4" w14:paraId="7EF98A76" w14:textId="77777777">
            <w:pPr>
              <w:pStyle w:val="INDICATORNUMBER"/>
              <w:tabs>
                <w:tab w:val="left" w:pos="735"/>
              </w:tabs>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160" w:type="dxa"/>
            <w:vMerge w:val="restart"/>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3B8B009E" w:rsidRDefault="00407BC4" w14:paraId="4641D723" w14:textId="26C39043"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3B8B009E">
              <w:rPr/>
              <w:t>Score</w:t>
            </w: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04FA5" w:rsidR="00407BC4" w:rsidP="00407BC4" w:rsidRDefault="00407BC4" w14:paraId="66E746BC" w14:textId="37821D2D"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&lt;30</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04FA5" w:rsidR="00407BC4" w:rsidP="00407BC4" w:rsidRDefault="00407BC4" w14:paraId="51917F26" w14:textId="15A6221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&lt;20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04FA5" w:rsidR="00407BC4" w:rsidP="00407BC4" w:rsidRDefault="00407BC4" w14:paraId="55C7C160" w14:textId="21767E8F"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&lt;10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04FA5" w:rsidR="00407BC4" w:rsidP="00407BC4" w:rsidRDefault="00407BC4" w14:paraId="6B526148" w14:textId="59E2023F"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&lt;4</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C04FA5" w:rsidR="00407BC4" w:rsidP="00407BC4" w:rsidRDefault="00407BC4" w14:paraId="526AE617" w14:textId="4E7D23F8"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&lt;2</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E00C30" w:rsidR="00407BC4" w:rsidP="3B8B009E" w:rsidRDefault="00407BC4" w14:paraId="6A09DF96" w14:textId="31D9CF51"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sz w:val="22"/>
                <w:szCs w:val="22"/>
              </w:rPr>
              <w:t></w:t>
            </w:r>
          </w:p>
        </w:tc>
      </w:tr>
      <w:tr w:rsidRPr="00D5451C" w:rsidR="009D18CB" w:rsidTr="3B8B009E" w14:paraId="0F554A31" w14:textId="77777777">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right w:val="single" w:color="A6A6A6" w:themeColor="background1" w:themeShade="A6" w:sz="4" w:space="0"/>
            </w:tcBorders>
            <w:tcMar/>
            <w:vAlign w:val="top"/>
          </w:tcPr>
          <w:p w:rsidR="00407BC4" w:rsidP="00407BC4" w:rsidRDefault="00407BC4" w14:paraId="587AC4AF" w14:textId="77777777">
            <w:pPr>
              <w:pStyle w:val="INDICATORNUMBER"/>
              <w:tabs>
                <w:tab w:val="left" w:pos="735"/>
              </w:tabs>
              <w:spacing w:before="80"/>
              <w:rPr>
                <w:rStyle w:val="IntenseEmphasis"/>
                <w:b/>
                <w:bCs w:val="0"/>
                <w:i w:val="0"/>
                <w:iCs w:val="0"/>
                <w:color w:val="595959"/>
              </w:rPr>
            </w:pPr>
          </w:p>
        </w:tc>
        <w:tc>
          <w:tcPr>
            <w:tcW w:w="1160" w:type="dxa"/>
            <w:vMerge/>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E00C30" w:rsidR="00407BC4" w:rsidP="00407BC4" w:rsidRDefault="00407BC4" w14:paraId="78D86588" w14:textId="7777777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20BC0B31" w14:textId="560BF8D1"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&gt;30</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69062925" w14:textId="24553A8D"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&gt;20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2C65622F" w14:textId="74B3F7C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&gt;10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48747493" w14:textId="3735953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&gt;4</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36A8FA87" w14:textId="1DAA25A4"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&gt;2</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E00C30" w:rsidR="00407BC4" w:rsidP="3B8B009E" w:rsidRDefault="00407BC4" w14:paraId="0B9FDFB1" w14:textId="2372C312" w14:noSpellErr="1">
            <w:pPr>
              <w:pStyle w:val="INDICATORTEXT"/>
              <w:cnfStyle w:val="000000100000" w:firstRow="0" w:lastRow="0" w:firstColumn="0" w:lastColumn="0" w:oddVBand="0" w:evenVBand="0" w:oddHBand="1" w:evenHBand="0" w:firstRowFirstColumn="0" w:firstRowLastColumn="0" w:lastRowFirstColumn="0" w:lastRowLastColumn="0"/>
              <w:rPr>
                <w:rFonts w:ascii="Wingdings" w:hAnsi="Wingdings" w:eastAsia="Wingdings" w:cs="Wingdings"/>
                <w:color w:val="808080" w:themeColor="text1" w:themeTint="7F" w:themeShade="FF"/>
                <w:sz w:val="22"/>
                <w:szCs w:val="22"/>
              </w:rPr>
            </w:pPr>
            <w:r w:rsidR="3B8B009E">
              <w:rPr/>
              <w:t>1</w:t>
            </w:r>
            <w:r w:rsidRPr="3B8B009E" w:rsidR="3B8B009E">
              <w:rPr>
                <w:rFonts w:ascii="Wingdings" w:hAnsi="Wingdings" w:eastAsia="Wingdings" w:cs="Wingdings"/>
                <w:sz w:val="22"/>
                <w:szCs w:val="22"/>
              </w:rPr>
              <w:t></w:t>
            </w:r>
          </w:p>
        </w:tc>
      </w:tr>
      <w:tr w:rsidRPr="00D5451C" w:rsidR="009D18CB" w:rsidTr="3B8B009E" w14:paraId="7D612928" w14:textId="77777777">
        <w:trPr>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il"/>
              <w:right w:val="single" w:color="A6A6A6" w:themeColor="background1" w:themeShade="A6" w:sz="4" w:space="0"/>
            </w:tcBorders>
            <w:tcMar/>
            <w:vAlign w:val="top"/>
          </w:tcPr>
          <w:p w:rsidR="00407BC4" w:rsidP="00407BC4" w:rsidRDefault="00407BC4" w14:paraId="42BAED66" w14:textId="77777777">
            <w:pPr>
              <w:pStyle w:val="INDICATORNUMBER"/>
              <w:tabs>
                <w:tab w:val="left" w:pos="735"/>
              </w:tabs>
              <w:spacing w:before="80"/>
              <w:rPr>
                <w:rStyle w:val="IntenseEmphasis"/>
                <w:b/>
                <w:bCs w:val="0"/>
                <w:i w:val="0"/>
                <w:iCs w:val="0"/>
                <w:color w:val="595959"/>
              </w:rPr>
            </w:pPr>
          </w:p>
        </w:tc>
        <w:tc>
          <w:tcPr>
            <w:tcW w:w="1160" w:type="dxa"/>
            <w:vMerge/>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E00C30" w:rsidR="00407BC4" w:rsidP="00407BC4" w:rsidRDefault="00407BC4" w14:paraId="18322E7C"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582E0903" w14:textId="1374D101"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&gt;90</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791C9A3E" w14:textId="0382D561"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&gt;60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59563AC7" w14:textId="4D409EB0"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&gt;40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5C19C0AE" w14:textId="4314A579"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&gt;10</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6301ABA0" w14:textId="0A1CDD24"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&gt;4</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E00C30" w:rsidR="00407BC4" w:rsidP="00407BC4" w:rsidRDefault="00407BC4" w14:paraId="5221FFDA" w14:textId="105C5AD0"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2</w:t>
            </w:r>
            <w:r w:rsidRPr="3B8B009E" w:rsidR="3B8B009E">
              <w:rPr>
                <w:rFonts w:ascii="Wingdings" w:hAnsi="Wingdings" w:eastAsia="Wingdings" w:cs="Wingdings"/>
                <w:sz w:val="22"/>
                <w:szCs w:val="22"/>
              </w:rPr>
              <w:t></w:t>
            </w:r>
          </w:p>
        </w:tc>
      </w:tr>
      <w:tr w:rsidRPr="00D5451C" w:rsidR="009D18CB" w:rsidTr="3B8B009E" w14:paraId="1036B2D4" w14:textId="77777777">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right w:val="single" w:color="A6A6A6" w:themeColor="background1" w:themeShade="A6" w:sz="4" w:space="0"/>
            </w:tcBorders>
            <w:tcMar/>
            <w:vAlign w:val="top"/>
          </w:tcPr>
          <w:p w:rsidR="00407BC4" w:rsidP="00407BC4" w:rsidRDefault="00407BC4" w14:paraId="637A6439" w14:textId="77777777">
            <w:pPr>
              <w:pStyle w:val="INDICATORNUMBER"/>
              <w:tabs>
                <w:tab w:val="left" w:pos="735"/>
              </w:tabs>
              <w:spacing w:before="80"/>
              <w:rPr>
                <w:rStyle w:val="IntenseEmphasis"/>
                <w:b/>
                <w:bCs w:val="0"/>
                <w:i w:val="0"/>
                <w:iCs w:val="0"/>
                <w:color w:val="595959"/>
              </w:rPr>
            </w:pPr>
          </w:p>
        </w:tc>
        <w:tc>
          <w:tcPr>
            <w:tcW w:w="1160" w:type="dxa"/>
            <w:vMerge/>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E00C30" w:rsidR="00407BC4" w:rsidP="00407BC4" w:rsidRDefault="00407BC4" w14:paraId="6963CD86" w14:textId="7777777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34D08052" w14:textId="1D771814"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&gt;150</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3DD7A02F" w14:textId="7CE37F6B"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&gt;100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1428EF1D" w14:textId="3E9C2900"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&gt;70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0169DC51" w14:textId="07DDCC08"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&gt;20</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5535CC6B" w14:textId="62E8F904"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&gt;6</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E00C30" w:rsidR="00407BC4" w:rsidP="00407BC4" w:rsidRDefault="00407BC4" w14:paraId="0BEFF92C" w14:textId="1EA5EB71"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3</w:t>
            </w:r>
            <w:r w:rsidRPr="3B8B009E" w:rsidR="3B8B009E">
              <w:rPr>
                <w:rFonts w:ascii="Wingdings" w:hAnsi="Wingdings" w:eastAsia="Wingdings" w:cs="Wingdings"/>
                <w:sz w:val="22"/>
                <w:szCs w:val="22"/>
              </w:rPr>
              <w:t></w:t>
            </w:r>
          </w:p>
        </w:tc>
      </w:tr>
      <w:tr w:rsidRPr="00D5451C" w:rsidR="009D18CB" w:rsidTr="3B8B009E" w14:paraId="4366D82D" w14:textId="77777777">
        <w:trPr>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il"/>
              <w:right w:val="single" w:color="A6A6A6" w:themeColor="background1" w:themeShade="A6" w:sz="4" w:space="0"/>
            </w:tcBorders>
            <w:tcMar/>
            <w:vAlign w:val="top"/>
          </w:tcPr>
          <w:p w:rsidR="00407BC4" w:rsidP="00407BC4" w:rsidRDefault="00407BC4" w14:paraId="6F95D543" w14:textId="77777777">
            <w:pPr>
              <w:pStyle w:val="INDICATORNUMBER"/>
              <w:tabs>
                <w:tab w:val="left" w:pos="735"/>
              </w:tabs>
              <w:spacing w:before="80"/>
              <w:rPr>
                <w:rStyle w:val="IntenseEmphasis"/>
                <w:b/>
                <w:bCs w:val="0"/>
                <w:i w:val="0"/>
                <w:iCs w:val="0"/>
                <w:color w:val="595959"/>
              </w:rPr>
            </w:pPr>
          </w:p>
        </w:tc>
        <w:tc>
          <w:tcPr>
            <w:tcW w:w="1160" w:type="dxa"/>
            <w:vMerge/>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E00C30" w:rsidR="00407BC4" w:rsidP="00407BC4" w:rsidRDefault="00407BC4" w14:paraId="62235CDB"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01AE1E98" w14:textId="5B8001F3"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&gt;210</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0FD86951" w14:textId="58D7ABAE"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&gt;140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7C4CEF76" w14:textId="64E21B55"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&gt;100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2E8B8B10" w14:textId="513F8603"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&gt;30</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3A62AEC4" w14:textId="0D04FDC8"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&gt;8</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E00C30" w:rsidR="00407BC4" w:rsidP="00407BC4" w:rsidRDefault="00407BC4" w14:paraId="76D779C1" w14:textId="13888939"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4</w:t>
            </w:r>
            <w:r w:rsidRPr="3B8B009E" w:rsidR="3B8B009E">
              <w:rPr>
                <w:rFonts w:ascii="Wingdings" w:hAnsi="Wingdings" w:eastAsia="Wingdings" w:cs="Wingdings"/>
                <w:sz w:val="22"/>
                <w:szCs w:val="22"/>
              </w:rPr>
              <w:t></w:t>
            </w:r>
          </w:p>
        </w:tc>
      </w:tr>
      <w:tr w:rsidRPr="00D5451C" w:rsidR="009D18CB" w:rsidTr="3B8B009E" w14:paraId="6177B78B" w14:textId="77777777">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right w:val="single" w:color="A6A6A6" w:themeColor="background1" w:themeShade="A6" w:sz="4" w:space="0"/>
            </w:tcBorders>
            <w:tcMar/>
            <w:vAlign w:val="top"/>
          </w:tcPr>
          <w:p w:rsidR="00407BC4" w:rsidP="00407BC4" w:rsidRDefault="00407BC4" w14:paraId="1D5D19E8" w14:textId="77777777">
            <w:pPr>
              <w:pStyle w:val="INDICATORNUMBER"/>
              <w:tabs>
                <w:tab w:val="left" w:pos="735"/>
              </w:tabs>
              <w:spacing w:before="80"/>
              <w:rPr>
                <w:rStyle w:val="IntenseEmphasis"/>
                <w:b/>
                <w:bCs w:val="0"/>
                <w:i w:val="0"/>
                <w:iCs w:val="0"/>
                <w:color w:val="595959"/>
              </w:rPr>
            </w:pPr>
          </w:p>
        </w:tc>
        <w:tc>
          <w:tcPr>
            <w:tcW w:w="1160" w:type="dxa"/>
            <w:vMerge/>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E00C30" w:rsidR="00407BC4" w:rsidP="00407BC4" w:rsidRDefault="00407BC4" w14:paraId="17B78DCF" w14:textId="7777777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77C7FE56" w14:textId="48C92EA8"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&gt;270</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4E7515AA" w14:textId="690FB0BB"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&gt;180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7CCCEE4D" w14:textId="19FBDDA3"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&gt;130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5CDEEE1E" w14:textId="6E7278AC"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&gt;40</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6F61CF56" w14:textId="388C631C"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&gt;10</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E00C30" w:rsidR="00407BC4" w:rsidP="00407BC4" w:rsidRDefault="00407BC4" w14:paraId="165BF94D" w14:textId="7CC2F020"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5</w:t>
            </w:r>
            <w:r w:rsidRPr="3B8B009E" w:rsidR="3B8B009E">
              <w:rPr>
                <w:rFonts w:ascii="Wingdings" w:hAnsi="Wingdings" w:eastAsia="Wingdings" w:cs="Wingdings"/>
                <w:sz w:val="22"/>
                <w:szCs w:val="22"/>
              </w:rPr>
              <w:t></w:t>
            </w:r>
          </w:p>
        </w:tc>
      </w:tr>
      <w:tr w:rsidRPr="00D5451C" w:rsidR="009D18CB" w:rsidTr="3B8B009E" w14:paraId="7AD84C1A" w14:textId="77777777">
        <w:trPr>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il"/>
              <w:right w:val="single" w:color="A6A6A6" w:themeColor="background1" w:themeShade="A6" w:sz="4" w:space="0"/>
            </w:tcBorders>
            <w:tcMar/>
            <w:vAlign w:val="top"/>
          </w:tcPr>
          <w:p w:rsidR="00407BC4" w:rsidP="00407BC4" w:rsidRDefault="00407BC4" w14:paraId="372BE67C" w14:textId="77777777">
            <w:pPr>
              <w:pStyle w:val="INDICATORNUMBER"/>
              <w:tabs>
                <w:tab w:val="left" w:pos="735"/>
              </w:tabs>
              <w:spacing w:before="80"/>
              <w:rPr>
                <w:rStyle w:val="IntenseEmphasis"/>
                <w:b/>
                <w:bCs w:val="0"/>
                <w:i w:val="0"/>
                <w:iCs w:val="0"/>
                <w:color w:val="595959"/>
              </w:rPr>
            </w:pPr>
          </w:p>
        </w:tc>
        <w:tc>
          <w:tcPr>
            <w:tcW w:w="1160" w:type="dxa"/>
            <w:vMerge/>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E00C30" w:rsidR="00407BC4" w:rsidP="00407BC4" w:rsidRDefault="00407BC4" w14:paraId="2A35FCD0"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74308243" w14:textId="56EC7176"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&gt;330</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04024838" w14:textId="47C9AAFC"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&gt;220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669933D4" w14:textId="1EB16DB3"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&gt;160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1E6641A8" w14:textId="17CA31F0"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&gt;50</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53F18440" w14:textId="42EA89B9"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&gt;12</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E00C30" w:rsidR="00407BC4" w:rsidP="00407BC4" w:rsidRDefault="00407BC4" w14:paraId="736B6A42" w14:textId="3AB24743"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6</w:t>
            </w:r>
            <w:r w:rsidRPr="3B8B009E" w:rsidR="3B8B009E">
              <w:rPr>
                <w:rFonts w:ascii="Wingdings" w:hAnsi="Wingdings" w:eastAsia="Wingdings" w:cs="Wingdings"/>
                <w:sz w:val="22"/>
                <w:szCs w:val="22"/>
              </w:rPr>
              <w:t></w:t>
            </w:r>
          </w:p>
        </w:tc>
      </w:tr>
      <w:tr w:rsidRPr="00D5451C" w:rsidR="009D18CB" w:rsidTr="3B8B009E" w14:paraId="7032ECEC" w14:textId="77777777">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right w:val="single" w:color="A6A6A6" w:themeColor="background1" w:themeShade="A6" w:sz="4" w:space="0"/>
            </w:tcBorders>
            <w:tcMar/>
            <w:vAlign w:val="top"/>
          </w:tcPr>
          <w:p w:rsidR="00407BC4" w:rsidP="00407BC4" w:rsidRDefault="00407BC4" w14:paraId="58AB881E" w14:textId="77777777">
            <w:pPr>
              <w:pStyle w:val="INDICATORNUMBER"/>
              <w:tabs>
                <w:tab w:val="left" w:pos="735"/>
              </w:tabs>
              <w:spacing w:before="80"/>
              <w:rPr>
                <w:rStyle w:val="IntenseEmphasis"/>
                <w:b/>
                <w:bCs w:val="0"/>
                <w:i w:val="0"/>
                <w:iCs w:val="0"/>
                <w:color w:val="595959"/>
              </w:rPr>
            </w:pPr>
          </w:p>
        </w:tc>
        <w:tc>
          <w:tcPr>
            <w:tcW w:w="1160" w:type="dxa"/>
            <w:vMerge/>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E00C30" w:rsidR="00407BC4" w:rsidP="00407BC4" w:rsidRDefault="00407BC4" w14:paraId="4791CA41" w14:textId="7777777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3F08F3E8" w14:textId="6CB81404"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&gt;390</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5581F262" w14:textId="6CE4C813"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&gt;260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753C710A" w14:textId="1FDC6D0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&gt;190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2AC98BDD" w14:textId="664F5D36"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&gt;60</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11076140" w14:textId="0DB7DF40"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&gt;14</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E00C30" w:rsidR="00407BC4" w:rsidP="00407BC4" w:rsidRDefault="00407BC4" w14:paraId="632A7E0F" w14:textId="61FC4CAD"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7</w:t>
            </w:r>
            <w:r w:rsidRPr="3B8B009E" w:rsidR="3B8B009E">
              <w:rPr>
                <w:rFonts w:ascii="Wingdings" w:hAnsi="Wingdings" w:eastAsia="Wingdings" w:cs="Wingdings"/>
                <w:sz w:val="22"/>
                <w:szCs w:val="22"/>
              </w:rPr>
              <w:t></w:t>
            </w:r>
          </w:p>
        </w:tc>
      </w:tr>
      <w:tr w:rsidRPr="00D5451C" w:rsidR="009D18CB" w:rsidTr="3B8B009E" w14:paraId="45A344EC" w14:textId="77777777">
        <w:trPr>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nil"/>
              <w:right w:val="single" w:color="A6A6A6" w:themeColor="background1" w:themeShade="A6" w:sz="4" w:space="0"/>
            </w:tcBorders>
            <w:tcMar/>
            <w:vAlign w:val="top"/>
          </w:tcPr>
          <w:p w:rsidR="00407BC4" w:rsidP="00407BC4" w:rsidRDefault="00407BC4" w14:paraId="71906135" w14:textId="77777777">
            <w:pPr>
              <w:pStyle w:val="INDICATORNUMBER"/>
              <w:tabs>
                <w:tab w:val="left" w:pos="735"/>
              </w:tabs>
              <w:spacing w:before="80"/>
              <w:rPr>
                <w:rStyle w:val="IntenseEmphasis"/>
                <w:b/>
                <w:bCs w:val="0"/>
                <w:i w:val="0"/>
                <w:iCs w:val="0"/>
                <w:color w:val="595959"/>
              </w:rPr>
            </w:pPr>
          </w:p>
        </w:tc>
        <w:tc>
          <w:tcPr>
            <w:tcW w:w="1160" w:type="dxa"/>
            <w:vMerge/>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E00C30" w:rsidR="00407BC4" w:rsidP="00407BC4" w:rsidRDefault="00407BC4" w14:paraId="4AEE1EF2"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2C260AF3" w14:textId="2397E3DC"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&gt;450</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4A7EC85F" w14:textId="150D2566"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&gt;300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7CD9B1E9" w14:textId="34606F8E"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&gt;220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468B29D6" w14:textId="72A46895"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&gt;70</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E00C30" w:rsidR="00407BC4" w:rsidP="00407BC4" w:rsidRDefault="00407BC4" w14:paraId="63D0C9B0" w14:textId="284D1FB4"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&gt;16</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Pr="00E00C30" w:rsidR="00407BC4" w:rsidP="00407BC4" w:rsidRDefault="00407BC4" w14:paraId="5BD641B3" w14:textId="31C614BB"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8</w:t>
            </w:r>
            <w:r w:rsidRPr="3B8B009E" w:rsidR="3B8B009E">
              <w:rPr>
                <w:rFonts w:ascii="Wingdings" w:hAnsi="Wingdings" w:eastAsia="Wingdings" w:cs="Wingdings"/>
                <w:sz w:val="22"/>
                <w:szCs w:val="22"/>
              </w:rPr>
              <w:t></w:t>
            </w:r>
          </w:p>
        </w:tc>
      </w:tr>
      <w:tr w:rsidRPr="00D5451C" w:rsidR="009D18CB" w:rsidTr="3B8B009E" w14:paraId="010A891E" w14:textId="77777777">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color="0070C0" w:sz="4" w:space="0"/>
              <w:bottom w:val="single" w:color="0070C0" w:sz="4" w:space="0"/>
              <w:right w:val="single" w:color="A6A6A6" w:themeColor="background1" w:themeShade="A6" w:sz="4" w:space="0"/>
            </w:tcBorders>
            <w:tcMar/>
            <w:vAlign w:val="top"/>
          </w:tcPr>
          <w:p w:rsidR="00407BC4" w:rsidP="00407BC4" w:rsidRDefault="00407BC4" w14:paraId="0FA73DFB" w14:textId="77777777">
            <w:pPr>
              <w:pStyle w:val="INDICATORNUMBER"/>
              <w:tabs>
                <w:tab w:val="left" w:pos="735"/>
              </w:tabs>
              <w:spacing w:before="80"/>
              <w:rPr>
                <w:rStyle w:val="IntenseEmphasis"/>
                <w:b/>
                <w:bCs w:val="0"/>
                <w:i w:val="0"/>
                <w:iCs w:val="0"/>
                <w:color w:val="595959"/>
              </w:rPr>
            </w:pPr>
          </w:p>
        </w:tc>
        <w:tc>
          <w:tcPr>
            <w:tcW w:w="1160" w:type="dxa"/>
            <w:vMerge/>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shd w:val="clear" w:color="auto" w:fill="auto"/>
          </w:tcPr>
          <w:p w:rsidRPr="00E00C30" w:rsidR="00407BC4" w:rsidP="00407BC4" w:rsidRDefault="00407BC4" w14:paraId="1E0175EA" w14:textId="7777777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cnfStyle w:val="000000000000" w:firstRow="0" w:lastRow="0" w:firstColumn="0" w:lastColumn="0" w:oddVBand="0" w:evenVBand="0" w:oddHBand="0" w:evenHBand="0" w:firstRowFirstColumn="0" w:firstRowLastColumn="0" w:lastRowFirstColumn="0" w:lastRowLastColumn="0"/>
            <w:tcW w:w="1000"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shd w:val="clear" w:color="auto" w:fill="auto"/>
            <w:tcMar/>
          </w:tcPr>
          <w:p w:rsidRPr="00E00C30" w:rsidR="00407BC4" w:rsidP="00407BC4" w:rsidRDefault="00407BC4" w14:paraId="39156089" w14:textId="0C3AFDD2"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&gt;510</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shd w:val="clear" w:color="auto" w:fill="auto"/>
            <w:tcMar/>
          </w:tcPr>
          <w:p w:rsidRPr="00E00C30" w:rsidR="00407BC4" w:rsidP="00407BC4" w:rsidRDefault="00407BC4" w14:paraId="04252909" w14:textId="4E28246D"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&gt;340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shd w:val="clear" w:color="auto" w:fill="auto"/>
            <w:tcMar/>
          </w:tcPr>
          <w:p w:rsidRPr="00E00C30" w:rsidR="00407BC4" w:rsidP="00407BC4" w:rsidRDefault="00407BC4" w14:paraId="20A3F9C4" w14:textId="750A4558"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&gt;250</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shd w:val="clear" w:color="auto" w:fill="auto"/>
            <w:tcMar/>
          </w:tcPr>
          <w:p w:rsidRPr="00E00C30" w:rsidR="00407BC4" w:rsidP="00407BC4" w:rsidRDefault="00407BC4" w14:paraId="4DB19038" w14:textId="26133E1A"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&gt;80</w:t>
            </w:r>
          </w:p>
        </w:tc>
        <w:tc>
          <w:tcPr>
            <w:cnfStyle w:val="000000000000" w:firstRow="0" w:lastRow="0" w:firstColumn="0" w:lastColumn="0" w:oddVBand="0" w:evenVBand="0" w:oddHBand="0" w:evenHBand="0" w:firstRowFirstColumn="0" w:firstRowLastColumn="0" w:lastRowFirstColumn="0" w:lastRowLastColumn="0"/>
            <w:tcW w:w="1134"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shd w:val="clear" w:color="auto" w:fill="auto"/>
            <w:tcMar/>
          </w:tcPr>
          <w:p w:rsidRPr="00E00C30" w:rsidR="00407BC4" w:rsidP="00407BC4" w:rsidRDefault="00407BC4" w14:paraId="2FF6A124" w14:textId="4B422C1C"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&gt;18</w:t>
            </w:r>
          </w:p>
        </w:tc>
        <w:tc>
          <w:tcPr>
            <w:cnfStyle w:val="000000000000" w:firstRow="0" w:lastRow="0" w:firstColumn="0" w:lastColumn="0" w:oddVBand="0" w:evenVBand="0" w:oddHBand="0" w:evenHBand="0" w:firstRowFirstColumn="0" w:firstRowLastColumn="0" w:lastRowFirstColumn="0" w:lastRowLastColumn="0"/>
            <w:tcW w:w="1002" w:type="dxa"/>
            <w:tcBorders>
              <w:top w:val="single" w:color="A6A6A6" w:themeColor="background1" w:themeShade="A6" w:sz="4" w:space="0"/>
              <w:left w:val="single" w:color="A6A6A6" w:themeColor="background1" w:themeShade="A6" w:sz="4" w:space="0"/>
              <w:bottom w:val="single" w:color="0070C0" w:sz="4" w:space="0"/>
              <w:right w:val="single" w:color="0070C0" w:sz="4" w:space="0"/>
            </w:tcBorders>
            <w:shd w:val="clear" w:color="auto" w:fill="auto"/>
            <w:tcMar/>
          </w:tcPr>
          <w:p w:rsidRPr="00E00C30" w:rsidR="00407BC4" w:rsidP="00407BC4" w:rsidRDefault="00407BC4" w14:paraId="2390B207" w14:textId="44A2FEA5"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3B8B009E">
              <w:rPr/>
              <w:t>9</w:t>
            </w:r>
            <w:r w:rsidRPr="3B8B009E" w:rsidR="3B8B009E">
              <w:rPr>
                <w:rFonts w:ascii="Wingdings" w:hAnsi="Wingdings" w:eastAsia="Wingdings" w:cs="Wingdings"/>
                <w:sz w:val="22"/>
                <w:szCs w:val="22"/>
              </w:rPr>
              <w:t></w:t>
            </w:r>
          </w:p>
        </w:tc>
      </w:tr>
    </w:tbl>
    <w:p w:rsidR="0088049D" w:rsidP="00A41F3E" w:rsidRDefault="0088049D" w14:paraId="3F0C041F" w14:textId="1FE7446F">
      <w:pPr>
        <w:pStyle w:val="NoSpacing"/>
      </w:pPr>
    </w:p>
    <w:p w:rsidR="00407BC4" w:rsidP="00A41F3E" w:rsidRDefault="00407BC4" w14:paraId="220D58FA" w14:textId="0869DEF0">
      <w:pPr>
        <w:pStyle w:val="NoSpacing"/>
      </w:pPr>
    </w:p>
    <w:p w:rsidR="00407BC4" w:rsidP="00A41F3E" w:rsidRDefault="00407BC4" w14:paraId="00987302" w14:textId="05576902">
      <w:pPr>
        <w:pStyle w:val="NoSpacing"/>
      </w:pPr>
    </w:p>
    <w:tbl>
      <w:tblPr>
        <w:tblStyle w:val="SubSectionIndicatorTableMANDATORY"/>
        <w:tblW w:w="9214" w:type="dxa"/>
        <w:tblInd w:w="5" w:type="dxa"/>
        <w:tblLook w:val="04A0" w:firstRow="1" w:lastRow="0" w:firstColumn="1" w:lastColumn="0" w:noHBand="0" w:noVBand="1"/>
      </w:tblPr>
      <w:tblGrid>
        <w:gridCol w:w="1097"/>
        <w:gridCol w:w="8117"/>
      </w:tblGrid>
      <w:tr w:rsidR="0088049D" w:rsidTr="3B8B009E" w14:paraId="680022FF"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color="0082C8" w:sz="4" w:space="0"/>
              <w:bottom w:val="single" w:color="A6A6A6" w:themeColor="background1" w:themeShade="A6" w:sz="4" w:space="0"/>
            </w:tcBorders>
            <w:tcMar/>
          </w:tcPr>
          <w:p w:rsidRPr="00DC20FA" w:rsidR="0088049D" w:rsidP="3B8B009E" w:rsidRDefault="0088049D" w14:paraId="4B06E22B"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11</w:t>
            </w:r>
          </w:p>
        </w:tc>
        <w:tc>
          <w:tcPr>
            <w:cnfStyle w:val="000000000000" w:firstRow="0" w:lastRow="0" w:firstColumn="0" w:lastColumn="0" w:oddVBand="0" w:evenVBand="0" w:oddHBand="0" w:evenHBand="0" w:firstRowFirstColumn="0" w:firstRowLastColumn="0" w:lastRowFirstColumn="0" w:lastRowLastColumn="0"/>
            <w:tcW w:w="8117" w:type="dxa"/>
            <w:tcBorders>
              <w:top w:val="single" w:color="0082C8" w:sz="4" w:space="0"/>
              <w:bottom w:val="single" w:color="A6A6A6" w:themeColor="background1" w:themeShade="A6" w:sz="4" w:space="0"/>
            </w:tcBorders>
            <w:tcMar/>
          </w:tcPr>
          <w:p w:rsidRPr="00DC20FA" w:rsidR="0088049D" w:rsidP="3B8B009E" w:rsidRDefault="0088049D" w14:paraId="621F5B58"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DEFINITIONS</w:t>
            </w:r>
          </w:p>
        </w:tc>
      </w:tr>
      <w:tr w:rsidRPr="00D5451C" w:rsidR="0088049D" w:rsidTr="3B8B009E" w14:paraId="58B70B38"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color="A6A6A6" w:themeColor="background1" w:themeShade="A6" w:sz="4" w:space="0"/>
              <w:bottom w:val="single" w:color="0070C0" w:sz="4" w:space="0"/>
            </w:tcBorders>
            <w:tcMar/>
            <w:vAlign w:val="top"/>
          </w:tcPr>
          <w:p w:rsidRPr="000D72DF" w:rsidR="0088049D" w:rsidP="3B8B009E" w:rsidRDefault="0088049D" w14:paraId="684B7D48"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11</w:t>
            </w:r>
          </w:p>
        </w:tc>
        <w:tc>
          <w:tcPr>
            <w:cnfStyle w:val="000000000000" w:firstRow="0" w:lastRow="0" w:firstColumn="0" w:lastColumn="0" w:oddVBand="0" w:evenVBand="0" w:oddHBand="0" w:evenHBand="0" w:firstRowFirstColumn="0" w:firstRowLastColumn="0" w:lastRowFirstColumn="0" w:lastRowLastColumn="0"/>
            <w:tcW w:w="8117" w:type="dxa"/>
            <w:tcBorders>
              <w:top w:val="single" w:color="A6A6A6" w:themeColor="background1" w:themeShade="A6" w:sz="4" w:space="0"/>
              <w:bottom w:val="single" w:color="0070C0" w:sz="4" w:space="0"/>
            </w:tcBorders>
            <w:shd w:val="clear" w:color="auto" w:fill="auto"/>
            <w:tcMar/>
          </w:tcPr>
          <w:p w:rsidRPr="00F83E7B" w:rsidR="0088049D" w:rsidP="3B8B009E" w:rsidRDefault="0088049D" w14:paraId="33121B88" w14:textId="135BA9E2" w14:noSpellErr="1">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themeShade="FF"/>
              </w:rPr>
            </w:pPr>
            <w:r w:rsidR="3B8B009E">
              <w:rPr/>
              <w:t xml:space="preserve">For definitions on engagements, who conducts them, the intensity and the effort, please refer to the </w:t>
            </w:r>
            <w:hyperlink r:id="R29325156b60d4b4e">
              <w:r w:rsidRPr="3B8B009E" w:rsidR="3B8B009E">
                <w:rPr>
                  <w:rStyle w:val="Hyperlink"/>
                  <w:rFonts w:ascii="Arial" w:hAnsi="Arial" w:eastAsia="Arial" w:cs="Arial"/>
                </w:rPr>
                <w:t xml:space="preserve">Main </w:t>
              </w:r>
              <w:r w:rsidRPr="3B8B009E" w:rsidR="3B8B009E">
                <w:rPr>
                  <w:rStyle w:val="Hyperlink"/>
                  <w:rFonts w:ascii="Arial" w:hAnsi="Arial" w:eastAsia="Arial" w:cs="Arial"/>
                </w:rPr>
                <w:t>D</w:t>
              </w:r>
              <w:r w:rsidRPr="3B8B009E" w:rsidR="3B8B009E">
                <w:rPr>
                  <w:rStyle w:val="Hyperlink"/>
                  <w:rFonts w:ascii="Arial" w:hAnsi="Arial" w:eastAsia="Arial" w:cs="Arial"/>
                </w:rPr>
                <w:t>efinitions</w:t>
              </w:r>
            </w:hyperlink>
            <w:r w:rsidR="3B8B009E">
              <w:rPr/>
              <w:t xml:space="preserve"> </w:t>
            </w:r>
            <w:r w:rsidR="3B8B009E">
              <w:rPr/>
              <w:t xml:space="preserve">document. </w:t>
            </w:r>
          </w:p>
        </w:tc>
      </w:tr>
    </w:tbl>
    <w:p w:rsidR="00837EA9" w:rsidRDefault="00837EA9" w14:paraId="013642E2" w14:textId="77777777"/>
    <w:p w:rsidR="00016373" w:rsidRDefault="00016373" w14:paraId="19B07BEC" w14:textId="7777777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37EA9" w:rsidTr="3B8B009E" w14:paraId="5DACC4A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5A5A5A"/>
            <w:tcMar/>
          </w:tcPr>
          <w:p w:rsidRPr="00356CDA" w:rsidR="00837EA9" w:rsidP="00090EE1" w:rsidRDefault="00837EA9" w14:paraId="228EB978"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356CDA" w:rsidR="00837EA9" w:rsidP="3B8B009E" w:rsidRDefault="00837EA9" w14:paraId="586E006E"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shd w:val="clear" w:color="auto" w:fill="888888"/>
            <w:tcMar/>
          </w:tcPr>
          <w:p w:rsidRPr="00356CDA" w:rsidR="00837EA9" w:rsidP="3B8B009E" w:rsidRDefault="00837EA9" w14:paraId="0F135744"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shd w:val="clear" w:color="auto" w:fill="888888"/>
            <w:tcMar/>
          </w:tcPr>
          <w:p w:rsidRPr="00356CDA" w:rsidR="00837EA9" w:rsidP="3B8B009E" w:rsidRDefault="00837EA9" w14:paraId="740778A8"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837EA9" w:rsidTr="3B8B009E" w14:paraId="055D5DAC"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5A5A5A"/>
            <w:tcMar/>
          </w:tcPr>
          <w:p w:rsidRPr="00356CDA" w:rsidR="00837EA9" w:rsidP="3B8B009E" w:rsidRDefault="00837EA9" w14:paraId="48006194"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12</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356CDA" w:rsidR="00837EA9" w:rsidP="3B8B009E" w:rsidRDefault="00837EA9" w14:paraId="51AC45BA" w14:textId="77777777" w14:noSpellErr="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VOLUNTARY</w:t>
            </w:r>
          </w:p>
        </w:tc>
        <w:tc>
          <w:tcPr>
            <w:cnfStyle w:val="000000000000" w:firstRow="0" w:lastRow="0" w:firstColumn="0" w:lastColumn="0" w:oddVBand="0" w:evenVBand="0" w:oddHBand="0" w:evenHBand="0" w:firstRowFirstColumn="0" w:firstRowLastColumn="0" w:lastRowFirstColumn="0" w:lastRowLastColumn="0"/>
            <w:tcW w:w="3302" w:type="dxa"/>
            <w:shd w:val="clear" w:color="auto" w:fill="888888"/>
            <w:tcMar/>
          </w:tcPr>
          <w:p w:rsidRPr="00356CDA" w:rsidR="00837EA9" w:rsidP="3B8B009E" w:rsidRDefault="00837EA9" w14:paraId="58FBDE0A"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ADDITIONAL ASSESSED</w:t>
            </w:r>
          </w:p>
        </w:tc>
        <w:tc>
          <w:tcPr>
            <w:cnfStyle w:val="000100000000" w:firstRow="0" w:lastRow="0" w:firstColumn="0" w:lastColumn="1" w:oddVBand="0" w:evenVBand="0" w:oddHBand="0" w:evenHBand="0" w:firstRowFirstColumn="0" w:firstRowLastColumn="0" w:lastRowFirstColumn="0" w:lastRowLastColumn="0"/>
            <w:tcW w:w="1376" w:type="dxa"/>
            <w:shd w:val="clear" w:color="auto" w:fill="888888"/>
            <w:tcMar/>
          </w:tcPr>
          <w:p w:rsidRPr="00356CDA" w:rsidR="00837EA9" w:rsidP="3B8B009E" w:rsidRDefault="00837EA9" w14:paraId="51820DEF"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837EA9" w:rsidP="00837EA9" w:rsidRDefault="00837EA9" w14:paraId="69DF4CC6" w14:textId="77777777">
      <w:pPr>
        <w:pStyle w:val="INDICATORNUMBER"/>
      </w:pPr>
    </w:p>
    <w:tbl>
      <w:tblPr>
        <w:tblStyle w:val="SubSectionIndicatorTableMANDATORY"/>
        <w:tblW w:w="9214" w:type="dxa"/>
        <w:tblInd w:w="5" w:type="dxa"/>
        <w:tblBorders>
          <w:bottom w:val="single" w:color="0070C0" w:sz="12" w:space="0"/>
          <w:insideH w:val="single" w:color="A6A6A6" w:themeColor="background1" w:themeShade="A6" w:sz="4" w:space="0"/>
          <w:insideV w:val="single" w:color="A6A6A6" w:themeColor="background1" w:themeShade="A6" w:sz="4" w:space="0"/>
        </w:tblBorders>
        <w:tblLook w:val="04A0" w:firstRow="1" w:lastRow="0" w:firstColumn="1" w:lastColumn="0" w:noHBand="0" w:noVBand="1"/>
      </w:tblPr>
      <w:tblGrid>
        <w:gridCol w:w="1097"/>
        <w:gridCol w:w="3288"/>
        <w:gridCol w:w="4829"/>
      </w:tblGrid>
      <w:tr w:rsidR="00837EA9" w:rsidTr="3B8B009E" w14:paraId="3CA8C4F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color="A6A6A6" w:themeColor="background1" w:themeShade="A6" w:sz="4" w:space="0"/>
              <w:left w:val="single" w:color="A6A6A6" w:themeColor="background1" w:themeShade="A6" w:sz="4" w:space="0"/>
              <w:bottom w:val="single" w:color="A6A6A6" w:themeColor="background1" w:themeShade="A6" w:sz="4" w:space="0"/>
            </w:tcBorders>
            <w:shd w:val="clear" w:color="auto" w:fill="5A5A5A"/>
            <w:tcMar/>
          </w:tcPr>
          <w:p w:rsidRPr="007254D4" w:rsidR="00837EA9" w:rsidP="3B8B009E" w:rsidRDefault="00837EA9" w14:paraId="36913819"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12</w:t>
            </w:r>
          </w:p>
        </w:tc>
        <w:tc>
          <w:tcPr>
            <w:cnfStyle w:val="000000000000" w:firstRow="0" w:lastRow="0" w:firstColumn="0" w:lastColumn="0" w:oddVBand="0" w:evenVBand="0" w:oddHBand="0" w:evenHBand="0" w:firstRowFirstColumn="0" w:firstRowLastColumn="0" w:lastRowFirstColumn="0" w:lastRowLastColumn="0"/>
            <w:tcW w:w="8117" w:type="dxa"/>
            <w:gridSpan w:val="2"/>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888888"/>
            <w:tcMar/>
          </w:tcPr>
          <w:p w:rsidRPr="007254D4" w:rsidR="00837EA9" w:rsidP="3B8B009E" w:rsidRDefault="00837EA9" w14:paraId="7C21EDB2"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INDICATOR</w:t>
            </w:r>
          </w:p>
        </w:tc>
      </w:tr>
      <w:tr w:rsidRPr="0042585A" w:rsidR="002B6F6B" w:rsidTr="3B8B009E" w14:paraId="24BB306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color="A6A6A6" w:themeColor="background1" w:themeShade="A6" w:sz="4" w:space="0"/>
              <w:left w:val="single" w:color="A6A6A6" w:themeColor="background1" w:themeShade="A6" w:sz="4" w:space="0"/>
              <w:right w:val="single" w:color="595959" w:themeColor="text1" w:themeTint="A6" w:sz="4" w:space="0"/>
            </w:tcBorders>
            <w:tcMar/>
            <w:vAlign w:val="top"/>
          </w:tcPr>
          <w:p w:rsidR="002B6F6B" w:rsidP="3B8B009E" w:rsidRDefault="002B6F6B" w14:paraId="319928F3"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12.1</w:t>
            </w:r>
          </w:p>
        </w:tc>
        <w:tc>
          <w:tcPr>
            <w:cnfStyle w:val="000000000000" w:firstRow="0" w:lastRow="0" w:firstColumn="0" w:lastColumn="0" w:oddVBand="0" w:evenVBand="0" w:oddHBand="0" w:evenHBand="0" w:firstRowFirstColumn="0" w:firstRowLastColumn="0" w:lastRowFirstColumn="0" w:lastRowLastColumn="0"/>
            <w:tcW w:w="0" w:type="dxa"/>
            <w:gridSpan w:val="2"/>
            <w:tcBorders>
              <w:top w:val="single" w:color="A6A6A6" w:themeColor="background1" w:themeShade="A6" w:sz="4" w:space="0"/>
              <w:left w:val="single" w:color="595959" w:themeColor="text1" w:themeTint="A6" w:sz="4" w:space="0"/>
              <w:right w:val="single" w:color="A6A6A6" w:themeColor="background1" w:themeShade="A6" w:sz="4" w:space="0"/>
            </w:tcBorders>
            <w:shd w:val="clear" w:color="auto" w:fill="E7E7E7"/>
            <w:tcMar/>
          </w:tcPr>
          <w:p w:rsidRPr="002B6F6B" w:rsidR="002B6F6B" w:rsidP="3B8B009E" w:rsidRDefault="002B6F6B" w14:paraId="5BC4B75C" w14:textId="5A19BFE5" w14:noSpellErr="1">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themeShade="FF"/>
              </w:rPr>
            </w:pPr>
            <w:r w:rsidRPr="3B8B009E">
              <w:rPr>
                <w:caps w:val="0"/>
                <w:color w:val="595959"/>
              </w:rPr>
              <w:t xml:space="preserve">Indicate </w:t>
            </w:r>
            <w:r w:rsidRPr="3B8B009E" w:rsidR="0044440B">
              <w:rPr>
                <w:caps w:val="0"/>
                <w:color w:val="595959"/>
              </w:rPr>
              <w:t>which of the following your engagement involved</w:t>
            </w:r>
            <w:r w:rsidRPr="3B8B009E" w:rsidR="005430F1">
              <w:rPr>
                <w:caps w:val="0"/>
                <w:color w:val="595959"/>
              </w:rPr>
              <w:t>.</w:t>
            </w:r>
          </w:p>
        </w:tc>
      </w:tr>
      <w:tr w:rsidRPr="006E6691" w:rsidR="002B6F6B" w:rsidTr="3B8B009E" w14:paraId="61D0D796" w14:textId="77777777">
        <w:trPr>
          <w:trHeight w:val="87"/>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A6A6A6" w:themeColor="background1" w:themeShade="A6" w:sz="4" w:space="0"/>
              <w:right w:val="single" w:color="595959" w:themeColor="text1" w:themeTint="A6" w:sz="4" w:space="0"/>
            </w:tcBorders>
            <w:vAlign w:val="top"/>
          </w:tcPr>
          <w:p w:rsidR="002B6F6B" w:rsidP="00090EE1" w:rsidRDefault="002B6F6B" w14:paraId="3C3C62B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88" w:type="dxa"/>
            <w:tcBorders>
              <w:top w:val="nil"/>
              <w:left w:val="single" w:color="595959" w:themeColor="text1" w:themeTint="A6" w:sz="4" w:space="0"/>
              <w:bottom w:val="single" w:color="A6A6A6" w:themeColor="background1" w:themeShade="A6" w:sz="4" w:space="0"/>
            </w:tcBorders>
            <w:shd w:val="clear" w:color="auto" w:fill="auto"/>
            <w:tcMar/>
          </w:tcPr>
          <w:p w:rsidRPr="00BC485F" w:rsidR="002B6F6B" w:rsidP="00B957E8" w:rsidRDefault="002B6F6B" w14:paraId="73A3E004"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Letters to outline the engagement and the objectives</w:t>
            </w:r>
          </w:p>
        </w:tc>
        <w:tc>
          <w:tcPr>
            <w:cnfStyle w:val="000000000000" w:firstRow="0" w:lastRow="0" w:firstColumn="0" w:lastColumn="0" w:oddVBand="0" w:evenVBand="0" w:oddHBand="0" w:evenHBand="0" w:firstRowFirstColumn="0" w:firstRowLastColumn="0" w:lastRowFirstColumn="0" w:lastRowLastColumn="0"/>
            <w:tcW w:w="4829" w:type="dxa"/>
            <w:tcBorders>
              <w:top w:val="nil"/>
              <w:left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tcPr>
          <w:p w:rsidR="001D033A" w:rsidP="001D033A" w:rsidRDefault="001D033A" w14:paraId="7DFB13EE" w14:textId="77777777" w14:noSpellErr="1">
            <w:pPr>
              <w:pStyle w:val="INDICATORTEXT"/>
              <w:numPr>
                <w:ilvl w:val="0"/>
                <w:numId w:val="42"/>
              </w:numPr>
              <w:cnfStyle w:val="000000000000" w:firstRow="0" w:lastRow="0" w:firstColumn="0" w:lastColumn="0" w:oddVBand="0" w:evenVBand="0" w:oddHBand="0" w:evenHBand="0" w:firstRowFirstColumn="0" w:firstRowLastColumn="0" w:lastRowFirstColumn="0" w:lastRowLastColumn="0"/>
              <w:rPr/>
            </w:pPr>
            <w:r w:rsidR="3B8B009E">
              <w:rPr/>
              <w:t xml:space="preserve">In some cases   </w:t>
            </w:r>
          </w:p>
          <w:p w:rsidR="001D033A" w:rsidP="001D033A" w:rsidRDefault="001D033A" w14:paraId="243880F5" w14:textId="77777777" w14:noSpellErr="1">
            <w:pPr>
              <w:pStyle w:val="INDICATORTEXT"/>
              <w:numPr>
                <w:ilvl w:val="0"/>
                <w:numId w:val="42"/>
              </w:numPr>
              <w:cnfStyle w:val="000000000000" w:firstRow="0" w:lastRow="0" w:firstColumn="0" w:lastColumn="0" w:oddVBand="0" w:evenVBand="0" w:oddHBand="0" w:evenHBand="0" w:firstRowFirstColumn="0" w:firstRowLastColumn="0" w:lastRowFirstColumn="0" w:lastRowLastColumn="0"/>
              <w:rPr/>
            </w:pPr>
            <w:r w:rsidR="3B8B009E">
              <w:rPr/>
              <w:t xml:space="preserve">In majority of cases </w:t>
            </w:r>
          </w:p>
          <w:p w:rsidRPr="00BC485F" w:rsidR="002B6F6B" w:rsidP="001D033A" w:rsidRDefault="001D033A" w14:paraId="1DABC5D2" w14:textId="26B7F545" w14:noSpellErr="1">
            <w:pPr>
              <w:pStyle w:val="INDICATORTEXT"/>
              <w:numPr>
                <w:ilvl w:val="0"/>
                <w:numId w:val="42"/>
              </w:numPr>
              <w:cnfStyle w:val="000000000000" w:firstRow="0" w:lastRow="0" w:firstColumn="0" w:lastColumn="0" w:oddVBand="0" w:evenVBand="0" w:oddHBand="0" w:evenHBand="0" w:firstRowFirstColumn="0" w:firstRowLastColumn="0" w:lastRowFirstColumn="0" w:lastRowLastColumn="0"/>
              <w:rPr/>
            </w:pPr>
            <w:r w:rsidR="3B8B009E">
              <w:rPr/>
              <w:t>In all cases</w:t>
            </w:r>
          </w:p>
        </w:tc>
      </w:tr>
      <w:tr w:rsidRPr="006E6691" w:rsidR="002B6F6B" w:rsidTr="3B8B009E" w14:paraId="083BF7F5" w14:textId="77777777">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A6A6A6" w:themeColor="background1" w:themeShade="A6" w:sz="4" w:space="0"/>
              <w:right w:val="single" w:color="595959" w:themeColor="text1" w:themeTint="A6" w:sz="4" w:space="0"/>
            </w:tcBorders>
            <w:vAlign w:val="top"/>
          </w:tcPr>
          <w:p w:rsidR="002B6F6B" w:rsidP="00090EE1" w:rsidRDefault="002B6F6B" w14:paraId="23EB8E9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88" w:type="dxa"/>
            <w:tcBorders>
              <w:top w:val="single" w:color="A6A6A6" w:themeColor="background1" w:themeShade="A6" w:sz="4" w:space="0"/>
              <w:left w:val="single" w:color="595959" w:themeColor="text1" w:themeTint="A6" w:sz="4" w:space="0"/>
              <w:bottom w:val="single" w:color="A6A6A6" w:themeColor="background1" w:themeShade="A6" w:sz="4" w:space="0"/>
            </w:tcBorders>
            <w:shd w:val="clear" w:color="auto" w:fill="auto"/>
            <w:tcMar/>
          </w:tcPr>
          <w:p w:rsidRPr="00BC485F" w:rsidR="002B6F6B" w:rsidP="00090EE1" w:rsidRDefault="002B6F6B" w14:paraId="1EC98BA0" w14:textId="77777777" w14:noSpellErr="1">
            <w:pPr>
              <w:pStyle w:val="INDICATORTEXT"/>
              <w:numPr>
                <w:ilvl w:val="0"/>
                <w:numId w:val="14"/>
              </w:numPr>
              <w:cnfStyle w:val="000000100000" w:firstRow="0" w:lastRow="0" w:firstColumn="0" w:lastColumn="0" w:oddVBand="0" w:evenVBand="0" w:oddHBand="1" w:evenHBand="0" w:firstRowFirstColumn="0" w:firstRowLastColumn="0" w:lastRowFirstColumn="0" w:lastRowLastColumn="0"/>
              <w:rPr/>
            </w:pPr>
            <w:r w:rsidR="3B8B009E">
              <w:rPr/>
              <w:t>Meetings and/or calls with the appropriate team</w:t>
            </w:r>
          </w:p>
        </w:tc>
        <w:tc>
          <w:tcPr>
            <w:cnfStyle w:val="000000000000" w:firstRow="0" w:lastRow="0" w:firstColumn="0" w:lastColumn="0" w:oddVBand="0" w:evenVBand="0" w:oddHBand="0" w:evenHBand="0" w:firstRowFirstColumn="0" w:firstRowLastColumn="0" w:lastRowFirstColumn="0" w:lastRowLastColumn="0"/>
            <w:tcW w:w="4829"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tcPr>
          <w:p w:rsidR="001D033A" w:rsidP="001D033A" w:rsidRDefault="001D033A" w14:paraId="57138171" w14:textId="77777777" w14:noSpellErr="1">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pPr>
            <w:r w:rsidR="3B8B009E">
              <w:rPr/>
              <w:t xml:space="preserve">In some cases   </w:t>
            </w:r>
          </w:p>
          <w:p w:rsidR="001D033A" w:rsidP="001D033A" w:rsidRDefault="001D033A" w14:paraId="2259C13E" w14:textId="77777777" w14:noSpellErr="1">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pPr>
            <w:r w:rsidR="3B8B009E">
              <w:rPr/>
              <w:t xml:space="preserve">In majority of cases </w:t>
            </w:r>
          </w:p>
          <w:p w:rsidRPr="00BC485F" w:rsidR="002B6F6B" w:rsidP="001D033A" w:rsidRDefault="001D033A" w14:paraId="336D6EAF" w14:textId="68571E4B" w14:noSpellErr="1">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pPr>
            <w:r w:rsidR="3B8B009E">
              <w:rPr/>
              <w:t>In all cases</w:t>
            </w:r>
          </w:p>
        </w:tc>
      </w:tr>
      <w:tr w:rsidRPr="006E6691" w:rsidR="002B6F6B" w:rsidTr="3B8B009E" w14:paraId="6B804604" w14:textId="77777777">
        <w:trPr>
          <w:trHeight w:val="83"/>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A6A6A6" w:themeColor="background1" w:themeShade="A6" w:sz="4" w:space="0"/>
              <w:right w:val="single" w:color="595959" w:themeColor="text1" w:themeTint="A6" w:sz="4" w:space="0"/>
            </w:tcBorders>
            <w:vAlign w:val="top"/>
          </w:tcPr>
          <w:p w:rsidR="002B6F6B" w:rsidP="00090EE1" w:rsidRDefault="002B6F6B" w14:paraId="7FA4374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88" w:type="dxa"/>
            <w:tcBorders>
              <w:top w:val="single" w:color="A6A6A6" w:themeColor="background1" w:themeShade="A6" w:sz="4" w:space="0"/>
              <w:left w:val="single" w:color="595959" w:themeColor="text1" w:themeTint="A6" w:sz="4" w:space="0"/>
              <w:bottom w:val="single" w:color="A6A6A6" w:themeColor="background1" w:themeShade="A6" w:sz="4" w:space="0"/>
            </w:tcBorders>
            <w:shd w:val="clear" w:color="auto" w:fill="auto"/>
            <w:tcMar/>
          </w:tcPr>
          <w:p w:rsidRPr="00BC485F" w:rsidR="002B6F6B" w:rsidP="0025664C" w:rsidRDefault="002B6F6B" w14:paraId="59EAD293"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Visits to operations</w:t>
            </w:r>
          </w:p>
        </w:tc>
        <w:tc>
          <w:tcPr>
            <w:cnfStyle w:val="000000000000" w:firstRow="0" w:lastRow="0" w:firstColumn="0" w:lastColumn="0" w:oddVBand="0" w:evenVBand="0" w:oddHBand="0" w:evenHBand="0" w:firstRowFirstColumn="0" w:firstRowLastColumn="0" w:lastRowFirstColumn="0" w:lastRowLastColumn="0"/>
            <w:tcW w:w="4829"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tcPr>
          <w:p w:rsidR="001D033A" w:rsidP="001D033A" w:rsidRDefault="001D033A" w14:paraId="66E15707" w14:textId="77777777" w14:noSpellErr="1">
            <w:pPr>
              <w:pStyle w:val="INDICATORTEXT"/>
              <w:numPr>
                <w:ilvl w:val="0"/>
                <w:numId w:val="42"/>
              </w:numPr>
              <w:cnfStyle w:val="000000000000" w:firstRow="0" w:lastRow="0" w:firstColumn="0" w:lastColumn="0" w:oddVBand="0" w:evenVBand="0" w:oddHBand="0" w:evenHBand="0" w:firstRowFirstColumn="0" w:firstRowLastColumn="0" w:lastRowFirstColumn="0" w:lastRowLastColumn="0"/>
              <w:rPr/>
            </w:pPr>
            <w:r w:rsidR="3B8B009E">
              <w:rPr/>
              <w:t xml:space="preserve">In some cases   </w:t>
            </w:r>
          </w:p>
          <w:p w:rsidR="001D033A" w:rsidP="001D033A" w:rsidRDefault="001D033A" w14:paraId="6DD49A1B" w14:textId="77777777" w14:noSpellErr="1">
            <w:pPr>
              <w:pStyle w:val="INDICATORTEXT"/>
              <w:numPr>
                <w:ilvl w:val="0"/>
                <w:numId w:val="42"/>
              </w:numPr>
              <w:cnfStyle w:val="000000000000" w:firstRow="0" w:lastRow="0" w:firstColumn="0" w:lastColumn="0" w:oddVBand="0" w:evenVBand="0" w:oddHBand="0" w:evenHBand="0" w:firstRowFirstColumn="0" w:firstRowLastColumn="0" w:lastRowFirstColumn="0" w:lastRowLastColumn="0"/>
              <w:rPr/>
            </w:pPr>
            <w:r w:rsidR="3B8B009E">
              <w:rPr/>
              <w:t xml:space="preserve">In majority of cases </w:t>
            </w:r>
          </w:p>
          <w:p w:rsidRPr="00BC485F" w:rsidR="002B6F6B" w:rsidP="001D033A" w:rsidRDefault="001D033A" w14:paraId="17852F9D" w14:textId="1028F399" w14:noSpellErr="1">
            <w:pPr>
              <w:pStyle w:val="INDICATORTEXT"/>
              <w:numPr>
                <w:ilvl w:val="0"/>
                <w:numId w:val="42"/>
              </w:numPr>
              <w:cnfStyle w:val="000000000000" w:firstRow="0" w:lastRow="0" w:firstColumn="0" w:lastColumn="0" w:oddVBand="0" w:evenVBand="0" w:oddHBand="0" w:evenHBand="0" w:firstRowFirstColumn="0" w:firstRowLastColumn="0" w:lastRowFirstColumn="0" w:lastRowLastColumn="0"/>
              <w:rPr/>
            </w:pPr>
            <w:r w:rsidR="3B8B009E">
              <w:rPr/>
              <w:t>In all cases</w:t>
            </w:r>
          </w:p>
        </w:tc>
      </w:tr>
      <w:tr w:rsidRPr="006E6691" w:rsidR="002B6F6B" w:rsidTr="3B8B009E" w14:paraId="3E8F06A8" w14:textId="77777777">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A6A6A6" w:themeColor="background1" w:themeShade="A6" w:sz="4" w:space="0"/>
              <w:right w:val="single" w:color="595959" w:themeColor="text1" w:themeTint="A6" w:sz="4" w:space="0"/>
            </w:tcBorders>
            <w:vAlign w:val="top"/>
          </w:tcPr>
          <w:p w:rsidR="002B6F6B" w:rsidP="00090EE1" w:rsidRDefault="002B6F6B" w14:paraId="330AF93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88" w:type="dxa"/>
            <w:tcBorders>
              <w:top w:val="single" w:color="A6A6A6" w:themeColor="background1" w:themeShade="A6" w:sz="4" w:space="0"/>
              <w:left w:val="single" w:color="595959" w:themeColor="text1" w:themeTint="A6" w:sz="4" w:space="0"/>
              <w:bottom w:val="single" w:color="A6A6A6" w:themeColor="background1" w:themeShade="A6" w:sz="4" w:space="0"/>
            </w:tcBorders>
            <w:shd w:val="clear" w:color="auto" w:fill="auto"/>
            <w:tcMar/>
          </w:tcPr>
          <w:p w:rsidR="002B6F6B" w:rsidP="00090EE1" w:rsidRDefault="002B6F6B" w14:paraId="4706C2D0" w14:textId="77777777" w14:noSpellErr="1">
            <w:pPr>
              <w:pStyle w:val="INDICATORTEXT"/>
              <w:numPr>
                <w:ilvl w:val="0"/>
                <w:numId w:val="14"/>
              </w:numPr>
              <w:cnfStyle w:val="000000100000" w:firstRow="0" w:lastRow="0" w:firstColumn="0" w:lastColumn="0" w:oddVBand="0" w:evenVBand="0" w:oddHBand="1" w:evenHBand="0" w:firstRowFirstColumn="0" w:firstRowLastColumn="0" w:lastRowFirstColumn="0" w:lastRowLastColumn="0"/>
              <w:rPr/>
            </w:pPr>
            <w:r w:rsidR="3B8B009E">
              <w:rPr/>
              <w:t>Roadshows</w:t>
            </w:r>
          </w:p>
        </w:tc>
        <w:tc>
          <w:tcPr>
            <w:cnfStyle w:val="000000000000" w:firstRow="0" w:lastRow="0" w:firstColumn="0" w:lastColumn="0" w:oddVBand="0" w:evenVBand="0" w:oddHBand="0" w:evenHBand="0" w:firstRowFirstColumn="0" w:firstRowLastColumn="0" w:lastRowFirstColumn="0" w:lastRowLastColumn="0"/>
            <w:tcW w:w="4829"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tcPr>
          <w:p w:rsidR="001D033A" w:rsidP="001D033A" w:rsidRDefault="001D033A" w14:paraId="0F8BBF5F" w14:textId="77777777" w14:noSpellErr="1">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pPr>
            <w:r w:rsidR="3B8B009E">
              <w:rPr/>
              <w:t xml:space="preserve">In some cases   </w:t>
            </w:r>
          </w:p>
          <w:p w:rsidR="001D033A" w:rsidP="001D033A" w:rsidRDefault="001D033A" w14:paraId="7F39589B" w14:textId="77777777" w14:noSpellErr="1">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pPr>
            <w:r w:rsidR="3B8B009E">
              <w:rPr/>
              <w:t xml:space="preserve">In majority of cases </w:t>
            </w:r>
          </w:p>
          <w:p w:rsidRPr="00BC485F" w:rsidR="002B6F6B" w:rsidP="001D033A" w:rsidRDefault="001D033A" w14:paraId="0C8AA956" w14:textId="56091BE2" w14:noSpellErr="1">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pPr>
            <w:r w:rsidR="3B8B009E">
              <w:rPr/>
              <w:t>In all cases</w:t>
            </w:r>
          </w:p>
        </w:tc>
      </w:tr>
      <w:tr w:rsidRPr="006E6691" w:rsidR="002B6F6B" w:rsidTr="3B8B009E" w14:paraId="3E493A46" w14:textId="77777777">
        <w:trPr>
          <w:trHeight w:val="83"/>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A6A6A6" w:themeColor="background1" w:themeShade="A6" w:sz="4" w:space="0"/>
              <w:right w:val="single" w:color="595959" w:themeColor="text1" w:themeTint="A6" w:sz="4" w:space="0"/>
            </w:tcBorders>
            <w:vAlign w:val="top"/>
          </w:tcPr>
          <w:p w:rsidR="002B6F6B" w:rsidP="00090EE1" w:rsidRDefault="002B6F6B" w14:paraId="0FFF40A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88" w:type="dxa"/>
            <w:tcBorders>
              <w:top w:val="single" w:color="A6A6A6" w:themeColor="background1" w:themeShade="A6" w:sz="4" w:space="0"/>
              <w:left w:val="single" w:color="595959" w:themeColor="text1" w:themeTint="A6" w:sz="4" w:space="0"/>
              <w:bottom w:val="single" w:color="A6A6A6" w:themeColor="background1" w:themeShade="A6" w:sz="4" w:space="0"/>
            </w:tcBorders>
            <w:shd w:val="clear" w:color="auto" w:fill="auto"/>
            <w:tcMar/>
          </w:tcPr>
          <w:p w:rsidRPr="00BC485F" w:rsidR="002B6F6B" w:rsidP="0025664C" w:rsidRDefault="002B6F6B" w14:paraId="4E5F6C61"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ESG research</w:t>
            </w:r>
          </w:p>
        </w:tc>
        <w:tc>
          <w:tcPr>
            <w:cnfStyle w:val="000000000000" w:firstRow="0" w:lastRow="0" w:firstColumn="0" w:lastColumn="0" w:oddVBand="0" w:evenVBand="0" w:oddHBand="0" w:evenHBand="0" w:firstRowFirstColumn="0" w:firstRowLastColumn="0" w:lastRowFirstColumn="0" w:lastRowLastColumn="0"/>
            <w:tcW w:w="4829"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tcPr>
          <w:p w:rsidR="001D033A" w:rsidP="001D033A" w:rsidRDefault="001D033A" w14:paraId="696C282F" w14:textId="77777777" w14:noSpellErr="1">
            <w:pPr>
              <w:pStyle w:val="INDICATORTEXT"/>
              <w:numPr>
                <w:ilvl w:val="0"/>
                <w:numId w:val="42"/>
              </w:numPr>
              <w:cnfStyle w:val="000000000000" w:firstRow="0" w:lastRow="0" w:firstColumn="0" w:lastColumn="0" w:oddVBand="0" w:evenVBand="0" w:oddHBand="0" w:evenHBand="0" w:firstRowFirstColumn="0" w:firstRowLastColumn="0" w:lastRowFirstColumn="0" w:lastRowLastColumn="0"/>
              <w:rPr/>
            </w:pPr>
            <w:r w:rsidR="3B8B009E">
              <w:rPr/>
              <w:t xml:space="preserve">In some cases   </w:t>
            </w:r>
          </w:p>
          <w:p w:rsidR="001D033A" w:rsidP="001D033A" w:rsidRDefault="001D033A" w14:paraId="754E9479" w14:textId="77777777" w14:noSpellErr="1">
            <w:pPr>
              <w:pStyle w:val="INDICATORTEXT"/>
              <w:numPr>
                <w:ilvl w:val="0"/>
                <w:numId w:val="42"/>
              </w:numPr>
              <w:cnfStyle w:val="000000000000" w:firstRow="0" w:lastRow="0" w:firstColumn="0" w:lastColumn="0" w:oddVBand="0" w:evenVBand="0" w:oddHBand="0" w:evenHBand="0" w:firstRowFirstColumn="0" w:firstRowLastColumn="0" w:lastRowFirstColumn="0" w:lastRowLastColumn="0"/>
              <w:rPr/>
            </w:pPr>
            <w:r w:rsidR="3B8B009E">
              <w:rPr/>
              <w:t xml:space="preserve">In majority of cases </w:t>
            </w:r>
          </w:p>
          <w:p w:rsidRPr="00BC485F" w:rsidR="002B6F6B" w:rsidP="001D033A" w:rsidRDefault="001D033A" w14:paraId="0CBCB3C5" w14:textId="62A2DA65" w14:noSpellErr="1">
            <w:pPr>
              <w:pStyle w:val="INDICATORTEXT"/>
              <w:numPr>
                <w:ilvl w:val="0"/>
                <w:numId w:val="42"/>
              </w:numPr>
              <w:cnfStyle w:val="000000000000" w:firstRow="0" w:lastRow="0" w:firstColumn="0" w:lastColumn="0" w:oddVBand="0" w:evenVBand="0" w:oddHBand="0" w:evenHBand="0" w:firstRowFirstColumn="0" w:firstRowLastColumn="0" w:lastRowFirstColumn="0" w:lastRowLastColumn="0"/>
              <w:rPr/>
            </w:pPr>
            <w:r w:rsidR="3B8B009E">
              <w:rPr/>
              <w:t>In all cases</w:t>
            </w:r>
          </w:p>
        </w:tc>
      </w:tr>
      <w:tr w:rsidRPr="006E6691" w:rsidR="002B6F6B" w:rsidTr="3B8B009E" w14:paraId="457ED03B" w14:textId="77777777">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A6A6A6" w:themeColor="background1" w:themeShade="A6" w:sz="4" w:space="0"/>
              <w:bottom w:val="single" w:color="A6A6A6" w:themeColor="background1" w:themeShade="A6" w:sz="4" w:space="0"/>
              <w:right w:val="single" w:color="595959" w:themeColor="text1" w:themeTint="A6" w:sz="4" w:space="0"/>
            </w:tcBorders>
            <w:vAlign w:val="top"/>
          </w:tcPr>
          <w:p w:rsidR="002B6F6B" w:rsidP="00090EE1" w:rsidRDefault="002B6F6B" w14:paraId="1A4D61A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88" w:type="dxa"/>
            <w:tcBorders>
              <w:top w:val="single" w:color="A6A6A6" w:themeColor="background1" w:themeShade="A6" w:sz="4" w:space="0"/>
              <w:left w:val="single" w:color="595959" w:themeColor="text1" w:themeTint="A6" w:sz="4" w:space="0"/>
              <w:bottom w:val="single" w:color="A6A6A6" w:themeColor="background1" w:themeShade="A6" w:sz="4" w:space="0"/>
            </w:tcBorders>
            <w:shd w:val="clear" w:color="auto" w:fill="auto"/>
            <w:tcMar/>
          </w:tcPr>
          <w:p w:rsidRPr="00BC485F" w:rsidR="002B6F6B" w:rsidP="00090EE1" w:rsidRDefault="002B6F6B" w14:paraId="25A71AEE" w14:textId="77777777" w14:noSpellErr="1">
            <w:pPr>
              <w:pStyle w:val="INDICATORTEXT"/>
              <w:numPr>
                <w:ilvl w:val="0"/>
                <w:numId w:val="14"/>
              </w:numPr>
              <w:cnfStyle w:val="000000100000" w:firstRow="0" w:lastRow="0" w:firstColumn="0" w:lastColumn="0" w:oddVBand="0" w:evenVBand="0" w:oddHBand="1" w:evenHBand="0" w:firstRowFirstColumn="0" w:firstRowLastColumn="0" w:lastRowFirstColumn="0" w:lastRowLastColumn="0"/>
              <w:rPr/>
            </w:pPr>
            <w:r w:rsidR="3B8B009E">
              <w:rPr/>
              <w:t>Other;</w:t>
            </w:r>
            <w:r w:rsidR="3B8B009E">
              <w:rPr/>
              <w:t xml:space="preserve"> specify____________</w:t>
            </w:r>
          </w:p>
        </w:tc>
        <w:tc>
          <w:tcPr>
            <w:cnfStyle w:val="000000000000" w:firstRow="0" w:lastRow="0" w:firstColumn="0" w:lastColumn="0" w:oddVBand="0" w:evenVBand="0" w:oddHBand="0" w:evenHBand="0" w:firstRowFirstColumn="0" w:firstRowLastColumn="0" w:lastRowFirstColumn="0" w:lastRowLastColumn="0"/>
            <w:tcW w:w="4829"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tcPr>
          <w:p w:rsidR="001D033A" w:rsidP="001D033A" w:rsidRDefault="001D033A" w14:paraId="58400C97" w14:textId="77777777" w14:noSpellErr="1">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pPr>
            <w:r w:rsidR="3B8B009E">
              <w:rPr/>
              <w:t xml:space="preserve">In some cases   </w:t>
            </w:r>
          </w:p>
          <w:p w:rsidR="001D033A" w:rsidP="001D033A" w:rsidRDefault="001D033A" w14:paraId="2C2FE2C2" w14:textId="77777777" w14:noSpellErr="1">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pPr>
            <w:r w:rsidR="3B8B009E">
              <w:rPr/>
              <w:t xml:space="preserve">In majority of cases </w:t>
            </w:r>
          </w:p>
          <w:p w:rsidRPr="00BC485F" w:rsidR="002B6F6B" w:rsidP="001D033A" w:rsidRDefault="001D033A" w14:paraId="497C6D6D" w14:textId="441B0784" w14:noSpellErr="1">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pPr>
            <w:r w:rsidR="3B8B009E">
              <w:rPr/>
              <w:t>In all cases</w:t>
            </w:r>
          </w:p>
        </w:tc>
      </w:tr>
      <w:tr w:rsidRPr="006E6691" w:rsidR="00FD56BF" w:rsidTr="3B8B009E" w14:paraId="56D28083" w14:textId="77777777">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color="A6A6A6" w:themeColor="background1" w:themeShade="A6" w:sz="4" w:space="0"/>
              <w:left w:val="single" w:color="A6A6A6" w:themeColor="background1" w:themeShade="A6" w:sz="4" w:space="0"/>
              <w:right w:val="single" w:color="595959" w:themeColor="text1" w:themeTint="A6" w:sz="4" w:space="0"/>
            </w:tcBorders>
            <w:tcMar/>
            <w:vAlign w:val="top"/>
          </w:tcPr>
          <w:p w:rsidR="00FD56BF" w:rsidP="3B8B009E" w:rsidRDefault="00FD56BF" w14:paraId="2D0734E9"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12.2</w:t>
            </w:r>
          </w:p>
        </w:tc>
        <w:tc>
          <w:tcPr>
            <w:cnfStyle w:val="000000000000" w:firstRow="0" w:lastRow="0" w:firstColumn="0" w:lastColumn="0" w:oddVBand="0" w:evenVBand="0" w:oddHBand="0" w:evenHBand="0" w:firstRowFirstColumn="0" w:firstRowLastColumn="0" w:lastRowFirstColumn="0" w:lastRowLastColumn="0"/>
            <w:tcW w:w="0" w:type="dxa"/>
            <w:gridSpan w:val="2"/>
            <w:tcBorders>
              <w:top w:val="single" w:color="A6A6A6" w:themeColor="background1" w:themeShade="A6" w:sz="4" w:space="0"/>
              <w:left w:val="single" w:color="595959" w:themeColor="text1" w:themeTint="A6" w:sz="4" w:space="0"/>
              <w:bottom w:val="nil"/>
              <w:right w:val="single" w:color="A6A6A6" w:themeColor="background1" w:themeShade="A6" w:sz="4" w:space="0"/>
            </w:tcBorders>
            <w:shd w:val="clear" w:color="auto" w:fill="E7E7E7"/>
            <w:tcMar/>
          </w:tcPr>
          <w:p w:rsidR="00FD56BF" w:rsidP="3B8B009E" w:rsidRDefault="00FD56BF" w14:paraId="0885A172" w14:textId="29B207DF" w14:noSpellErr="1">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themeShade="FF"/>
              </w:rPr>
            </w:pPr>
            <w:r w:rsidRPr="3B8B009E">
              <w:rPr>
                <w:caps w:val="0"/>
                <w:color w:val="595959"/>
              </w:rPr>
              <w:t>Additional information</w:t>
            </w:r>
            <w:r w:rsidRPr="3B8B009E" w:rsidR="005430F1">
              <w:rPr>
                <w:caps w:val="0"/>
                <w:color w:val="595959"/>
              </w:rPr>
              <w:t>.</w:t>
            </w:r>
          </w:p>
          <w:p w:rsidR="00FD56BF" w:rsidP="3B8B009E" w:rsidRDefault="00306B76" w14:paraId="098F3AE1" w14:textId="7B733C1D" w14:noSpellErr="1">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themeShade="FF"/>
              </w:rPr>
            </w:pPr>
            <w:r w:rsidR="3B8B009E">
              <w:rPr/>
              <w:t>[Optional]</w:t>
            </w:r>
          </w:p>
        </w:tc>
      </w:tr>
      <w:tr w:rsidRPr="006E6691" w:rsidR="00FD56BF" w:rsidTr="3B8B009E" w14:paraId="538F6E9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color="A6A6A6" w:themeColor="background1" w:themeShade="A6" w:sz="4" w:space="0"/>
              <w:bottom w:val="single" w:color="A6A6A6" w:themeColor="background1" w:themeShade="A6" w:sz="4" w:space="0"/>
              <w:right w:val="single" w:color="595959" w:themeColor="text1" w:themeTint="A6" w:sz="4" w:space="0"/>
            </w:tcBorders>
            <w:vAlign w:val="top"/>
          </w:tcPr>
          <w:p w:rsidR="00FD56BF" w:rsidP="00090EE1" w:rsidRDefault="00FD56BF" w14:paraId="6498F2F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117" w:type="dxa"/>
            <w:gridSpan w:val="2"/>
            <w:tcBorders>
              <w:top w:val="nil"/>
              <w:left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tcPr>
          <w:p w:rsidR="00FD56BF" w:rsidP="00090EE1" w:rsidRDefault="00FD56BF" w14:paraId="5AADAB3F" w14:textId="77777777">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p>
        </w:tc>
      </w:tr>
    </w:tbl>
    <w:p w:rsidR="00E96C4E" w:rsidRDefault="00E96C4E" w14:paraId="4092ADD6" w14:textId="77777777"/>
    <w:p w:rsidR="005E5034" w:rsidRDefault="005E5034" w14:paraId="5623C4CE" w14:textId="77777777"/>
    <w:p w:rsidR="005E5034" w:rsidRDefault="005E5034" w14:paraId="3541F96A" w14:textId="77777777"/>
    <w:p w:rsidR="001C7099" w:rsidRDefault="001C7099" w14:paraId="1A35B7D5" w14:textId="02A8684F"/>
    <w:p w:rsidR="001C7099" w:rsidRDefault="001C7099" w14:paraId="0380E39B" w14:textId="77777777"/>
    <w:p w:rsidR="001C7099" w:rsidRDefault="001C7099" w14:paraId="1CF57870" w14:textId="77777777"/>
    <w:p w:rsidR="001C7099" w:rsidRDefault="001C7099" w14:paraId="51CEDC95" w14:textId="77777777"/>
    <w:p w:rsidR="005E5034" w:rsidRDefault="005E5034" w14:paraId="3F0A2489" w14:textId="77777777"/>
    <w:tbl>
      <w:tblPr>
        <w:tblStyle w:val="SubSubSectionMISCTableMANDATORY"/>
        <w:tblW w:w="9209" w:type="dxa"/>
        <w:tblInd w:w="5" w:type="dxa"/>
        <w:tblLook w:val="06A0" w:firstRow="1" w:lastRow="0" w:firstColumn="1" w:lastColumn="0" w:noHBand="1" w:noVBand="1"/>
      </w:tblPr>
      <w:tblGrid>
        <w:gridCol w:w="1369"/>
        <w:gridCol w:w="3451"/>
        <w:gridCol w:w="4389"/>
      </w:tblGrid>
      <w:tr w:rsidRPr="00DC20FA" w:rsidR="00A610D6" w:rsidTr="3B8B009E" w14:paraId="2C4F27AB"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color="0070C0" w:sz="4" w:space="0"/>
              <w:left w:val="single" w:color="0070C0" w:sz="4" w:space="0"/>
              <w:bottom w:val="single" w:color="A6A6A6" w:themeColor="background1" w:themeShade="A6" w:sz="4" w:space="0"/>
            </w:tcBorders>
            <w:shd w:val="clear" w:color="auto" w:fill="5A5A5A"/>
            <w:tcMar/>
          </w:tcPr>
          <w:p w:rsidRPr="00DC20FA" w:rsidR="005E5034" w:rsidP="3B8B009E" w:rsidRDefault="005E5034" w14:paraId="03286B1F"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12</w:t>
            </w:r>
          </w:p>
        </w:tc>
        <w:tc>
          <w:tcPr>
            <w:cnfStyle w:val="000000000000" w:firstRow="0" w:lastRow="0" w:firstColumn="0" w:lastColumn="0" w:oddVBand="0" w:evenVBand="0" w:oddHBand="0" w:evenHBand="0" w:firstRowFirstColumn="0" w:firstRowLastColumn="0" w:lastRowFirstColumn="0" w:lastRowLastColumn="0"/>
            <w:tcW w:w="7943" w:type="dxa"/>
            <w:gridSpan w:val="2"/>
            <w:tcBorders>
              <w:top w:val="single" w:color="0070C0" w:sz="4" w:space="0"/>
              <w:bottom w:val="single" w:color="A6A6A6" w:themeColor="background1" w:themeShade="A6" w:sz="4" w:space="0"/>
              <w:right w:val="single" w:color="0070C0" w:sz="4" w:space="0"/>
            </w:tcBorders>
            <w:shd w:val="clear" w:color="auto" w:fill="888888"/>
            <w:tcMar/>
          </w:tcPr>
          <w:p w:rsidRPr="00DC20FA" w:rsidR="005E5034" w:rsidP="3B8B009E" w:rsidRDefault="005E5034" w14:paraId="40A24573"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B9480C" w:rsidR="00A610D6" w:rsidTr="3B8B009E" w14:paraId="32BBCC1C"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color="A6A6A6" w:themeColor="background1" w:themeShade="A6" w:sz="4" w:space="0"/>
              <w:left w:val="single" w:color="0070C0" w:sz="4" w:space="0"/>
            </w:tcBorders>
            <w:tcMar/>
          </w:tcPr>
          <w:p w:rsidRPr="000D72DF" w:rsidR="005E5034" w:rsidP="3B8B009E" w:rsidRDefault="005E5034" w14:paraId="73B1A243"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12.1</w:t>
            </w:r>
          </w:p>
        </w:tc>
        <w:tc>
          <w:tcPr>
            <w:cnfStyle w:val="000000000000" w:firstRow="0" w:lastRow="0" w:firstColumn="0" w:lastColumn="0" w:oddVBand="0" w:evenVBand="0" w:oddHBand="0" w:evenHBand="0" w:firstRowFirstColumn="0" w:firstRowLastColumn="0" w:lastRowFirstColumn="0" w:lastRowLastColumn="0"/>
            <w:tcW w:w="7943" w:type="dxa"/>
            <w:gridSpan w:val="2"/>
            <w:tcBorders>
              <w:top w:val="single" w:color="A6A6A6" w:themeColor="background1" w:themeShade="A6" w:sz="4" w:space="0"/>
              <w:right w:val="single" w:color="0070C0" w:sz="4" w:space="0"/>
            </w:tcBorders>
            <w:tcMar/>
          </w:tcPr>
          <w:p w:rsidRPr="00B9480C" w:rsidR="005E5034" w:rsidP="3B8B009E" w:rsidRDefault="005E5034" w14:paraId="00AAC7B3" w14:textId="10D612BA"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 xml:space="preserve">This indicator allows you to report on the </w:t>
            </w:r>
            <w:r w:rsidR="3B8B009E">
              <w:rPr/>
              <w:t>actions you take</w:t>
            </w:r>
            <w:r w:rsidR="3B8B009E">
              <w:rPr/>
              <w:t xml:space="preserve"> as part of your engagements</w:t>
            </w:r>
            <w:r w:rsidR="3B8B009E">
              <w:rPr/>
              <w:t>,</w:t>
            </w:r>
            <w:r w:rsidR="3B8B009E">
              <w:rPr/>
              <w:t xml:space="preserve"> and the frequency with which you do them.</w:t>
            </w:r>
            <w:r w:rsidR="3B8B009E">
              <w:rPr/>
              <w:t xml:space="preserve"> </w:t>
            </w:r>
            <w:r w:rsidR="3B8B009E">
              <w:rPr/>
              <w:t xml:space="preserve"> </w:t>
            </w:r>
          </w:p>
        </w:tc>
      </w:tr>
      <w:tr w:rsidRPr="00B9480C" w:rsidR="00A610D6" w:rsidTr="3B8B009E" w14:paraId="32B8136C"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left w:val="single" w:color="0070C0" w:sz="4" w:space="0"/>
            </w:tcBorders>
            <w:tcMar/>
          </w:tcPr>
          <w:p w:rsidR="005E5034" w:rsidP="3B8B009E" w:rsidRDefault="005E5034" w14:paraId="69921CD8"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12.2</w:t>
            </w:r>
          </w:p>
        </w:tc>
        <w:tc>
          <w:tcPr>
            <w:cnfStyle w:val="000000000000" w:firstRow="0" w:lastRow="0" w:firstColumn="0" w:lastColumn="0" w:oddVBand="0" w:evenVBand="0" w:oddHBand="0" w:evenHBand="0" w:firstRowFirstColumn="0" w:firstRowLastColumn="0" w:lastRowFirstColumn="0" w:lastRowLastColumn="0"/>
            <w:tcW w:w="7943" w:type="dxa"/>
            <w:gridSpan w:val="2"/>
            <w:tcBorders>
              <w:right w:val="single" w:color="0070C0" w:sz="4" w:space="0"/>
            </w:tcBorders>
            <w:tcMar/>
          </w:tcPr>
          <w:p w:rsidR="005E5034" w:rsidP="005E5034" w:rsidRDefault="005E5034" w14:paraId="25698B89"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This may include a discussion of</w:t>
            </w:r>
            <w:r w:rsidR="3B8B009E">
              <w:rPr/>
              <w:t>:</w:t>
            </w:r>
          </w:p>
          <w:p w:rsidRPr="00502EDF" w:rsidR="005E5034" w:rsidP="3B8B009E" w:rsidRDefault="007E4FA0" w14:paraId="5D1AC8B4" w14:textId="4359F75D" w14:noSpellErr="1">
            <w:pPr>
              <w:pStyle w:val="ListParagraph"/>
              <w:widowControl/>
              <w:numPr>
                <w:ilvl w:val="0"/>
                <w:numId w:val="15"/>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how </w:t>
            </w:r>
            <w:r w:rsidRPr="3B8B009E" w:rsidR="3B8B009E">
              <w:rPr>
                <w:color w:val="595959" w:themeColor="text1" w:themeTint="A6" w:themeShade="FF"/>
                <w:sz w:val="18"/>
                <w:szCs w:val="18"/>
              </w:rPr>
              <w:t>you</w:t>
            </w:r>
            <w:r w:rsidRPr="3B8B009E" w:rsidR="3B8B009E">
              <w:rPr>
                <w:color w:val="595959" w:themeColor="text1" w:themeTint="A6" w:themeShade="FF"/>
                <w:sz w:val="18"/>
                <w:szCs w:val="18"/>
              </w:rPr>
              <w:t xml:space="preserve"> decide which actions to </w:t>
            </w:r>
            <w:r w:rsidRPr="3B8B009E" w:rsidR="3B8B009E">
              <w:rPr>
                <w:color w:val="595959" w:themeColor="text1" w:themeTint="A6" w:themeShade="FF"/>
                <w:sz w:val="18"/>
                <w:szCs w:val="18"/>
              </w:rPr>
              <w:t>take</w:t>
            </w:r>
            <w:r w:rsidRPr="3B8B009E" w:rsidR="3B8B009E">
              <w:rPr>
                <w:color w:val="595959" w:themeColor="text1" w:themeTint="A6" w:themeShade="FF"/>
                <w:sz w:val="18"/>
                <w:szCs w:val="18"/>
              </w:rPr>
              <w:t>;</w:t>
            </w:r>
            <w:r w:rsidRPr="3B8B009E" w:rsidR="3B8B009E">
              <w:rPr>
                <w:color w:val="595959" w:themeColor="text1" w:themeTint="A6" w:themeShade="FF"/>
                <w:sz w:val="18"/>
                <w:szCs w:val="18"/>
              </w:rPr>
              <w:t xml:space="preserve"> </w:t>
            </w:r>
          </w:p>
          <w:p w:rsidRPr="00502EDF" w:rsidR="005E5034" w:rsidP="3B8B009E" w:rsidRDefault="007E4FA0" w14:paraId="67929B99" w14:textId="77777777" w14:noSpellErr="1">
            <w:pPr>
              <w:pStyle w:val="ListParagraph"/>
              <w:widowControl/>
              <w:numPr>
                <w:ilvl w:val="0"/>
                <w:numId w:val="15"/>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whether </w:t>
            </w:r>
            <w:r w:rsidRPr="3B8B009E" w:rsidR="3B8B009E">
              <w:rPr>
                <w:color w:val="595959" w:themeColor="text1" w:themeTint="A6" w:themeShade="FF"/>
                <w:sz w:val="18"/>
                <w:szCs w:val="18"/>
              </w:rPr>
              <w:t>there is an escalation process that triggers different actions</w:t>
            </w:r>
            <w:r w:rsidRPr="3B8B009E" w:rsidR="3B8B009E">
              <w:rPr>
                <w:color w:val="595959" w:themeColor="text1" w:themeTint="A6" w:themeShade="FF"/>
                <w:sz w:val="18"/>
                <w:szCs w:val="18"/>
              </w:rPr>
              <w:t>; and/or</w:t>
            </w:r>
          </w:p>
          <w:p w:rsidR="005E5034" w:rsidP="3B8B009E" w:rsidRDefault="007E4FA0" w14:paraId="7E68203C" w14:textId="77777777" w14:noSpellErr="1">
            <w:pPr>
              <w:pStyle w:val="ListParagraph"/>
              <w:widowControl/>
              <w:numPr>
                <w:ilvl w:val="0"/>
                <w:numId w:val="15"/>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examples. </w:t>
            </w:r>
          </w:p>
          <w:p w:rsidRPr="00502EDF" w:rsidR="00502EDF" w:rsidP="00502EDF" w:rsidRDefault="00502EDF" w14:paraId="7BA98DF6" w14:textId="77777777">
            <w:pPr>
              <w:pStyle w:val="ListParagraph"/>
              <w:widowControl/>
              <w:autoSpaceDE/>
              <w:autoSpaceDN/>
              <w:adjustRightInd/>
              <w:spacing w:before="0" w:after="0" w:line="240" w:lineRule="auto"/>
              <w:ind w:left="890"/>
              <w:cnfStyle w:val="000000000000" w:firstRow="0" w:lastRow="0" w:firstColumn="0" w:lastColumn="0" w:oddVBand="0" w:evenVBand="0" w:oddHBand="0" w:evenHBand="0" w:firstRowFirstColumn="0" w:firstRowLastColumn="0" w:lastRowFirstColumn="0" w:lastRowLastColumn="0"/>
              <w:rPr>
                <w:color w:val="595959"/>
                <w:sz w:val="18"/>
                <w:szCs w:val="18"/>
              </w:rPr>
            </w:pPr>
          </w:p>
        </w:tc>
      </w:tr>
      <w:tr w:rsidRPr="00B9480C" w:rsidR="002B6F6B" w:rsidTr="3B8B009E" w14:paraId="2A6B8FF9"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3"/>
            <w:tcBorders>
              <w:left w:val="single" w:color="0070C0" w:sz="4" w:space="0"/>
              <w:bottom w:val="single" w:color="A6A6A6" w:themeColor="background1" w:themeShade="A6" w:sz="4" w:space="0"/>
              <w:right w:val="single" w:color="0070C0" w:sz="4" w:space="0"/>
            </w:tcBorders>
            <w:tcMar/>
          </w:tcPr>
          <w:p w:rsidRPr="002B6F6B" w:rsidR="002B6F6B" w:rsidP="3B8B009E" w:rsidRDefault="002B6F6B" w14:paraId="5ACDF637" w14:textId="77777777" w14:noSpellErr="1">
            <w:pPr>
              <w:pStyle w:val="INDICATORTEXT"/>
              <w:jc w:val="both"/>
              <w:rPr>
                <w:b w:val="1"/>
                <w:bCs w:val="1"/>
              </w:rPr>
            </w:pPr>
            <w:r w:rsidRPr="3B8B009E" w:rsidR="3B8B009E">
              <w:rPr>
                <w:b w:val="1"/>
                <w:bCs w:val="1"/>
              </w:rPr>
              <w:t>ASSESSMENT</w:t>
            </w:r>
          </w:p>
        </w:tc>
      </w:tr>
      <w:tr w:rsidRPr="00B9480C" w:rsidR="002B6F6B" w:rsidTr="3B8B009E" w14:paraId="5B0258AA"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3"/>
            <w:tcBorders>
              <w:left w:val="single" w:color="0070C0" w:sz="4" w:space="0"/>
              <w:right w:val="single" w:color="0070C0" w:sz="4" w:space="0"/>
            </w:tcBorders>
            <w:shd w:val="clear" w:color="auto" w:fill="auto"/>
            <w:tcMar/>
          </w:tcPr>
          <w:p w:rsidRPr="00600724" w:rsidR="002B6F6B" w:rsidP="002B6F6B" w:rsidRDefault="002B6F6B" w14:paraId="7B7EFDD3" w14:textId="77777777" w14:noSpellErr="1">
            <w:pPr>
              <w:pStyle w:val="INDICATORTEXT"/>
              <w:rPr>
                <w:szCs w:val="18"/>
              </w:rPr>
            </w:pPr>
            <w:r w:rsidRPr="3B8B009E">
              <w:rPr/>
              <w:t xml:space="preserve">Maximum score: three </w:t>
            </w:r>
            <w:r w:rsidRPr="00600724">
              <w:rPr>
                <w:szCs w:val="18"/>
              </w:rPr>
              <w:sym w:font="Wingdings" w:char="F0AB"/>
            </w:r>
          </w:p>
          <w:p w:rsidRPr="002B6F6B" w:rsidR="002B6F6B" w:rsidP="3B8B009E" w:rsidRDefault="002B6F6B" w14:paraId="1171EF9F" w14:textId="28E38F28" w14:noSpellErr="1">
            <w:pPr>
              <w:pStyle w:val="INDICATORTEXT"/>
              <w:ind w:left="0"/>
              <w:rPr>
                <w:b w:val="1"/>
                <w:bCs w:val="1"/>
              </w:rPr>
            </w:pPr>
            <w:r w:rsidR="3B8B009E">
              <w:rPr/>
              <w:t>The assessment of this indicator is b</w:t>
            </w:r>
            <w:r w:rsidR="3B8B009E">
              <w:rPr/>
              <w:t>ased on your responses to [12.1].</w:t>
            </w:r>
          </w:p>
        </w:tc>
      </w:tr>
      <w:tr w:rsidRPr="00B9480C" w:rsidR="0085049A" w:rsidTr="3B8B009E" w14:paraId="6D37CF5D"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3"/>
            <w:tcBorders>
              <w:left w:val="single" w:color="0070C0" w:sz="4" w:space="0"/>
              <w:right w:val="single" w:color="0070C0" w:sz="4" w:space="0"/>
            </w:tcBorders>
            <w:shd w:val="clear" w:color="auto" w:fill="auto"/>
            <w:tcMar/>
          </w:tcPr>
          <w:p w:rsidR="0085049A" w:rsidP="0085049A" w:rsidRDefault="0085049A" w14:paraId="185E1AD3" w14:textId="1CC7E88D" w14:noSpellErr="1">
            <w:pPr>
              <w:pStyle w:val="INDICATORTEXT"/>
              <w:rPr>
                <w:szCs w:val="18"/>
              </w:rPr>
            </w:pPr>
            <w:r w:rsidRPr="3B8B009E" w:rsidR="3B8B009E">
              <w:rPr>
                <w:rFonts w:ascii="Calibri" w:hAnsi="Calibri" w:eastAsia="Calibri" w:cs="Calibri"/>
                <w:b w:val="1"/>
                <w:bCs w:val="1"/>
              </w:rPr>
              <w:t>Indicator scoring methodology</w:t>
            </w:r>
          </w:p>
        </w:tc>
      </w:tr>
      <w:tr w:rsidRPr="00B9480C" w:rsidR="00A610D6" w:rsidTr="3B8B009E" w14:paraId="15B9CCBA"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left w:val="single" w:color="0070C0" w:sz="4" w:space="0"/>
              <w:bottom w:val="single" w:color="A6A6A6" w:themeColor="background1" w:themeShade="A6" w:sz="4" w:space="0"/>
              <w:right w:val="single" w:color="A6A6A6" w:themeColor="background1" w:themeShade="A6" w:sz="4" w:space="0"/>
            </w:tcBorders>
            <w:shd w:val="clear" w:color="auto" w:fill="auto"/>
            <w:tcMar/>
          </w:tcPr>
          <w:p w:rsidR="0085049A" w:rsidP="0085049A" w:rsidRDefault="0085049A" w14:paraId="027724E1" w14:textId="3C311E6C" w14:noSpellErr="1">
            <w:pPr>
              <w:pStyle w:val="INDICATORTEXT"/>
              <w:rPr>
                <w:szCs w:val="18"/>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3496" w:type="dxa"/>
            <w:tcBorders>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85049A" w:rsidP="0085049A" w:rsidRDefault="0085049A" w14:paraId="2FCE7C98" w14:textId="4368EDBA"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4447" w:type="dxa"/>
            <w:tcBorders>
              <w:left w:val="single" w:color="A6A6A6" w:themeColor="background1" w:themeShade="A6" w:sz="4" w:space="0"/>
              <w:bottom w:val="single" w:color="A6A6A6" w:themeColor="background1" w:themeShade="A6" w:sz="4" w:space="0"/>
              <w:right w:val="single" w:color="0070C0" w:sz="4" w:space="0"/>
            </w:tcBorders>
            <w:shd w:val="clear" w:color="auto" w:fill="auto"/>
            <w:tcMar/>
          </w:tcPr>
          <w:p w:rsidR="0085049A" w:rsidP="0085049A" w:rsidRDefault="0085049A" w14:paraId="08E35ED5" w14:textId="2B74BFE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B9480C" w:rsidR="00A610D6" w:rsidTr="3B8B009E" w14:paraId="10D3FF04"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left w:val="single" w:color="0070C0" w:sz="4" w:space="0"/>
              <w:bottom w:val="single" w:color="A6A6A6" w:themeColor="background1" w:themeShade="A6" w:sz="4" w:space="0"/>
              <w:right w:val="single" w:color="A6A6A6" w:themeColor="background1" w:themeShade="A6" w:sz="4" w:space="0"/>
            </w:tcBorders>
            <w:shd w:val="clear" w:color="auto" w:fill="auto"/>
            <w:tcMar/>
          </w:tcPr>
          <w:p w:rsidR="0085049A" w:rsidP="3B8B009E" w:rsidRDefault="0085049A" w14:paraId="0FCC8948" w14:textId="2FEAF866" w14:noSpellErr="1">
            <w:pPr>
              <w:pStyle w:val="INDICATORTEXT"/>
              <w:rPr>
                <w:rFonts w:ascii="Calibri" w:hAnsi="Calibri" w:eastAsia="Calibri" w:cs="Calibri"/>
                <w:b w:val="1"/>
                <w:bCs w:val="1"/>
              </w:rPr>
            </w:pPr>
            <w:r w:rsidR="3B8B009E">
              <w:rPr/>
              <w:t>No engagements</w:t>
            </w:r>
          </w:p>
        </w:tc>
        <w:tc>
          <w:tcPr>
            <w:cnfStyle w:val="000000000000" w:firstRow="0" w:lastRow="0" w:firstColumn="0" w:lastColumn="0" w:oddVBand="0" w:evenVBand="0" w:oddHBand="0" w:evenHBand="0" w:firstRowFirstColumn="0" w:firstRowLastColumn="0" w:lastRowFirstColumn="0" w:lastRowLastColumn="0"/>
            <w:tcW w:w="3496" w:type="dxa"/>
            <w:tcBorders>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42063C" w:rsidR="0085049A" w:rsidP="3B8B009E" w:rsidRDefault="0085049A" w14:paraId="34BB4E52" w14:textId="64482084"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4447" w:type="dxa"/>
            <w:tcBorders>
              <w:left w:val="single" w:color="A6A6A6" w:themeColor="background1" w:themeShade="A6" w:sz="4" w:space="0"/>
              <w:bottom w:val="single" w:color="A6A6A6" w:themeColor="background1" w:themeShade="A6" w:sz="4" w:space="0"/>
              <w:right w:val="single" w:color="0070C0" w:sz="4" w:space="0"/>
            </w:tcBorders>
            <w:shd w:val="clear" w:color="auto" w:fill="auto"/>
            <w:tcMar/>
          </w:tcPr>
          <w:p w:rsidR="0085049A" w:rsidP="0085049A" w:rsidRDefault="0085049A" w14:paraId="10B87E5A"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B9480C" w:rsidR="00A610D6" w:rsidTr="3B8B009E" w14:paraId="36425226"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left w:val="single" w:color="0070C0" w:sz="4" w:space="0"/>
              <w:bottom w:val="single" w:color="A6A6A6" w:themeColor="background1" w:themeShade="A6" w:sz="4" w:space="0"/>
              <w:right w:val="single" w:color="A6A6A6" w:themeColor="background1" w:themeShade="A6" w:sz="4" w:space="0"/>
            </w:tcBorders>
            <w:shd w:val="clear" w:color="auto" w:fill="auto"/>
            <w:tcMar/>
          </w:tcPr>
          <w:p w:rsidR="0085049A" w:rsidP="0085049A" w:rsidRDefault="0085049A" w14:paraId="38F664C5" w14:textId="29565DE3" w14:noSpellErr="1">
            <w:pPr>
              <w:pStyle w:val="INDICATORTEXT"/>
            </w:pPr>
            <w:r w:rsidR="3B8B009E">
              <w:rPr/>
              <w:t>One or two types</w:t>
            </w:r>
          </w:p>
        </w:tc>
        <w:tc>
          <w:tcPr>
            <w:cnfStyle w:val="000000000000" w:firstRow="0" w:lastRow="0" w:firstColumn="0" w:lastColumn="0" w:oddVBand="0" w:evenVBand="0" w:oddHBand="0" w:evenHBand="0" w:firstRowFirstColumn="0" w:firstRowLastColumn="0" w:lastRowFirstColumn="0" w:lastRowLastColumn="0"/>
            <w:tcW w:w="3496" w:type="dxa"/>
            <w:tcBorders>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158C6806" w:rsidR="0085049A" w:rsidP="3B8B009E" w:rsidRDefault="0085049A" w14:paraId="5F84A804" w14:textId="715C9E62" w14:noSpellErr="1">
            <w:pPr>
              <w:pStyle w:val="INDICATORTEXT"/>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4447" w:type="dxa"/>
            <w:tcBorders>
              <w:left w:val="single" w:color="A6A6A6" w:themeColor="background1" w:themeShade="A6" w:sz="4" w:space="0"/>
              <w:bottom w:val="single" w:color="A6A6A6" w:themeColor="background1" w:themeShade="A6" w:sz="4" w:space="0"/>
              <w:right w:val="single" w:color="0070C0" w:sz="4" w:space="0"/>
            </w:tcBorders>
            <w:shd w:val="clear" w:color="auto" w:fill="auto"/>
            <w:tcMar/>
          </w:tcPr>
          <w:p w:rsidR="0085049A" w:rsidP="0085049A" w:rsidRDefault="0085049A" w14:paraId="7F2E821B"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B9480C" w:rsidR="00A610D6" w:rsidTr="3B8B009E" w14:paraId="358E43C1"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left w:val="single" w:color="0070C0" w:sz="4" w:space="0"/>
              <w:bottom w:val="single" w:color="A6A6A6" w:themeColor="background1" w:themeShade="A6" w:sz="4" w:space="0"/>
              <w:right w:val="single" w:color="A6A6A6" w:themeColor="background1" w:themeShade="A6" w:sz="4" w:space="0"/>
            </w:tcBorders>
            <w:shd w:val="clear" w:color="auto" w:fill="auto"/>
            <w:tcMar/>
          </w:tcPr>
          <w:p w:rsidR="0085049A" w:rsidP="0085049A" w:rsidRDefault="0085049A" w14:paraId="2E8B945C" w14:textId="2DCA0AE5" w14:noSpellErr="1">
            <w:pPr>
              <w:pStyle w:val="INDICATORTEXT"/>
            </w:pPr>
            <w:r w:rsidR="3B8B009E">
              <w:rPr/>
              <w:t>Three types</w:t>
            </w:r>
          </w:p>
        </w:tc>
        <w:tc>
          <w:tcPr>
            <w:cnfStyle w:val="000000000000" w:firstRow="0" w:lastRow="0" w:firstColumn="0" w:lastColumn="0" w:oddVBand="0" w:evenVBand="0" w:oddHBand="0" w:evenHBand="0" w:firstRowFirstColumn="0" w:firstRowLastColumn="0" w:lastRowFirstColumn="0" w:lastRowLastColumn="0"/>
            <w:tcW w:w="3496" w:type="dxa"/>
            <w:tcBorders>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158C6806" w:rsidR="0085049A" w:rsidP="3B8B009E" w:rsidRDefault="0085049A" w14:paraId="3BC756A1" w14:textId="3B10CD7B" w14:noSpellErr="1">
            <w:pPr>
              <w:pStyle w:val="INDICATORTEXT"/>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4447" w:type="dxa"/>
            <w:tcBorders>
              <w:left w:val="single" w:color="A6A6A6" w:themeColor="background1" w:themeShade="A6" w:sz="4" w:space="0"/>
              <w:bottom w:val="single" w:color="A6A6A6" w:themeColor="background1" w:themeShade="A6" w:sz="4" w:space="0"/>
              <w:right w:val="single" w:color="0070C0" w:sz="4" w:space="0"/>
            </w:tcBorders>
            <w:shd w:val="clear" w:color="auto" w:fill="auto"/>
            <w:tcMar/>
          </w:tcPr>
          <w:p w:rsidR="0085049A" w:rsidP="0085049A" w:rsidRDefault="0085049A" w14:paraId="695323B8"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B9480C" w:rsidR="00A610D6" w:rsidTr="3B8B009E" w14:paraId="6FF484AC"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left w:val="single" w:color="0070C0" w:sz="4" w:space="0"/>
              <w:bottom w:val="single" w:color="0070C0" w:sz="4" w:space="0"/>
              <w:right w:val="single" w:color="A6A6A6" w:themeColor="background1" w:themeShade="A6" w:sz="4" w:space="0"/>
            </w:tcBorders>
            <w:shd w:val="clear" w:color="auto" w:fill="auto"/>
            <w:tcMar/>
          </w:tcPr>
          <w:p w:rsidR="0085049A" w:rsidP="0085049A" w:rsidRDefault="0085049A" w14:paraId="284EF672" w14:textId="1292B91E" w14:noSpellErr="1">
            <w:pPr>
              <w:pStyle w:val="INDICATORTEXT"/>
            </w:pPr>
            <w:r w:rsidR="3B8B009E">
              <w:rPr/>
              <w:t>Four or more types</w:t>
            </w:r>
          </w:p>
        </w:tc>
        <w:tc>
          <w:tcPr>
            <w:cnfStyle w:val="000000000000" w:firstRow="0" w:lastRow="0" w:firstColumn="0" w:lastColumn="0" w:oddVBand="0" w:evenVBand="0" w:oddHBand="0" w:evenHBand="0" w:firstRowFirstColumn="0" w:firstRowLastColumn="0" w:lastRowFirstColumn="0" w:lastRowLastColumn="0"/>
            <w:tcW w:w="3496" w:type="dxa"/>
            <w:tcBorders>
              <w:left w:val="single" w:color="A6A6A6" w:themeColor="background1" w:themeShade="A6" w:sz="4" w:space="0"/>
              <w:bottom w:val="single" w:color="0070C0" w:sz="4" w:space="0"/>
              <w:right w:val="single" w:color="A6A6A6" w:themeColor="background1" w:themeShade="A6" w:sz="4" w:space="0"/>
            </w:tcBorders>
            <w:shd w:val="clear" w:color="auto" w:fill="auto"/>
            <w:tcMar/>
          </w:tcPr>
          <w:p w:rsidRPr="158C6806" w:rsidR="0085049A" w:rsidP="3B8B009E" w:rsidRDefault="0085049A" w14:paraId="785136D9" w14:textId="21D4667A" w14:noSpellErr="1">
            <w:pPr>
              <w:pStyle w:val="INDICATORTEXT"/>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4447" w:type="dxa"/>
            <w:tcBorders>
              <w:left w:val="single" w:color="A6A6A6" w:themeColor="background1" w:themeShade="A6" w:sz="4" w:space="0"/>
              <w:bottom w:val="single" w:color="0070C0" w:sz="4" w:space="0"/>
              <w:right w:val="single" w:color="0070C0" w:sz="4" w:space="0"/>
            </w:tcBorders>
            <w:shd w:val="clear" w:color="auto" w:fill="auto"/>
            <w:tcMar/>
          </w:tcPr>
          <w:p w:rsidR="0085049A" w:rsidP="0085049A" w:rsidRDefault="0085049A" w14:paraId="5EB20EF4"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rsidR="00FD56BF" w:rsidRDefault="00FD56BF" w14:paraId="04104A8D" w14:textId="77777777"/>
    <w:p w:rsidR="005E5034" w:rsidRDefault="005E5034" w14:paraId="0008C012" w14:textId="77777777"/>
    <w:p w:rsidR="00526C42" w:rsidRDefault="00526C42" w14:paraId="6ABD1288" w14:textId="77777777">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874DC" w:rsidTr="3B8B009E" w14:paraId="2FC691D4"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0874DC" w:rsidP="00C1119B" w:rsidRDefault="000874DC" w14:paraId="727CDAC0"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0874DC" w:rsidP="3B8B009E" w:rsidRDefault="000874DC" w14:paraId="3AE0DC14"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0874DC" w:rsidP="3B8B009E" w:rsidRDefault="000874DC" w14:paraId="5F67CD7F"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0874DC" w:rsidP="3B8B009E" w:rsidRDefault="000874DC" w14:paraId="2C435FFF"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0874DC" w:rsidTr="3B8B009E" w14:paraId="58E8BEE6"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0874DC" w:rsidP="3B8B009E" w:rsidRDefault="000874DC" w14:paraId="6FD543D6"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1</w:t>
            </w:r>
            <w:r w:rsidRPr="3B8B009E" w:rsidR="3B8B009E">
              <w:rPr>
                <w:rStyle w:val="IntenseEmphasis"/>
                <w:i w:val="0"/>
                <w:iCs w:val="0"/>
                <w:color w:val="FFFFFF" w:themeColor="background1" w:themeTint="FF" w:themeShade="FF"/>
              </w:rPr>
              <w:t>3</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0874DC" w:rsidP="3B8B009E" w:rsidRDefault="000874DC" w14:paraId="63985011"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0874DC" w:rsidP="3B8B009E" w:rsidRDefault="000874DC" w14:paraId="65448898"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0874DC" w:rsidP="3B8B009E" w:rsidRDefault="000874DC" w14:paraId="1139290E"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D719B4" w:rsidP="00D719B4" w:rsidRDefault="00D719B4" w14:paraId="73F05BF6"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4243"/>
        <w:gridCol w:w="3837"/>
      </w:tblGrid>
      <w:tr w:rsidR="00C1119B" w:rsidTr="3B8B009E" w14:paraId="6B96D4CF"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595959" w:themeColor="text1" w:themeTint="A6" w:sz="4" w:space="0"/>
            </w:tcBorders>
            <w:shd w:val="clear" w:color="auto" w:fill="606060"/>
            <w:tcMar/>
          </w:tcPr>
          <w:p w:rsidRPr="00903B63" w:rsidR="00C1119B" w:rsidP="3B8B009E" w:rsidRDefault="00C1119B" w14:paraId="6704E779"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1</w:t>
            </w:r>
            <w:r w:rsidRPr="3B8B009E" w:rsidR="3B8B009E">
              <w:rPr>
                <w:rStyle w:val="IntenseEmphasis"/>
                <w:i w:val="0"/>
                <w:iCs w:val="0"/>
                <w:color w:val="FFFFFF" w:themeColor="background1" w:themeTint="FF" w:themeShade="FF"/>
              </w:rPr>
              <w:t>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595959" w:themeColor="text1" w:themeTint="A6" w:sz="4" w:space="0"/>
              <w:bottom w:val="single" w:color="595959" w:themeColor="text1" w:themeTint="A6" w:sz="4" w:space="0"/>
              <w:right w:val="single" w:color="595959" w:themeColor="text1" w:themeTint="A6" w:sz="4" w:space="0"/>
            </w:tcBorders>
            <w:shd w:val="clear" w:color="auto" w:fill="888888"/>
            <w:tcMar/>
          </w:tcPr>
          <w:p w:rsidRPr="00903B63" w:rsidR="00C1119B" w:rsidP="3B8B009E" w:rsidRDefault="00C1119B" w14:paraId="4230F795"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DD1A8C" w:rsidTr="3B8B009E" w14:paraId="7EEF38AA"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Mar/>
            <w:vAlign w:val="top"/>
          </w:tcPr>
          <w:p w:rsidRPr="00AE100E" w:rsidR="00DD1A8C" w:rsidP="3B8B009E" w:rsidRDefault="00DD1A8C" w14:paraId="45C23209" w14:textId="350B747F"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13.1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5A5A5A" w:sz="4" w:space="0"/>
              <w:right w:val="single" w:color="595959" w:themeColor="text1" w:themeTint="A6" w:sz="4" w:space="0"/>
            </w:tcBorders>
            <w:shd w:val="clear" w:color="auto" w:fill="E7E7E7"/>
            <w:tcMar/>
          </w:tcPr>
          <w:p w:rsidRPr="00223087" w:rsidR="00DD1A8C" w:rsidP="00DD1A8C" w:rsidRDefault="00DD1A8C" w14:paraId="460668CC" w14:textId="3271ED35"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if your engagements in the reporting year covered E, S and/or G </w:t>
            </w:r>
            <w:r w:rsidR="3B8B009E">
              <w:rPr/>
              <w:t>issues, providing an estimation of the breakdown.</w:t>
            </w:r>
          </w:p>
        </w:tc>
      </w:tr>
      <w:tr w:rsidR="00986BE4" w:rsidTr="3B8B009E" w14:paraId="4F3FE739" w14:textId="77777777">
        <w:trPr>
          <w:trHeight w:val="371"/>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Mar/>
          </w:tcPr>
          <w:p w:rsidRPr="00AE100E" w:rsidR="00DD1A8C" w:rsidP="00DD1A8C" w:rsidRDefault="00DD1A8C" w14:paraId="3A5DDACD"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43" w:type="dxa"/>
            <w:tcBorders>
              <w:top w:val="nil"/>
              <w:bottom w:val="single" w:color="A6A6A6" w:themeColor="background1" w:themeShade="A6" w:sz="4" w:space="0"/>
              <w:right w:val="single" w:color="BFBFBF" w:themeColor="background1" w:themeShade="BF" w:sz="4" w:space="0"/>
            </w:tcBorders>
            <w:shd w:val="clear" w:color="auto" w:fill="A6A6A6" w:themeFill="background1" w:themeFillShade="A6"/>
            <w:tcMar/>
          </w:tcPr>
          <w:p w:rsidRPr="008F14B9" w:rsidR="00DD1A8C" w:rsidP="3B8B009E" w:rsidRDefault="00DD1A8C" w14:paraId="3D9FCCDB"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Type of engagement</w:t>
            </w:r>
          </w:p>
        </w:tc>
        <w:tc>
          <w:tcPr>
            <w:cnfStyle w:val="000000000000" w:firstRow="0" w:lastRow="0" w:firstColumn="0" w:lastColumn="0" w:oddVBand="0" w:evenVBand="0" w:oddHBand="0" w:evenHBand="0" w:firstRowFirstColumn="0" w:firstRowLastColumn="0" w:lastRowFirstColumn="0" w:lastRowLastColumn="0"/>
            <w:tcW w:w="3837" w:type="dxa"/>
            <w:tcBorders>
              <w:top w:val="nil"/>
              <w:bottom w:val="single" w:color="A6A6A6" w:themeColor="background1" w:themeShade="A6" w:sz="4" w:space="0"/>
              <w:right w:val="single" w:color="595959" w:themeColor="text1" w:themeTint="A6" w:sz="4" w:space="0"/>
            </w:tcBorders>
            <w:shd w:val="clear" w:color="auto" w:fill="A6A6A6" w:themeFill="background1" w:themeFillShade="A6"/>
            <w:tcMar/>
          </w:tcPr>
          <w:p w:rsidRPr="008F14B9" w:rsidR="00DD1A8C" w:rsidP="3B8B009E" w:rsidRDefault="00DD1A8C" w14:paraId="3682B3FE" w14:textId="601AE5C6"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ESG issues</w:t>
            </w:r>
          </w:p>
        </w:tc>
      </w:tr>
      <w:tr w:rsidR="00DD1A8C" w:rsidTr="3B8B009E" w14:paraId="0CBBC5AB" w14:textId="77777777">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Mar/>
          </w:tcPr>
          <w:p w:rsidRPr="00AE100E" w:rsidR="00DD1A8C" w:rsidP="00DD1A8C" w:rsidRDefault="00DD1A8C" w14:paraId="6196484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43" w:type="dxa"/>
            <w:vMerge w:val="restart"/>
            <w:tcBorders>
              <w:top w:val="single" w:color="A6A6A6" w:themeColor="background1" w:themeShade="A6" w:sz="4" w:space="0"/>
              <w:right w:val="single" w:color="BFBFBF" w:themeColor="background1" w:themeShade="BF" w:sz="4" w:space="0"/>
            </w:tcBorders>
            <w:shd w:val="clear" w:color="auto" w:fill="auto"/>
            <w:tcMar/>
          </w:tcPr>
          <w:p w:rsidRPr="00F80163" w:rsidR="00DD1A8C" w:rsidP="00DD1A8C" w:rsidRDefault="00DD1A8C" w14:paraId="5D5FAC13" w14:textId="3CF7B8A4"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Individual/I</w:t>
            </w:r>
            <w:r w:rsidR="3B8B009E">
              <w:rPr/>
              <w:t>nternal</w:t>
            </w:r>
            <w:r w:rsidR="3B8B009E">
              <w:rPr/>
              <w:t xml:space="preserve"> staff engagements</w:t>
            </w:r>
          </w:p>
        </w:tc>
        <w:tc>
          <w:tcPr>
            <w:cnfStyle w:val="000000000000" w:firstRow="0" w:lastRow="0" w:firstColumn="0" w:lastColumn="0" w:oddVBand="0" w:evenVBand="0" w:oddHBand="0" w:evenHBand="0" w:firstRowFirstColumn="0" w:firstRowLastColumn="0" w:lastRowFirstColumn="0" w:lastRowLastColumn="0"/>
            <w:tcW w:w="3837" w:type="dxa"/>
            <w:tcBorders>
              <w:top w:val="single" w:color="A6A6A6" w:themeColor="background1" w:themeShade="A6" w:sz="4" w:space="0"/>
              <w:right w:val="single" w:color="595959" w:themeColor="text1" w:themeTint="A6" w:sz="4" w:space="0"/>
            </w:tcBorders>
            <w:shd w:val="clear" w:color="auto" w:fill="auto"/>
            <w:tcMar/>
          </w:tcPr>
          <w:p w:rsidRPr="00A518D6" w:rsidR="00DD1A8C" w:rsidRDefault="00DD1A8C" w14:paraId="3A593E67" w14:textId="06732D85" w14:noSpellErr="1">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4B00A66D" wp14:editId="72FD8693">
                  <wp:extent cx="252000" cy="139699"/>
                  <wp:effectExtent l="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Environmental </w:t>
            </w:r>
            <w:r>
              <w:rPr/>
              <w:t>o</w:t>
            </w:r>
            <w:r w:rsidRPr="00F80163">
              <w:rPr/>
              <w:t>nly</w:t>
            </w:r>
          </w:p>
        </w:tc>
      </w:tr>
      <w:tr w:rsidR="00DD1A8C" w:rsidTr="3B8B009E" w14:paraId="7EE06258" w14:textId="77777777">
        <w:trPr>
          <w:trHeight w:val="36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DD1A8C" w:rsidP="00DD1A8C" w:rsidRDefault="00DD1A8C" w14:paraId="1A9AF934" w14:textId="77777777">
            <w:pPr>
              <w:pStyle w:val="INDICATORNUMBER"/>
              <w:rPr>
                <w:rStyle w:val="IntenseEmphasis"/>
                <w:b/>
                <w:bCs w:val="0"/>
                <w:i w:val="0"/>
                <w:iCs w:val="0"/>
                <w:color w:val="595959"/>
              </w:rPr>
            </w:pPr>
          </w:p>
        </w:tc>
        <w:tc>
          <w:tcPr>
            <w:tcW w:w="4243" w:type="dxa"/>
            <w:vMerge/>
            <w:tcBorders>
              <w:right w:val="single" w:color="BFBFBF" w:themeColor="background1" w:themeShade="BF" w:sz="4" w:space="0"/>
            </w:tcBorders>
            <w:shd w:val="clear" w:color="auto" w:fill="auto"/>
          </w:tcPr>
          <w:p w:rsidR="00DD1A8C" w:rsidP="00DD1A8C" w:rsidRDefault="00DD1A8C" w14:paraId="46570FB0"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7" w:type="dxa"/>
            <w:tcBorders>
              <w:top w:val="single" w:color="A6A6A6" w:themeColor="background1" w:themeShade="A6" w:sz="4" w:space="0"/>
              <w:right w:val="single" w:color="595959" w:themeColor="text1" w:themeTint="A6" w:sz="4" w:space="0"/>
            </w:tcBorders>
            <w:shd w:val="clear" w:color="auto" w:fill="auto"/>
            <w:tcMar/>
          </w:tcPr>
          <w:p w:rsidRPr="008748D0" w:rsidR="00DD1A8C" w:rsidRDefault="00DD1A8C" w14:paraId="1501BDF0" w14:textId="0BA5F4CD" w14:noSpellErr="1">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0320B396" wp14:editId="1896307A">
                  <wp:extent cx="252000" cy="139699"/>
                  <wp:effectExtent l="0" t="0" r="0" b="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w:t>
            </w:r>
            <w:r>
              <w:rPr/>
              <w:t>Social</w:t>
            </w:r>
            <w:r w:rsidRPr="00F80163">
              <w:rPr/>
              <w:t xml:space="preserve"> </w:t>
            </w:r>
            <w:r>
              <w:rPr/>
              <w:t>o</w:t>
            </w:r>
            <w:r w:rsidRPr="00F80163">
              <w:rPr/>
              <w:t>nly</w:t>
            </w:r>
          </w:p>
        </w:tc>
      </w:tr>
      <w:tr w:rsidR="00DD1A8C" w:rsidTr="3B8B009E" w14:paraId="2113C60F" w14:textId="77777777">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DD1A8C" w:rsidP="00DD1A8C" w:rsidRDefault="00DD1A8C" w14:paraId="0129D916" w14:textId="77777777">
            <w:pPr>
              <w:pStyle w:val="INDICATORNUMBER"/>
              <w:rPr>
                <w:rStyle w:val="IntenseEmphasis"/>
                <w:b/>
                <w:bCs w:val="0"/>
                <w:i w:val="0"/>
                <w:iCs w:val="0"/>
                <w:color w:val="595959"/>
              </w:rPr>
            </w:pPr>
          </w:p>
        </w:tc>
        <w:tc>
          <w:tcPr>
            <w:tcW w:w="4243" w:type="dxa"/>
            <w:vMerge/>
            <w:tcBorders>
              <w:right w:val="single" w:color="BFBFBF" w:themeColor="background1" w:themeShade="BF" w:sz="4" w:space="0"/>
            </w:tcBorders>
            <w:shd w:val="clear" w:color="auto" w:fill="auto"/>
          </w:tcPr>
          <w:p w:rsidR="00DD1A8C" w:rsidP="00DD1A8C" w:rsidRDefault="00DD1A8C" w14:paraId="3D79D212"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7" w:type="dxa"/>
            <w:tcBorders>
              <w:top w:val="single" w:color="A6A6A6" w:themeColor="background1" w:themeShade="A6" w:sz="4" w:space="0"/>
              <w:right w:val="single" w:color="595959" w:themeColor="text1" w:themeTint="A6" w:sz="4" w:space="0"/>
            </w:tcBorders>
            <w:shd w:val="clear" w:color="auto" w:fill="auto"/>
            <w:tcMar/>
          </w:tcPr>
          <w:p w:rsidRPr="00F80163" w:rsidR="00DD1A8C" w:rsidRDefault="00DD1A8C" w14:paraId="057CD569" w14:textId="23C23E02" w14:noSpellErr="1">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54CE6787" wp14:editId="0D668129">
                  <wp:extent cx="252000" cy="139699"/>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w:t>
            </w:r>
            <w:r>
              <w:rPr/>
              <w:t>Corporate Governance</w:t>
            </w:r>
            <w:r w:rsidRPr="00F80163">
              <w:rPr/>
              <w:t xml:space="preserve"> </w:t>
            </w:r>
            <w:r>
              <w:rPr/>
              <w:t>o</w:t>
            </w:r>
            <w:r w:rsidRPr="00F80163">
              <w:rPr/>
              <w:t>nly</w:t>
            </w:r>
          </w:p>
        </w:tc>
      </w:tr>
      <w:tr w:rsidR="00DD1A8C" w:rsidTr="3B8B009E" w14:paraId="3F3AFA8E" w14:textId="77777777">
        <w:trPr>
          <w:trHeight w:val="36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DD1A8C" w:rsidP="00DD1A8C" w:rsidRDefault="00DD1A8C" w14:paraId="0EA1E7AC" w14:textId="77777777">
            <w:pPr>
              <w:pStyle w:val="INDICATORNUMBER"/>
              <w:rPr>
                <w:rStyle w:val="IntenseEmphasis"/>
                <w:b/>
                <w:bCs w:val="0"/>
                <w:i w:val="0"/>
                <w:iCs w:val="0"/>
                <w:color w:val="595959"/>
              </w:rPr>
            </w:pPr>
          </w:p>
        </w:tc>
        <w:tc>
          <w:tcPr>
            <w:tcW w:w="4243" w:type="dxa"/>
            <w:vMerge/>
            <w:tcBorders>
              <w:right w:val="single" w:color="BFBFBF" w:themeColor="background1" w:themeShade="BF" w:sz="4" w:space="0"/>
            </w:tcBorders>
            <w:shd w:val="clear" w:color="auto" w:fill="auto"/>
          </w:tcPr>
          <w:p w:rsidR="00DD1A8C" w:rsidP="00DD1A8C" w:rsidRDefault="00DD1A8C" w14:paraId="74416A21"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7" w:type="dxa"/>
            <w:tcBorders>
              <w:top w:val="single" w:color="A6A6A6" w:themeColor="background1" w:themeShade="A6" w:sz="4" w:space="0"/>
              <w:right w:val="single" w:color="595959" w:themeColor="text1" w:themeTint="A6" w:sz="4" w:space="0"/>
            </w:tcBorders>
            <w:shd w:val="clear" w:color="auto" w:fill="auto"/>
            <w:tcMar/>
          </w:tcPr>
          <w:p w:rsidRPr="00F80163" w:rsidR="00DD1A8C" w:rsidRDefault="00DD1A8C" w14:paraId="0C915A1E" w14:textId="1F5D4DC8" w14:noSpellErr="1">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3075B093" wp14:editId="2E03D776">
                  <wp:extent cx="252000" cy="139699"/>
                  <wp:effectExtent l="0" t="0" r="0" b="0"/>
                  <wp:docPr id="21"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w:t>
            </w:r>
            <w:r>
              <w:rPr/>
              <w:t xml:space="preserve">Overlapping ESG </w:t>
            </w:r>
          </w:p>
        </w:tc>
      </w:tr>
      <w:tr w:rsidR="00986BE4" w:rsidTr="3B8B009E" w14:paraId="5744664B" w14:textId="77777777">
        <w:trPr>
          <w:cnfStyle w:val="000000100000" w:firstRow="0" w:lastRow="0" w:firstColumn="0" w:lastColumn="0" w:oddVBand="0" w:evenVBand="0" w:oddHBand="1" w:evenHBand="0" w:firstRowFirstColumn="0" w:firstRowLastColumn="0" w:lastRowFirstColumn="0" w:lastRowLastColumn="0"/>
          <w:trHeight w:val="351"/>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DD1A8C" w:rsidP="00DD1A8C" w:rsidRDefault="00DD1A8C" w14:paraId="54AAE244" w14:textId="77777777">
            <w:pPr>
              <w:pStyle w:val="INDICATORNUMBER"/>
              <w:rPr>
                <w:rStyle w:val="IntenseEmphasis"/>
                <w:b/>
                <w:bCs w:val="0"/>
                <w:i w:val="0"/>
                <w:iCs w:val="0"/>
                <w:color w:val="595959"/>
              </w:rPr>
            </w:pPr>
          </w:p>
        </w:tc>
        <w:tc>
          <w:tcPr>
            <w:tcW w:w="4243" w:type="dxa"/>
            <w:vMerge/>
            <w:tcBorders>
              <w:bottom w:val="single" w:color="A6A6A6" w:themeColor="background1" w:themeShade="A6" w:sz="4" w:space="0"/>
              <w:right w:val="single" w:color="BFBFBF" w:themeColor="background1" w:themeShade="BF" w:sz="4" w:space="0"/>
            </w:tcBorders>
            <w:shd w:val="clear" w:color="auto" w:fill="auto"/>
          </w:tcPr>
          <w:p w:rsidR="00DD1A8C" w:rsidP="00DD1A8C" w:rsidRDefault="00DD1A8C" w14:paraId="3AB72BE3"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7"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A518D6" w:rsidR="00DD1A8C" w:rsidP="3B8B009E" w:rsidRDefault="00DD1A8C" w14:paraId="201B6D7F"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 xml:space="preserve">100% </w:t>
            </w:r>
          </w:p>
        </w:tc>
      </w:tr>
      <w:tr w:rsidR="00986BE4" w:rsidTr="3B8B009E" w14:paraId="1391F8D5" w14:textId="77777777">
        <w:trPr>
          <w:trHeight w:val="17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color="A6A6A6" w:themeColor="background1" w:themeShade="A6" w:sz="4" w:space="0"/>
            </w:tcBorders>
            <w:tcMar/>
          </w:tcPr>
          <w:p w:rsidRPr="00AE100E" w:rsidR="00DD1A8C" w:rsidP="00DD1A8C" w:rsidRDefault="00DD1A8C" w14:paraId="76153E2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43" w:type="dxa"/>
            <w:vMerge w:val="restart"/>
            <w:tcBorders>
              <w:top w:val="single" w:color="A6A6A6" w:themeColor="background1" w:themeShade="A6" w:sz="4" w:space="0"/>
              <w:right w:val="single" w:color="BFBFBF" w:themeColor="background1" w:themeShade="BF" w:sz="4" w:space="0"/>
            </w:tcBorders>
            <w:shd w:val="clear" w:color="auto" w:fill="auto"/>
            <w:tcMar/>
          </w:tcPr>
          <w:p w:rsidR="00DD1A8C" w:rsidP="00DD1A8C" w:rsidRDefault="00DD1A8C" w14:paraId="27FF8357" w14:textId="597DB850"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C</w:t>
            </w:r>
            <w:r w:rsidR="3B8B009E">
              <w:rPr/>
              <w:t xml:space="preserve">ollaborative </w:t>
            </w:r>
            <w:r w:rsidR="3B8B009E">
              <w:rPr/>
              <w:t>engagements</w:t>
            </w:r>
          </w:p>
        </w:tc>
        <w:tc>
          <w:tcPr>
            <w:cnfStyle w:val="000000000000" w:firstRow="0" w:lastRow="0" w:firstColumn="0" w:lastColumn="0" w:oddVBand="0" w:evenVBand="0" w:oddHBand="0" w:evenHBand="0" w:firstRowFirstColumn="0" w:firstRowLastColumn="0" w:lastRowFirstColumn="0" w:lastRowLastColumn="0"/>
            <w:tcW w:w="3837"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A518D6" w:rsidR="00DD1A8C" w:rsidRDefault="00DD1A8C" w14:paraId="105E7A99" w14:textId="4714B9EA" w14:noSpellErr="1">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646D9E76" wp14:editId="5C64F17A">
                  <wp:extent cx="252000" cy="139699"/>
                  <wp:effectExtent l="0" t="0" r="0" b="0"/>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Environmental </w:t>
            </w:r>
            <w:r>
              <w:rPr/>
              <w:t>o</w:t>
            </w:r>
            <w:r w:rsidRPr="00F80163">
              <w:rPr/>
              <w:t>nly</w:t>
            </w:r>
          </w:p>
        </w:tc>
      </w:tr>
      <w:tr w:rsidR="00986BE4" w:rsidTr="3B8B009E" w14:paraId="23078E5C" w14:textId="77777777">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color="A6A6A6" w:themeColor="background1" w:themeShade="A6" w:sz="4" w:space="0"/>
            </w:tcBorders>
          </w:tcPr>
          <w:p w:rsidRPr="00AE100E" w:rsidR="00DD1A8C" w:rsidP="00DD1A8C" w:rsidRDefault="00DD1A8C" w14:paraId="6203AE29" w14:textId="77777777">
            <w:pPr>
              <w:pStyle w:val="INDICATORNUMBER"/>
              <w:rPr>
                <w:rStyle w:val="IntenseEmphasis"/>
                <w:b/>
                <w:bCs w:val="0"/>
                <w:i w:val="0"/>
                <w:iCs w:val="0"/>
                <w:color w:val="595959"/>
              </w:rPr>
            </w:pPr>
          </w:p>
        </w:tc>
        <w:tc>
          <w:tcPr>
            <w:tcW w:w="4243" w:type="dxa"/>
            <w:vMerge/>
            <w:tcBorders>
              <w:right w:val="single" w:color="BFBFBF" w:themeColor="background1" w:themeShade="BF" w:sz="4" w:space="0"/>
            </w:tcBorders>
            <w:shd w:val="clear" w:color="auto" w:fill="auto"/>
          </w:tcPr>
          <w:p w:rsidR="00DD1A8C" w:rsidP="00DD1A8C" w:rsidRDefault="00DD1A8C" w14:paraId="423D503C"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7"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8748D0" w:rsidR="00DD1A8C" w:rsidRDefault="00DD1A8C" w14:paraId="453BD282" w14:textId="012D3295" w14:noSpellErr="1">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2790C2A4" wp14:editId="7787E7F0">
                  <wp:extent cx="252000" cy="139699"/>
                  <wp:effectExtent l="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w:t>
            </w:r>
            <w:r>
              <w:rPr/>
              <w:t>Social</w:t>
            </w:r>
            <w:r w:rsidRPr="00F80163">
              <w:rPr/>
              <w:t xml:space="preserve"> </w:t>
            </w:r>
            <w:r>
              <w:rPr/>
              <w:t>o</w:t>
            </w:r>
            <w:r w:rsidRPr="00F80163">
              <w:rPr/>
              <w:t>nly</w:t>
            </w:r>
          </w:p>
        </w:tc>
      </w:tr>
      <w:tr w:rsidR="00986BE4" w:rsidTr="3B8B009E" w14:paraId="07172709" w14:textId="77777777">
        <w:trPr>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color="A6A6A6" w:themeColor="background1" w:themeShade="A6" w:sz="4" w:space="0"/>
            </w:tcBorders>
          </w:tcPr>
          <w:p w:rsidRPr="00AE100E" w:rsidR="00DD1A8C" w:rsidP="00DD1A8C" w:rsidRDefault="00DD1A8C" w14:paraId="73ED1DAF" w14:textId="77777777">
            <w:pPr>
              <w:pStyle w:val="INDICATORNUMBER"/>
              <w:rPr>
                <w:rStyle w:val="IntenseEmphasis"/>
                <w:b/>
                <w:bCs w:val="0"/>
                <w:i w:val="0"/>
                <w:iCs w:val="0"/>
                <w:color w:val="595959"/>
              </w:rPr>
            </w:pPr>
          </w:p>
        </w:tc>
        <w:tc>
          <w:tcPr>
            <w:tcW w:w="4243" w:type="dxa"/>
            <w:vMerge/>
            <w:tcBorders>
              <w:right w:val="single" w:color="BFBFBF" w:themeColor="background1" w:themeShade="BF" w:sz="4" w:space="0"/>
            </w:tcBorders>
            <w:shd w:val="clear" w:color="auto" w:fill="auto"/>
          </w:tcPr>
          <w:p w:rsidR="00DD1A8C" w:rsidP="00DD1A8C" w:rsidRDefault="00DD1A8C" w14:paraId="6A98C09A"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7"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F80163" w:rsidR="00DD1A8C" w:rsidRDefault="00DD1A8C" w14:paraId="0121C1DF" w14:textId="3DFA392C" w14:noSpellErr="1">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33D9E4A4" wp14:editId="49252432">
                  <wp:extent cx="252000" cy="139699"/>
                  <wp:effectExtent l="0" t="0" r="0"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w:t>
            </w:r>
            <w:r>
              <w:rPr/>
              <w:t>Corporate Governance</w:t>
            </w:r>
            <w:r w:rsidRPr="00F80163">
              <w:rPr/>
              <w:t xml:space="preserve"> </w:t>
            </w:r>
            <w:r>
              <w:rPr/>
              <w:t>o</w:t>
            </w:r>
            <w:r w:rsidRPr="00F80163">
              <w:rPr/>
              <w:t>nly</w:t>
            </w:r>
          </w:p>
        </w:tc>
      </w:tr>
      <w:tr w:rsidR="00986BE4" w:rsidTr="3B8B009E" w14:paraId="370DFD45" w14:textId="77777777">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color="A6A6A6" w:themeColor="background1" w:themeShade="A6" w:sz="4" w:space="0"/>
            </w:tcBorders>
          </w:tcPr>
          <w:p w:rsidRPr="00AE100E" w:rsidR="00DD1A8C" w:rsidP="00DD1A8C" w:rsidRDefault="00DD1A8C" w14:paraId="1E413F64" w14:textId="77777777">
            <w:pPr>
              <w:pStyle w:val="INDICATORNUMBER"/>
              <w:rPr>
                <w:rStyle w:val="IntenseEmphasis"/>
                <w:b/>
                <w:bCs w:val="0"/>
                <w:i w:val="0"/>
                <w:iCs w:val="0"/>
                <w:color w:val="595959"/>
              </w:rPr>
            </w:pPr>
          </w:p>
        </w:tc>
        <w:tc>
          <w:tcPr>
            <w:tcW w:w="4243" w:type="dxa"/>
            <w:vMerge/>
            <w:tcBorders>
              <w:right w:val="single" w:color="BFBFBF" w:themeColor="background1" w:themeShade="BF" w:sz="4" w:space="0"/>
            </w:tcBorders>
            <w:shd w:val="clear" w:color="auto" w:fill="auto"/>
          </w:tcPr>
          <w:p w:rsidR="00DD1A8C" w:rsidP="00DD1A8C" w:rsidRDefault="00DD1A8C" w14:paraId="4829AA5E"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7"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F80163" w:rsidR="00DD1A8C" w:rsidRDefault="00DD1A8C" w14:paraId="0179C1D7" w14:textId="43702BEB" w14:noSpellErr="1">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30EA69FB" wp14:editId="2BF09787">
                  <wp:extent cx="252000" cy="139699"/>
                  <wp:effectExtent l="0" t="0" r="0" b="0"/>
                  <wp:docPr id="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w:t>
            </w:r>
            <w:r>
              <w:rPr/>
              <w:t>Overlapping ESG issues</w:t>
            </w:r>
          </w:p>
        </w:tc>
      </w:tr>
      <w:tr w:rsidR="00986BE4" w:rsidTr="3B8B009E" w14:paraId="0C9383E6" w14:textId="77777777">
        <w:trPr>
          <w:trHeight w:val="449"/>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color="A6A6A6" w:themeColor="background1" w:themeShade="A6" w:sz="4" w:space="0"/>
            </w:tcBorders>
          </w:tcPr>
          <w:p w:rsidRPr="00AE100E" w:rsidR="00DD1A8C" w:rsidP="00DD1A8C" w:rsidRDefault="00DD1A8C" w14:paraId="2EBA0155" w14:textId="77777777">
            <w:pPr>
              <w:pStyle w:val="INDICATORNUMBER"/>
              <w:rPr>
                <w:rStyle w:val="IntenseEmphasis"/>
                <w:b/>
                <w:bCs w:val="0"/>
                <w:i w:val="0"/>
                <w:iCs w:val="0"/>
                <w:color w:val="595959"/>
              </w:rPr>
            </w:pPr>
          </w:p>
        </w:tc>
        <w:tc>
          <w:tcPr>
            <w:tcW w:w="4243" w:type="dxa"/>
            <w:vMerge/>
            <w:tcBorders>
              <w:bottom w:val="single" w:color="auto" w:sz="4" w:space="0"/>
              <w:right w:val="single" w:color="BFBFBF" w:themeColor="background1" w:themeShade="BF" w:sz="4" w:space="0"/>
            </w:tcBorders>
            <w:shd w:val="clear" w:color="auto" w:fill="auto"/>
          </w:tcPr>
          <w:p w:rsidR="00DD1A8C" w:rsidP="00DD1A8C" w:rsidRDefault="00DD1A8C" w14:paraId="30D1E0D6"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7" w:type="dxa"/>
            <w:tcBorders>
              <w:top w:val="single" w:color="A6A6A6" w:themeColor="background1" w:themeShade="A6" w:sz="4" w:space="0"/>
              <w:bottom w:val="single" w:color="auto" w:sz="4" w:space="0"/>
              <w:right w:val="single" w:color="595959" w:themeColor="text1" w:themeTint="A6" w:sz="4" w:space="0"/>
            </w:tcBorders>
            <w:shd w:val="clear" w:color="auto" w:fill="auto"/>
            <w:tcMar/>
          </w:tcPr>
          <w:p w:rsidRPr="00A518D6" w:rsidR="00DD1A8C" w:rsidP="3B8B009E" w:rsidRDefault="00DD1A8C" w14:paraId="7EAB4C1A"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rPr>
              <w:t xml:space="preserve">100% </w:t>
            </w:r>
          </w:p>
        </w:tc>
      </w:tr>
    </w:tbl>
    <w:tbl>
      <w:tblPr>
        <w:tblStyle w:val="SubSectionIndicatorTableVOLUNTARY"/>
        <w:tblpPr w:leftFromText="180" w:rightFromText="180" w:vertAnchor="text" w:tblpY="5"/>
        <w:tblW w:w="9214" w:type="dxa"/>
        <w:tblInd w:w="0" w:type="dxa"/>
        <w:tblLayout w:type="fixed"/>
        <w:tblLook w:val="04A0" w:firstRow="1" w:lastRow="0" w:firstColumn="1" w:lastColumn="0" w:noHBand="0" w:noVBand="1"/>
      </w:tblPr>
      <w:tblGrid>
        <w:gridCol w:w="1129"/>
        <w:gridCol w:w="4253"/>
        <w:gridCol w:w="3832"/>
      </w:tblGrid>
      <w:tr w:rsidR="00391E27" w:rsidTr="3B8B009E" w14:paraId="360C40F9" w14:textId="77777777">
        <w:trPr>
          <w:cnfStyle w:val="100000000000" w:firstRow="1" w:lastRow="0" w:firstColumn="0" w:lastColumn="0" w:oddVBand="0" w:evenVBand="0" w:oddHBand="0" w:evenHBand="0" w:firstRowFirstColumn="0" w:firstRowLastColumn="0" w:lastRowFirstColumn="0" w:lastRowLastColumn="0"/>
          <w:trHeight w:val="177"/>
        </w:trPr>
        <w:tc>
          <w:tcPr>
            <w:cnfStyle w:val="001000000100" w:firstRow="0" w:lastRow="0" w:firstColumn="1" w:lastColumn="0" w:oddVBand="0" w:evenVBand="0" w:oddHBand="0" w:evenHBand="0" w:firstRowFirstColumn="1" w:firstRowLastColumn="0" w:lastRowFirstColumn="0" w:lastRowLastColumn="0"/>
            <w:tcW w:w="1129" w:type="dxa"/>
            <w:vMerge w:val="restart"/>
            <w:tcBorders>
              <w:top w:val="nil"/>
              <w:bottom w:val="single" w:color="595959" w:themeColor="text1" w:themeTint="A6" w:sz="4" w:space="0"/>
              <w:right w:val="single" w:color="595959" w:themeColor="text1" w:themeTint="A6" w:sz="4" w:space="0"/>
            </w:tcBorders>
            <w:shd w:val="clear" w:color="auto" w:fill="E7E7E7"/>
            <w:tcMar/>
          </w:tcPr>
          <w:p w:rsidRPr="00AE100E" w:rsidR="005430F1" w:rsidP="005430F1" w:rsidRDefault="005430F1" w14:paraId="22824EAC" w14:textId="224C7FB9">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3" w:type="dxa"/>
            <w:vMerge w:val="restart"/>
            <w:tcBorders>
              <w:top w:val="nil"/>
              <w:left w:val="single" w:color="595959" w:themeColor="text1" w:themeTint="A6" w:sz="4" w:space="0"/>
              <w:bottom w:val="single" w:color="A6A6A6" w:themeColor="background1" w:themeShade="A6" w:sz="4" w:space="0"/>
              <w:right w:val="single" w:color="BFBFBF" w:themeColor="background1" w:themeShade="BF" w:sz="4" w:space="0"/>
            </w:tcBorders>
            <w:shd w:val="clear" w:color="auto" w:fill="auto"/>
            <w:tcMar/>
          </w:tcPr>
          <w:p w:rsidR="005430F1" w:rsidP="00055049" w:rsidRDefault="005430F1" w14:paraId="7C10EB75" w14:textId="7865BC51" w14:noSpellErr="1">
            <w:pPr>
              <w:pStyle w:val="INDICATORTEXT"/>
              <w:cnfStyle w:val="100000000000" w:firstRow="1" w:lastRow="0" w:firstColumn="0" w:lastColumn="0" w:oddVBand="0" w:evenVBand="0" w:oddHBand="0" w:evenHBand="0" w:firstRowFirstColumn="0" w:firstRowLastColumn="0" w:lastRowFirstColumn="0" w:lastRowLastColumn="0"/>
            </w:pPr>
            <w:r w:rsidR="3B8B009E">
              <w:rPr/>
              <w:t>S</w:t>
            </w:r>
            <w:r w:rsidR="3B8B009E">
              <w:rPr/>
              <w:t>ervice provider</w:t>
            </w:r>
            <w:r w:rsidR="3B8B009E">
              <w:rPr/>
              <w:t xml:space="preserve"> engagements</w:t>
            </w:r>
          </w:p>
        </w:tc>
        <w:tc>
          <w:tcPr>
            <w:cnfStyle w:val="000000000000" w:firstRow="0" w:lastRow="0" w:firstColumn="0" w:lastColumn="0" w:oddVBand="0" w:evenVBand="0" w:oddHBand="0" w:evenHBand="0" w:firstRowFirstColumn="0" w:firstRowLastColumn="0" w:lastRowFirstColumn="0" w:lastRowLastColumn="0"/>
            <w:tcW w:w="3832" w:type="dxa"/>
            <w:tcBorders>
              <w:top w:val="nil"/>
              <w:bottom w:val="single" w:color="A6A6A6" w:themeColor="background1" w:themeShade="A6" w:sz="4" w:space="0"/>
              <w:right w:val="single" w:color="595959" w:themeColor="text1" w:themeTint="A6" w:sz="4" w:space="0"/>
            </w:tcBorders>
            <w:shd w:val="clear" w:color="auto" w:fill="auto"/>
            <w:tcMar/>
          </w:tcPr>
          <w:p w:rsidRPr="00A518D6" w:rsidR="005430F1" w:rsidP="00055049" w:rsidRDefault="005430F1" w14:paraId="3025D294" w14:textId="71F66CC7" w14:noSpellErr="1">
            <w:pPr>
              <w:pStyle w:val="INDICATORTEXT"/>
              <w:cnfStyle w:val="100000000000" w:firstRow="1" w:lastRow="0" w:firstColumn="0" w:lastColumn="0" w:oddVBand="0" w:evenVBand="0" w:oddHBand="0" w:evenHBand="0" w:firstRowFirstColumn="0" w:firstRowLastColumn="0" w:lastRowFirstColumn="0" w:lastRowLastColumn="0"/>
            </w:pPr>
            <w:r w:rsidRPr="00A518D6">
              <w:rPr>
                <w:noProof/>
              </w:rPr>
              <w:drawing>
                <wp:inline distT="0" distB="0" distL="0" distR="0" wp14:anchorId="490C1526" wp14:editId="6F94291F">
                  <wp:extent cx="252000" cy="139699"/>
                  <wp:effectExtent l="0" t="0" r="0" b="0"/>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Environmental </w:t>
            </w:r>
            <w:r>
              <w:rPr/>
              <w:t>o</w:t>
            </w:r>
            <w:r w:rsidRPr="00F80163">
              <w:rPr/>
              <w:t>nly</w:t>
            </w:r>
            <w:r w:rsidR="00931223">
              <w:rPr/>
              <w:t xml:space="preserve"> </w:t>
            </w:r>
          </w:p>
        </w:tc>
      </w:tr>
      <w:tr w:rsidR="009D18CB" w:rsidTr="3B8B009E" w14:paraId="7E9D8752" w14:textId="77777777">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129" w:type="dxa"/>
            <w:vMerge/>
            <w:tcBorders>
              <w:top w:val="single" w:color="595959" w:themeColor="text1" w:themeTint="A6" w:sz="4" w:space="0"/>
              <w:bottom w:val="single" w:color="595959" w:themeColor="text1" w:themeTint="A6" w:sz="4" w:space="0"/>
              <w:right w:val="single" w:color="595959" w:themeColor="text1" w:themeTint="A6" w:sz="4" w:space="0"/>
            </w:tcBorders>
          </w:tcPr>
          <w:p w:rsidRPr="00AE100E" w:rsidR="005430F1" w:rsidP="005430F1" w:rsidRDefault="005430F1" w14:paraId="0F2555B2" w14:textId="77777777">
            <w:pPr>
              <w:pStyle w:val="INDICATORNUMBER"/>
              <w:rPr>
                <w:rStyle w:val="IntenseEmphasis"/>
                <w:b/>
                <w:bCs w:val="0"/>
                <w:i w:val="0"/>
                <w:iCs w:val="0"/>
                <w:color w:val="595959"/>
              </w:rPr>
            </w:pPr>
          </w:p>
        </w:tc>
        <w:tc>
          <w:tcPr>
            <w:tcW w:w="4253" w:type="dxa"/>
            <w:vMerge/>
            <w:tcBorders>
              <w:top w:val="single" w:color="5A5A5A" w:sz="4" w:space="0"/>
              <w:left w:val="single" w:color="595959" w:themeColor="text1" w:themeTint="A6" w:sz="4" w:space="0"/>
              <w:bottom w:val="single" w:color="A6A6A6" w:themeColor="background1" w:themeShade="A6" w:sz="4" w:space="0"/>
              <w:right w:val="single" w:color="BFBFBF" w:themeColor="background1" w:themeShade="BF" w:sz="4" w:space="0"/>
            </w:tcBorders>
            <w:shd w:val="clear" w:color="auto" w:fill="auto"/>
          </w:tcPr>
          <w:p w:rsidR="005430F1" w:rsidP="005430F1" w:rsidRDefault="005430F1" w14:paraId="26553AD9"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2"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8748D0" w:rsidR="005430F1" w:rsidP="00055049" w:rsidRDefault="005430F1" w14:paraId="2EBF5E9D" w14:textId="15B80A27" w14:noSpellErr="1">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21FA6DB2" wp14:editId="1F4EFAA4">
                  <wp:extent cx="252000" cy="139699"/>
                  <wp:effectExtent l="0" t="0" r="0"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w:t>
            </w:r>
            <w:r>
              <w:rPr/>
              <w:t>Social</w:t>
            </w:r>
            <w:r w:rsidRPr="00F80163">
              <w:rPr/>
              <w:t xml:space="preserve"> </w:t>
            </w:r>
            <w:r>
              <w:rPr/>
              <w:t>o</w:t>
            </w:r>
            <w:r w:rsidRPr="00F80163">
              <w:rPr/>
              <w:t>nly</w:t>
            </w:r>
            <w:r w:rsidR="00931223">
              <w:rPr/>
              <w:t xml:space="preserve"> </w:t>
            </w:r>
          </w:p>
        </w:tc>
      </w:tr>
      <w:tr w:rsidR="009D18CB" w:rsidTr="3B8B009E" w14:paraId="53FB77A8" w14:textId="77777777">
        <w:trPr>
          <w:trHeight w:val="173"/>
        </w:trPr>
        <w:tc>
          <w:tcPr>
            <w:cnfStyle w:val="001000000000" w:firstRow="0" w:lastRow="0" w:firstColumn="1" w:lastColumn="0" w:oddVBand="0" w:evenVBand="0" w:oddHBand="0" w:evenHBand="0" w:firstRowFirstColumn="0" w:firstRowLastColumn="0" w:lastRowFirstColumn="0" w:lastRowLastColumn="0"/>
            <w:tcW w:w="1129" w:type="dxa"/>
            <w:vMerge/>
            <w:tcBorders>
              <w:top w:val="single" w:color="595959" w:themeColor="text1" w:themeTint="A6" w:sz="4" w:space="0"/>
              <w:bottom w:val="single" w:color="595959" w:themeColor="text1" w:themeTint="A6" w:sz="4" w:space="0"/>
              <w:right w:val="single" w:color="595959" w:themeColor="text1" w:themeTint="A6" w:sz="4" w:space="0"/>
            </w:tcBorders>
          </w:tcPr>
          <w:p w:rsidRPr="00AE100E" w:rsidR="005430F1" w:rsidP="005430F1" w:rsidRDefault="005430F1" w14:paraId="7C5D5044" w14:textId="77777777">
            <w:pPr>
              <w:pStyle w:val="INDICATORNUMBER"/>
              <w:rPr>
                <w:rStyle w:val="IntenseEmphasis"/>
                <w:b/>
                <w:bCs w:val="0"/>
                <w:i w:val="0"/>
                <w:iCs w:val="0"/>
                <w:color w:val="595959"/>
              </w:rPr>
            </w:pPr>
          </w:p>
        </w:tc>
        <w:tc>
          <w:tcPr>
            <w:tcW w:w="4253" w:type="dxa"/>
            <w:vMerge/>
            <w:tcBorders>
              <w:top w:val="single" w:color="5A5A5A" w:sz="4" w:space="0"/>
              <w:left w:val="single" w:color="595959" w:themeColor="text1" w:themeTint="A6" w:sz="4" w:space="0"/>
              <w:bottom w:val="single" w:color="A6A6A6" w:themeColor="background1" w:themeShade="A6" w:sz="4" w:space="0"/>
              <w:right w:val="single" w:color="BFBFBF" w:themeColor="background1" w:themeShade="BF" w:sz="4" w:space="0"/>
            </w:tcBorders>
            <w:shd w:val="clear" w:color="auto" w:fill="auto"/>
          </w:tcPr>
          <w:p w:rsidR="005430F1" w:rsidP="005430F1" w:rsidRDefault="005430F1" w14:paraId="22DD4E18"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2"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F80163" w:rsidR="005430F1" w:rsidP="00055049" w:rsidRDefault="005430F1" w14:paraId="1F09BF45" w14:textId="506A3762" w14:noSpellErr="1">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33F2292A" wp14:editId="6C2203F3">
                  <wp:extent cx="252000" cy="139699"/>
                  <wp:effectExtent l="0" t="0" r="0" b="0"/>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w:t>
            </w:r>
            <w:r>
              <w:rPr/>
              <w:t>Corporate Governance</w:t>
            </w:r>
            <w:r w:rsidRPr="00F80163">
              <w:rPr/>
              <w:t xml:space="preserve"> </w:t>
            </w:r>
            <w:r>
              <w:rPr/>
              <w:t>o</w:t>
            </w:r>
            <w:r w:rsidRPr="00F80163">
              <w:rPr/>
              <w:t>nly</w:t>
            </w:r>
            <w:r w:rsidR="00931223">
              <w:rPr/>
              <w:t xml:space="preserve"> </w:t>
            </w:r>
          </w:p>
        </w:tc>
      </w:tr>
      <w:tr w:rsidR="009D18CB" w:rsidTr="3B8B009E" w14:paraId="575D3D11" w14:textId="77777777">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129" w:type="dxa"/>
            <w:vMerge/>
            <w:tcBorders>
              <w:top w:val="single" w:color="595959" w:themeColor="text1" w:themeTint="A6" w:sz="4" w:space="0"/>
              <w:bottom w:val="single" w:color="595959" w:themeColor="text1" w:themeTint="A6" w:sz="4" w:space="0"/>
              <w:right w:val="single" w:color="595959" w:themeColor="text1" w:themeTint="A6" w:sz="4" w:space="0"/>
            </w:tcBorders>
          </w:tcPr>
          <w:p w:rsidRPr="00AE100E" w:rsidR="005430F1" w:rsidP="005430F1" w:rsidRDefault="005430F1" w14:paraId="712A4DB5" w14:textId="77777777">
            <w:pPr>
              <w:pStyle w:val="INDICATORNUMBER"/>
              <w:rPr>
                <w:rStyle w:val="IntenseEmphasis"/>
                <w:b/>
                <w:bCs w:val="0"/>
                <w:i w:val="0"/>
                <w:iCs w:val="0"/>
                <w:color w:val="595959"/>
              </w:rPr>
            </w:pPr>
          </w:p>
        </w:tc>
        <w:tc>
          <w:tcPr>
            <w:tcW w:w="4253" w:type="dxa"/>
            <w:vMerge/>
            <w:tcBorders>
              <w:top w:val="single" w:color="5A5A5A" w:sz="4" w:space="0"/>
              <w:left w:val="single" w:color="595959" w:themeColor="text1" w:themeTint="A6" w:sz="4" w:space="0"/>
              <w:bottom w:val="single" w:color="A6A6A6" w:themeColor="background1" w:themeShade="A6" w:sz="4" w:space="0"/>
              <w:right w:val="single" w:color="BFBFBF" w:themeColor="background1" w:themeShade="BF" w:sz="4" w:space="0"/>
            </w:tcBorders>
            <w:shd w:val="clear" w:color="auto" w:fill="auto"/>
          </w:tcPr>
          <w:p w:rsidR="005430F1" w:rsidP="005430F1" w:rsidRDefault="005430F1" w14:paraId="7EF4053F"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2" w:type="dxa"/>
            <w:tcBorders>
              <w:top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F80163" w:rsidR="005430F1" w:rsidP="00055049" w:rsidRDefault="005430F1" w14:paraId="727A42B0" w14:textId="15DB93CE" w14:noSpellErr="1">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6FFE7D5B" wp14:editId="111C0479">
                  <wp:extent cx="252000" cy="139699"/>
                  <wp:effectExtent l="0" t="0" r="0" b="0"/>
                  <wp:docPr id="29"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rPr/>
              <w:t xml:space="preserve">% </w:t>
            </w:r>
            <w:r>
              <w:rPr/>
              <w:t>Overlapping ESG issues</w:t>
            </w:r>
            <w:r w:rsidR="00931223">
              <w:rPr/>
              <w:t xml:space="preserve"> </w:t>
            </w:r>
          </w:p>
        </w:tc>
      </w:tr>
      <w:tr w:rsidR="009D18CB" w:rsidTr="3B8B009E" w14:paraId="30D5471F" w14:textId="77777777">
        <w:trPr>
          <w:trHeight w:val="330"/>
        </w:trPr>
        <w:tc>
          <w:tcPr>
            <w:cnfStyle w:val="001000000000" w:firstRow="0" w:lastRow="0" w:firstColumn="1" w:lastColumn="0" w:oddVBand="0" w:evenVBand="0" w:oddHBand="0" w:evenHBand="0" w:firstRowFirstColumn="0" w:firstRowLastColumn="0" w:lastRowFirstColumn="0" w:lastRowLastColumn="0"/>
            <w:tcW w:w="1129" w:type="dxa"/>
            <w:vMerge/>
            <w:tcBorders>
              <w:top w:val="single" w:color="595959" w:themeColor="text1" w:themeTint="A6" w:sz="4" w:space="0"/>
              <w:bottom w:val="single" w:color="595959" w:themeColor="text1" w:themeTint="A6" w:sz="4" w:space="0"/>
              <w:right w:val="single" w:color="595959" w:themeColor="text1" w:themeTint="A6" w:sz="4" w:space="0"/>
            </w:tcBorders>
          </w:tcPr>
          <w:p w:rsidRPr="00AE100E" w:rsidR="005430F1" w:rsidP="005430F1" w:rsidRDefault="005430F1" w14:paraId="2EFC9B01" w14:textId="77777777">
            <w:pPr>
              <w:pStyle w:val="INDICATORNUMBER"/>
              <w:rPr>
                <w:rStyle w:val="IntenseEmphasis"/>
                <w:b/>
                <w:bCs w:val="0"/>
                <w:i w:val="0"/>
                <w:iCs w:val="0"/>
                <w:color w:val="595959"/>
              </w:rPr>
            </w:pPr>
          </w:p>
        </w:tc>
        <w:tc>
          <w:tcPr>
            <w:tcW w:w="4253" w:type="dxa"/>
            <w:vMerge/>
            <w:tcBorders>
              <w:top w:val="single" w:color="5A5A5A" w:sz="4" w:space="0"/>
              <w:left w:val="single" w:color="595959" w:themeColor="text1" w:themeTint="A6" w:sz="4" w:space="0"/>
              <w:bottom w:val="single" w:color="A6A6A6" w:themeColor="background1" w:themeShade="A6" w:sz="4" w:space="0"/>
              <w:right w:val="single" w:color="BFBFBF" w:themeColor="background1" w:themeShade="BF" w:sz="4" w:space="0"/>
            </w:tcBorders>
            <w:shd w:val="clear" w:color="auto" w:fill="auto"/>
          </w:tcPr>
          <w:p w:rsidR="005430F1" w:rsidP="005430F1" w:rsidRDefault="005430F1" w14:paraId="2BD3496F"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3832" w:type="dxa"/>
            <w:tcBorders>
              <w:top w:val="single" w:color="A6A6A6" w:themeColor="background1" w:themeShade="A6" w:sz="4" w:space="0"/>
              <w:right w:val="single" w:color="595959" w:themeColor="text1" w:themeTint="A6" w:sz="4" w:space="0"/>
            </w:tcBorders>
            <w:shd w:val="clear" w:color="auto" w:fill="auto"/>
            <w:tcMar/>
          </w:tcPr>
          <w:p w:rsidRPr="00A518D6" w:rsidR="005430F1" w:rsidP="3B8B009E" w:rsidRDefault="005430F1" w14:paraId="63B4F985"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rPr>
              <w:t xml:space="preserve">100% </w:t>
            </w:r>
          </w:p>
        </w:tc>
      </w:tr>
      <w:tr w:rsidR="005430F1" w:rsidTr="3B8B009E" w14:paraId="349643E5"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color="595959" w:themeColor="text1" w:themeTint="A6" w:sz="4" w:space="0"/>
              <w:bottom w:val="single" w:color="595959" w:themeColor="text1" w:themeTint="A6" w:sz="4" w:space="0"/>
            </w:tcBorders>
            <w:tcMar/>
            <w:vAlign w:val="top"/>
          </w:tcPr>
          <w:p w:rsidRPr="00AE100E" w:rsidR="005430F1" w:rsidP="3B8B009E" w:rsidRDefault="005430F1" w14:paraId="01164802" w14:textId="23C1FA36"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13.</w:t>
            </w:r>
            <w:r w:rsidRPr="3B8B009E" w:rsidR="3B8B009E">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85" w:type="dxa"/>
            <w:gridSpan w:val="2"/>
            <w:tcBorders>
              <w:top w:val="single" w:color="595959" w:themeColor="text1" w:themeTint="A6" w:sz="4" w:space="0"/>
              <w:right w:val="single" w:color="595959" w:themeColor="text1" w:themeTint="A6" w:sz="4" w:space="0"/>
            </w:tcBorders>
            <w:shd w:val="clear" w:color="auto" w:fill="F2F2F2" w:themeFill="background1" w:themeFillShade="F2"/>
            <w:tcMar/>
          </w:tcPr>
          <w:p w:rsidR="005430F1" w:rsidP="005430F1" w:rsidRDefault="005430F1" w14:paraId="4ED51CBD" w14:textId="63A8C22E"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p>
          <w:p w:rsidRPr="00223087" w:rsidR="005430F1" w:rsidP="005430F1" w:rsidRDefault="005430F1" w14:paraId="60BC585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5430F1" w:rsidTr="3B8B009E" w14:paraId="1D0E4F7C" w14:textId="77777777">
        <w:trPr>
          <w:trHeight w:val="153"/>
        </w:trPr>
        <w:tc>
          <w:tcPr>
            <w:cnfStyle w:val="001000000000" w:firstRow="0" w:lastRow="0" w:firstColumn="1" w:lastColumn="0" w:oddVBand="0" w:evenVBand="0" w:oddHBand="0" w:evenHBand="0" w:firstRowFirstColumn="0" w:firstRowLastColumn="0" w:lastRowFirstColumn="0" w:lastRowLastColumn="0"/>
            <w:tcW w:w="1129" w:type="dxa"/>
            <w:vMerge/>
            <w:tcBorders>
              <w:bottom w:val="single" w:color="595959" w:themeColor="text1" w:themeTint="A6" w:sz="4" w:space="0"/>
            </w:tcBorders>
          </w:tcPr>
          <w:p w:rsidR="005430F1" w:rsidP="005430F1" w:rsidRDefault="005430F1" w14:paraId="03B781C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2"/>
            <w:tcBorders>
              <w:top w:val="nil"/>
              <w:bottom w:val="single" w:color="595959" w:themeColor="text1" w:themeTint="A6" w:sz="4" w:space="0"/>
              <w:right w:val="single" w:color="595959" w:themeColor="text1" w:themeTint="A6" w:sz="4" w:space="0"/>
            </w:tcBorders>
            <w:shd w:val="clear" w:color="auto" w:fill="auto"/>
            <w:tcMar/>
          </w:tcPr>
          <w:p w:rsidR="005430F1" w:rsidP="005430F1" w:rsidRDefault="005430F1" w14:paraId="31FB9EF8"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D719B4" w:rsidP="009A0832" w:rsidRDefault="00D719B4" w14:paraId="4530B456"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A0832" w:rsidTr="3B8B009E" w14:paraId="4821701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color="595959" w:themeColor="text1" w:themeTint="A6" w:sz="4" w:space="0"/>
            </w:tcBorders>
            <w:shd w:val="clear" w:color="auto" w:fill="606060"/>
            <w:tcMar/>
          </w:tcPr>
          <w:p w:rsidRPr="00191BC1" w:rsidR="009A0832" w:rsidP="3B8B009E" w:rsidRDefault="009A0832" w14:paraId="78832353"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w:t>
            </w:r>
            <w:r w:rsidRPr="3B8B009E" w:rsidR="3B8B009E">
              <w:rPr>
                <w:rStyle w:val="IntenseEmphasis"/>
                <w:b w:val="0"/>
                <w:bCs w:val="0"/>
                <w:i w:val="0"/>
                <w:iCs w:val="0"/>
                <w:color w:val="FFFFFF" w:themeColor="background1" w:themeTint="FF" w:themeShade="FF"/>
              </w:rPr>
              <w:t>3</w:t>
            </w:r>
          </w:p>
        </w:tc>
        <w:tc>
          <w:tcPr>
            <w:cnfStyle w:val="000000000000" w:firstRow="0" w:lastRow="0" w:firstColumn="0" w:lastColumn="0" w:oddVBand="0" w:evenVBand="0" w:oddHBand="0" w:evenHBand="0" w:firstRowFirstColumn="0" w:firstRowLastColumn="0" w:lastRowFirstColumn="0" w:lastRowLastColumn="0"/>
            <w:tcW w:w="0" w:type="dxa"/>
            <w:tcBorders>
              <w:top w:val="single" w:color="595959" w:themeColor="text1" w:themeTint="A6" w:sz="4" w:space="0"/>
            </w:tcBorders>
            <w:shd w:val="clear" w:color="auto" w:fill="A6A6A6" w:themeFill="background1" w:themeFillShade="A6"/>
            <w:tcMar/>
          </w:tcPr>
          <w:p w:rsidRPr="00191BC1" w:rsidR="009A0832" w:rsidP="3B8B009E" w:rsidRDefault="009A0832" w14:paraId="59EF306B"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CF025D" w:rsidR="009A0832" w:rsidTr="3B8B009E" w14:paraId="7E32EA30" w14:textId="77777777">
        <w:tc>
          <w:tcPr>
            <w:cnfStyle w:val="001000000000" w:firstRow="0" w:lastRow="0" w:firstColumn="1" w:lastColumn="0" w:oddVBand="0" w:evenVBand="0" w:oddHBand="0" w:evenHBand="0" w:firstRowFirstColumn="0" w:firstRowLastColumn="0" w:lastRowFirstColumn="0" w:lastRowLastColumn="0"/>
            <w:tcW w:w="0" w:type="dxa"/>
            <w:tcBorders>
              <w:top w:val="single" w:color="A6A6A6" w:themeColor="background1" w:themeShade="A6" w:sz="4" w:space="0"/>
              <w:bottom w:val="single" w:color="A6A6A6" w:themeColor="background1" w:themeShade="A6" w:sz="4" w:space="0"/>
            </w:tcBorders>
            <w:tcMar/>
          </w:tcPr>
          <w:p w:rsidRPr="00191BC1" w:rsidR="009A0832" w:rsidP="3B8B009E" w:rsidRDefault="009A0832" w14:paraId="53D9D7EE"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3</w:t>
            </w:r>
            <w:r w:rsidRPr="3B8B009E" w:rsidR="3B8B009E">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bottom w:val="single" w:color="A6A6A6" w:themeColor="background1" w:themeShade="A6" w:sz="4" w:space="0"/>
            </w:tcBorders>
            <w:tcMar/>
          </w:tcPr>
          <w:p w:rsidRPr="00173CDB" w:rsidR="009A0832" w:rsidP="3B8B009E" w:rsidRDefault="009A0832" w14:paraId="673DA2D2" w14:textId="77777777" w14:noSpellErr="1">
            <w:pPr>
              <w:spacing w:after="0" w:line="240" w:lineRule="auto"/>
              <w:cnfStyle w:val="000000000000" w:firstRow="0" w:lastRow="0" w:firstColumn="0" w:lastColumn="0" w:oddVBand="0" w:evenVBand="0" w:oddHBand="0" w:evenHBand="0" w:firstRowFirstColumn="0" w:firstRowLastColumn="0" w:lastRowFirstColumn="0" w:lastRowLastColumn="0"/>
              <w:rPr>
                <w:i w:val="1"/>
                <w:iCs w:val="1"/>
                <w:color w:val="595959" w:themeColor="text1" w:themeTint="A6" w:themeShade="FF"/>
                <w:sz w:val="18"/>
                <w:szCs w:val="18"/>
              </w:rPr>
            </w:pPr>
            <w:r w:rsidRPr="3B8B009E" w:rsidR="3B8B009E">
              <w:rPr>
                <w:i w:val="1"/>
                <w:iCs w:val="1"/>
                <w:color w:val="595959" w:themeColor="text1" w:themeTint="A6" w:themeShade="FF"/>
                <w:sz w:val="18"/>
                <w:szCs w:val="18"/>
              </w:rPr>
              <w:t>Overlapping ESG issues</w:t>
            </w:r>
          </w:p>
          <w:p w:rsidRPr="006D64BC" w:rsidR="006D64BC" w:rsidP="002B6F6B" w:rsidRDefault="009A0832" w14:paraId="429C3891"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 xml:space="preserve">When </w:t>
            </w:r>
            <w:r w:rsidR="3B8B009E">
              <w:rPr/>
              <w:t>engaging with a company on</w:t>
            </w:r>
            <w:r w:rsidR="3B8B009E">
              <w:rPr/>
              <w:t xml:space="preserve"> more than one of the Environmental, Social and Governance categories, please avoid double counting and only record as </w:t>
            </w:r>
            <w:r w:rsidR="3B8B009E">
              <w:rPr/>
              <w:t>‘</w:t>
            </w:r>
            <w:r w:rsidR="3B8B009E">
              <w:rPr/>
              <w:t>Overlapping ESG issues’</w:t>
            </w:r>
            <w:r w:rsidR="3B8B009E">
              <w:rPr/>
              <w:t>.</w:t>
            </w:r>
          </w:p>
        </w:tc>
      </w:tr>
      <w:tr w:rsidRPr="00CF025D" w:rsidR="009A0832" w:rsidTr="3B8B009E" w14:paraId="3462E1FB" w14:textId="77777777">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Mar/>
          </w:tcPr>
          <w:p w:rsidRPr="00DF39AA" w:rsidR="009A0832" w:rsidP="3B8B009E" w:rsidRDefault="009A0832" w14:paraId="024F39A3" w14:textId="77777777" w14:noSpellErr="1">
            <w:pPr>
              <w:spacing w:after="0" w:line="240" w:lineRule="auto"/>
              <w:rPr>
                <w:b w:val="1"/>
                <w:bCs w:val="1"/>
                <w:color w:val="595959" w:themeColor="text1" w:themeTint="A6" w:themeShade="FF"/>
                <w:sz w:val="18"/>
                <w:szCs w:val="18"/>
              </w:rPr>
            </w:pPr>
            <w:r w:rsidRPr="3B8B009E" w:rsidR="3B8B009E">
              <w:rPr>
                <w:b w:val="1"/>
                <w:bCs w:val="1"/>
                <w:color w:val="595959" w:themeColor="text1" w:themeTint="A6" w:themeShade="FF"/>
                <w:sz w:val="18"/>
                <w:szCs w:val="18"/>
              </w:rPr>
              <w:t>LOGIC</w:t>
            </w:r>
          </w:p>
        </w:tc>
      </w:tr>
      <w:tr w:rsidRPr="00CF025D" w:rsidR="009A0832" w:rsidTr="3B8B009E" w14:paraId="4D19F03A"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009A0832" w:rsidP="3B8B009E" w:rsidRDefault="009A0832" w14:paraId="508423C4"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A6A6A6" w:themeColor="background1" w:themeShade="A6" w:sz="4" w:space="0"/>
              <w:bottom w:val="single" w:color="A6A6A6" w:themeColor="background1" w:themeShade="A6" w:sz="4" w:space="0"/>
            </w:tcBorders>
            <w:tcMar/>
          </w:tcPr>
          <w:p w:rsidR="004A6157" w:rsidP="004A6157" w:rsidRDefault="004A6157" w14:paraId="785CEEEA" w14:textId="78415C98"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This indicator will be </w:t>
            </w:r>
            <w:r w:rsidR="3B8B009E">
              <w:rPr/>
              <w:t>applicable</w:t>
            </w:r>
            <w:r w:rsidR="3B8B009E">
              <w:rPr/>
              <w:t xml:space="preserve"> if you reported </w:t>
            </w:r>
            <w:r w:rsidR="3B8B009E">
              <w:rPr/>
              <w:t>‘</w:t>
            </w:r>
            <w:r w:rsidR="3B8B009E">
              <w:rPr/>
              <w:t>to influence corporate practice</w:t>
            </w:r>
            <w:r w:rsidR="3B8B009E">
              <w:rPr/>
              <w:t>’</w:t>
            </w:r>
            <w:r w:rsidR="3B8B009E">
              <w:rPr/>
              <w:t xml:space="preserve"> or </w:t>
            </w:r>
            <w:r w:rsidR="3B8B009E">
              <w:rPr/>
              <w:t>‘</w:t>
            </w:r>
            <w:r w:rsidR="3B8B009E">
              <w:rPr/>
              <w:t>to encourage improved ESG discl</w:t>
            </w:r>
            <w:r w:rsidR="3B8B009E">
              <w:rPr/>
              <w:t>osure’</w:t>
            </w:r>
            <w:r w:rsidR="3B8B009E">
              <w:rPr/>
              <w:t xml:space="preserve"> for any combination of the following engagement methods </w:t>
            </w:r>
            <w:r w:rsidR="3B8B009E">
              <w:rPr/>
              <w:t xml:space="preserve">in </w:t>
            </w:r>
            <w:r w:rsidR="3B8B009E">
              <w:rPr/>
              <w:t>[02.1]: individual</w:t>
            </w:r>
            <w:r w:rsidR="3B8B009E">
              <w:rPr/>
              <w:t>/</w:t>
            </w:r>
            <w:r w:rsidR="3B8B009E">
              <w:rPr/>
              <w:t>internal, collaborative, service provider.</w:t>
            </w:r>
            <w:r w:rsidR="3B8B009E">
              <w:rPr/>
              <w:t xml:space="preserve"> </w:t>
            </w:r>
          </w:p>
          <w:p w:rsidRPr="00173CDB" w:rsidR="009A0832" w:rsidP="3B8B009E" w:rsidRDefault="00A56E7A" w14:paraId="2046899C"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3B8B009E">
              <w:rPr/>
              <w:t xml:space="preserve">You will only be required to report on information relevant to the engagement methods you reported at [02.1]. </w:t>
            </w:r>
          </w:p>
        </w:tc>
      </w:tr>
      <w:tr w:rsidRPr="00CF025D" w:rsidR="009A0832" w:rsidTr="3B8B009E" w14:paraId="62828008"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Mar/>
          </w:tcPr>
          <w:p w:rsidRPr="00DF39AA" w:rsidR="009A0832" w:rsidP="3B8B009E" w:rsidRDefault="009A0832" w14:paraId="7721B0A4" w14:textId="43E96EED" w14:noSpellErr="1">
            <w:pPr>
              <w:pStyle w:val="INDICATORTEXT"/>
              <w:rPr>
                <w:b w:val="1"/>
                <w:bCs w:val="1"/>
              </w:rPr>
            </w:pPr>
            <w:r w:rsidRPr="3B8B009E" w:rsidR="3B8B009E">
              <w:rPr>
                <w:b w:val="1"/>
                <w:bCs w:val="1"/>
              </w:rPr>
              <w:t>ASSESSMENT</w:t>
            </w:r>
          </w:p>
        </w:tc>
      </w:tr>
      <w:tr w:rsidRPr="00CF025D" w:rsidR="009A0832" w:rsidTr="3B8B009E" w14:paraId="64C99CBB" w14:textId="77777777">
        <w:tc>
          <w:tcPr>
            <w:cnfStyle w:val="001000000000" w:firstRow="0" w:lastRow="0" w:firstColumn="1" w:lastColumn="0" w:oddVBand="0" w:evenVBand="0" w:oddHBand="0" w:evenHBand="0" w:firstRowFirstColumn="0" w:firstRowLastColumn="0" w:lastRowFirstColumn="0" w:lastRowLastColumn="0"/>
            <w:tcW w:w="0" w:type="dxa"/>
            <w:tcBorders>
              <w:top w:val="single" w:color="A6A6A6" w:themeColor="background1" w:themeShade="A6" w:sz="4" w:space="0"/>
              <w:bottom w:val="single" w:color="E7E7E7" w:sz="4" w:space="0"/>
            </w:tcBorders>
            <w:tcMar/>
          </w:tcPr>
          <w:p w:rsidR="009A0832" w:rsidP="3B8B009E" w:rsidRDefault="009A0832" w14:paraId="4376A7DF" w14:textId="6D514566"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bottom w:val="single" w:color="BFBFBF" w:themeColor="background1" w:themeShade="BF" w:sz="4" w:space="0"/>
            </w:tcBorders>
            <w:tcMar/>
          </w:tcPr>
          <w:p w:rsidRPr="00DF39AA" w:rsidR="0085049A" w:rsidRDefault="009A0832" w14:paraId="00E4CE43" w14:textId="1E227109"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Three </w:t>
            </w:r>
            <w:r w:rsidRPr="00DF39AA">
              <w:rPr>
                <w:szCs w:val="18"/>
              </w:rPr>
              <w:sym w:font="Wingdings" w:char="F0AB"/>
            </w:r>
            <w:r w:rsidRPr="3B8B009E">
              <w:rPr/>
              <w:t xml:space="preserve"> </w:t>
            </w:r>
            <w:r w:rsidRPr="3B8B009E" w:rsidR="00292CB8">
              <w:rPr/>
              <w:t xml:space="preserve">per </w:t>
            </w:r>
            <w:r w:rsidR="00292CB8">
              <w:rPr/>
              <w:t>engagement implementation group</w:t>
            </w:r>
            <w:r w:rsidRPr="3B8B009E" w:rsidR="003D3EBE">
              <w:rPr/>
              <w:t>.</w:t>
            </w:r>
          </w:p>
        </w:tc>
      </w:tr>
    </w:tbl>
    <w:tbl>
      <w:tblPr>
        <w:tblStyle w:val="SubSubSectionMISCTableMANDATORY"/>
        <w:tblW w:w="9209" w:type="dxa"/>
        <w:tblInd w:w="5" w:type="dxa"/>
        <w:tblLayout w:type="fixed"/>
        <w:tblLook w:val="06A0" w:firstRow="1" w:lastRow="0" w:firstColumn="1" w:lastColumn="0" w:noHBand="1" w:noVBand="1"/>
      </w:tblPr>
      <w:tblGrid>
        <w:gridCol w:w="1124"/>
        <w:gridCol w:w="3686"/>
        <w:gridCol w:w="1417"/>
        <w:gridCol w:w="2982"/>
      </w:tblGrid>
      <w:tr w:rsidRPr="00B9480C" w:rsidR="003D411A" w:rsidTr="3B8B009E" w14:paraId="29C8290C" w14:textId="0CE7CB71">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0" w:type="dxa"/>
            <w:tcBorders>
              <w:top w:val="nil"/>
              <w:left w:val="single" w:color="A6A6A6" w:themeColor="background1" w:themeShade="A6" w:sz="4" w:space="0"/>
              <w:bottom w:val="nil"/>
              <w:right w:val="single" w:color="A6A6A6" w:themeColor="background1" w:themeShade="A6" w:sz="4" w:space="0"/>
            </w:tcBorders>
            <w:shd w:val="clear" w:color="auto" w:fill="E7E7E7"/>
            <w:tcMar/>
          </w:tcPr>
          <w:p w:rsidR="003D411A" w:rsidP="008D18E4" w:rsidRDefault="003D411A" w14:paraId="58C5728B" w14:textId="29411F61">
            <w:pPr>
              <w:pStyle w:val="INDICATORTEXT"/>
            </w:pPr>
          </w:p>
        </w:tc>
        <w:tc>
          <w:tcPr>
            <w:cnfStyle w:val="000000000000" w:firstRow="0" w:lastRow="0" w:firstColumn="0" w:lastColumn="0" w:oddVBand="0" w:evenVBand="0" w:oddHBand="0" w:evenHBand="0" w:firstRowFirstColumn="0" w:firstRowLastColumn="0" w:lastRowFirstColumn="0" w:lastRowLastColumn="0"/>
            <w:tcW w:w="0" w:type="dxa"/>
            <w:gridSpan w:val="3"/>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3D411A" w:rsidP="008D18E4" w:rsidRDefault="003D411A" w14:paraId="33745311" w14:textId="3AA5114C" w14:noSpellErr="1">
            <w:pPr>
              <w:pStyle w:val="INDICATORTEXT"/>
              <w:cnfStyle w:val="100000000000" w:firstRow="1" w:lastRow="0" w:firstColumn="0" w:lastColumn="0" w:oddVBand="0" w:evenVBand="0" w:oddHBand="0" w:evenHBand="0" w:firstRowFirstColumn="0" w:firstRowLastColumn="0" w:lastRowFirstColumn="0" w:lastRowLastColumn="0"/>
            </w:pPr>
            <w:r w:rsidRPr="3B8B009E" w:rsidR="3B8B009E">
              <w:rPr>
                <w:rFonts w:ascii="Calibri" w:hAnsi="Calibri" w:eastAsia="Calibri" w:cs="Calibri"/>
                <w:b w:val="1"/>
                <w:bCs w:val="1"/>
              </w:rPr>
              <w:t>Indicator scoring methodology</w:t>
            </w:r>
          </w:p>
        </w:tc>
      </w:tr>
      <w:tr w:rsidRPr="00B9480C" w:rsidR="003D411A" w:rsidTr="3B8B009E" w14:paraId="4A566232"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right w:val="single" w:color="A6A6A6" w:themeColor="background1" w:themeShade="A6" w:sz="4" w:space="0"/>
            </w:tcBorders>
            <w:tcMar/>
          </w:tcPr>
          <w:p w:rsidR="003D411A" w:rsidP="003D411A" w:rsidRDefault="003D411A" w14:paraId="3A9E4F3E" w14:textId="2A5726F0">
            <w:pPr>
              <w:pStyle w:val="INDICATORTEXT"/>
              <w:rPr>
                <w:szCs w:val="18"/>
              </w:rPr>
            </w:pPr>
          </w:p>
        </w:tc>
        <w:tc>
          <w:tcPr>
            <w:cnfStyle w:val="000000000000" w:firstRow="0" w:lastRow="0" w:firstColumn="0" w:lastColumn="0" w:oddVBand="0" w:evenVBand="0" w:oddHBand="0" w:evenHBand="0" w:firstRowFirstColumn="0" w:firstRowLastColumn="0" w:lastRowFirstColumn="0" w:lastRowLastColumn="0"/>
            <w:tcW w:w="368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3D411A" w:rsidP="003D411A" w:rsidRDefault="003D411A" w14:paraId="7EDB7012"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417"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3D411A" w:rsidP="003D411A" w:rsidRDefault="003D411A" w14:paraId="43676404"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98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3D411A" w:rsidP="003D411A" w:rsidRDefault="003D411A" w14:paraId="7074C27E"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B9480C" w:rsidR="003D411A" w:rsidTr="3B8B009E" w14:paraId="28DB2F93"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right w:val="single" w:color="A6A6A6" w:themeColor="background1" w:themeShade="A6" w:sz="4" w:space="0"/>
            </w:tcBorders>
            <w:tcMar/>
          </w:tcPr>
          <w:p w:rsidR="003D411A" w:rsidP="003D411A" w:rsidRDefault="003D411A" w14:paraId="6F01ECE8" w14:textId="6C7D864C">
            <w:pPr>
              <w:pStyle w:val="INDICATORTEXT"/>
              <w:rPr>
                <w:rFonts w:eastAsia="Calibri"/>
                <w:b/>
                <w:szCs w:val="18"/>
              </w:rPr>
            </w:pPr>
          </w:p>
        </w:tc>
        <w:tc>
          <w:tcPr>
            <w:cnfStyle w:val="000000000000" w:firstRow="0" w:lastRow="0" w:firstColumn="0" w:lastColumn="0" w:oddVBand="0" w:evenVBand="0" w:oddHBand="0" w:evenHBand="0" w:firstRowFirstColumn="0" w:firstRowLastColumn="0" w:lastRowFirstColumn="0" w:lastRowLastColumn="0"/>
            <w:tcW w:w="368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3D411A" w:rsidP="3B8B009E" w:rsidRDefault="003D411A" w14:paraId="2DF46A1F" w14:textId="6EDCE251"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3B8B009E">
              <w:rPr/>
              <w:t>No E/S/G issues</w:t>
            </w:r>
          </w:p>
        </w:tc>
        <w:tc>
          <w:tcPr>
            <w:cnfStyle w:val="000000000000" w:firstRow="0" w:lastRow="0" w:firstColumn="0" w:lastColumn="0" w:oddVBand="0" w:evenVBand="0" w:oddHBand="0" w:evenHBand="0" w:firstRowFirstColumn="0" w:firstRowLastColumn="0" w:lastRowFirstColumn="0" w:lastRowLastColumn="0"/>
            <w:tcW w:w="1417"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42063C" w:rsidR="003D411A" w:rsidP="3B8B009E" w:rsidRDefault="003D411A" w14:paraId="37EA6AD5"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298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3D411A" w:rsidP="003D411A" w:rsidRDefault="003D411A" w14:paraId="37112C3F"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B9480C" w:rsidR="003D411A" w:rsidTr="3B8B009E" w14:paraId="58E9ED87"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right w:val="single" w:color="A6A6A6" w:themeColor="background1" w:themeShade="A6" w:sz="4" w:space="0"/>
            </w:tcBorders>
            <w:tcMar/>
          </w:tcPr>
          <w:p w:rsidR="003D411A" w:rsidP="003D411A" w:rsidRDefault="003D411A" w14:paraId="7BBCE733" w14:textId="26960BE5">
            <w:pPr>
              <w:pStyle w:val="INDICATORTEXT"/>
            </w:pPr>
          </w:p>
        </w:tc>
        <w:tc>
          <w:tcPr>
            <w:cnfStyle w:val="000000000000" w:firstRow="0" w:lastRow="0" w:firstColumn="0" w:lastColumn="0" w:oddVBand="0" w:evenVBand="0" w:oddHBand="0" w:evenHBand="0" w:firstRowFirstColumn="0" w:firstRowLastColumn="0" w:lastRowFirstColumn="0" w:lastRowLastColumn="0"/>
            <w:tcW w:w="368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3D411A" w:rsidP="003D411A" w:rsidRDefault="003D411A" w14:paraId="585080D2" w14:textId="2AE31FE2"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One E/S/G issue &gt;0%</w:t>
            </w:r>
          </w:p>
        </w:tc>
        <w:tc>
          <w:tcPr>
            <w:cnfStyle w:val="000000000000" w:firstRow="0" w:lastRow="0" w:firstColumn="0" w:lastColumn="0" w:oddVBand="0" w:evenVBand="0" w:oddHBand="0" w:evenHBand="0" w:firstRowFirstColumn="0" w:firstRowLastColumn="0" w:lastRowFirstColumn="0" w:lastRowLastColumn="0"/>
            <w:tcW w:w="1417"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158C6806" w:rsidR="003D411A" w:rsidP="3B8B009E" w:rsidRDefault="003D411A" w14:paraId="18FE96B3"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98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3D411A" w:rsidP="003D411A" w:rsidRDefault="003D411A" w14:paraId="79E81E93"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B9480C" w:rsidR="003D411A" w:rsidTr="3B8B009E" w14:paraId="5EC07047"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right w:val="single" w:color="A6A6A6" w:themeColor="background1" w:themeShade="A6" w:sz="4" w:space="0"/>
            </w:tcBorders>
            <w:tcMar/>
          </w:tcPr>
          <w:p w:rsidR="003D411A" w:rsidP="003D411A" w:rsidRDefault="003D411A" w14:paraId="214A4543" w14:textId="65531473">
            <w:pPr>
              <w:pStyle w:val="INDICATORTEXT"/>
            </w:pPr>
          </w:p>
        </w:tc>
        <w:tc>
          <w:tcPr>
            <w:cnfStyle w:val="000000000000" w:firstRow="0" w:lastRow="0" w:firstColumn="0" w:lastColumn="0" w:oddVBand="0" w:evenVBand="0" w:oddHBand="0" w:evenHBand="0" w:firstRowFirstColumn="0" w:firstRowLastColumn="0" w:lastRowFirstColumn="0" w:lastRowLastColumn="0"/>
            <w:tcW w:w="368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3D411A" w:rsidP="003D411A" w:rsidRDefault="003D411A" w14:paraId="6CD681CF" w14:textId="664AEEA6"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Two E/S/G issues &gt;0%</w:t>
            </w:r>
          </w:p>
        </w:tc>
        <w:tc>
          <w:tcPr>
            <w:cnfStyle w:val="000000000000" w:firstRow="0" w:lastRow="0" w:firstColumn="0" w:lastColumn="0" w:oddVBand="0" w:evenVBand="0" w:oddHBand="0" w:evenHBand="0" w:firstRowFirstColumn="0" w:firstRowLastColumn="0" w:lastRowFirstColumn="0" w:lastRowLastColumn="0"/>
            <w:tcW w:w="1417"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158C6806" w:rsidR="003D411A" w:rsidP="3B8B009E" w:rsidRDefault="003D411A" w14:paraId="394FE06D"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98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3D411A" w:rsidP="003D411A" w:rsidRDefault="003D411A" w14:paraId="48617B35"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B9480C" w:rsidR="003D411A" w:rsidTr="3B8B009E" w14:paraId="17496F08"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tcMar/>
          </w:tcPr>
          <w:p w:rsidR="003D411A" w:rsidP="003D411A" w:rsidRDefault="003D411A" w14:paraId="17A02D56" w14:textId="3F446BD3">
            <w:pPr>
              <w:pStyle w:val="INDICATORTEXT"/>
            </w:pPr>
          </w:p>
        </w:tc>
        <w:tc>
          <w:tcPr>
            <w:cnfStyle w:val="000000000000" w:firstRow="0" w:lastRow="0" w:firstColumn="0" w:lastColumn="0" w:oddVBand="0" w:evenVBand="0" w:oddHBand="0" w:evenHBand="0" w:firstRowFirstColumn="0" w:firstRowLastColumn="0" w:lastRowFirstColumn="0" w:lastRowLastColumn="0"/>
            <w:tcW w:w="3686" w:type="dxa"/>
            <w:tcBorders>
              <w:top w:val="single" w:color="A6A6A6" w:themeColor="background1" w:themeShade="A6" w:sz="4" w:space="0"/>
              <w:left w:val="single" w:color="A6A6A6" w:themeColor="background1" w:themeShade="A6" w:sz="4" w:space="0"/>
              <w:bottom w:val="single" w:color="BFBFBF" w:themeColor="background1" w:themeShade="BF" w:sz="4" w:space="0"/>
              <w:right w:val="single" w:color="A6A6A6" w:themeColor="background1" w:themeShade="A6" w:sz="4" w:space="0"/>
            </w:tcBorders>
            <w:shd w:val="clear" w:color="auto" w:fill="auto"/>
            <w:tcMar/>
          </w:tcPr>
          <w:p w:rsidR="003D411A" w:rsidP="003D411A" w:rsidRDefault="003D411A" w14:paraId="18439755" w14:textId="63B2566E"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Three E/S/G issues or ‘Overlapping ESG issues” &gt; 0%</w:t>
            </w:r>
          </w:p>
        </w:tc>
        <w:tc>
          <w:tcPr>
            <w:cnfStyle w:val="000000000000" w:firstRow="0" w:lastRow="0" w:firstColumn="0" w:lastColumn="0" w:oddVBand="0" w:evenVBand="0" w:oddHBand="0" w:evenHBand="0" w:firstRowFirstColumn="0" w:firstRowLastColumn="0" w:lastRowFirstColumn="0" w:lastRowLastColumn="0"/>
            <w:tcW w:w="1417" w:type="dxa"/>
            <w:tcBorders>
              <w:top w:val="single" w:color="A6A6A6" w:themeColor="background1" w:themeShade="A6" w:sz="4" w:space="0"/>
              <w:left w:val="single" w:color="A6A6A6" w:themeColor="background1" w:themeShade="A6" w:sz="4" w:space="0"/>
              <w:bottom w:val="single" w:color="BFBFBF" w:themeColor="background1" w:themeShade="BF" w:sz="4" w:space="0"/>
              <w:right w:val="single" w:color="A6A6A6" w:themeColor="background1" w:themeShade="A6" w:sz="4" w:space="0"/>
            </w:tcBorders>
            <w:shd w:val="clear" w:color="auto" w:fill="auto"/>
            <w:tcMar/>
          </w:tcPr>
          <w:p w:rsidRPr="158C6806" w:rsidR="003D411A" w:rsidP="3B8B009E" w:rsidRDefault="003D411A" w14:paraId="76F7F20A"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982" w:type="dxa"/>
            <w:tcBorders>
              <w:top w:val="single" w:color="A6A6A6" w:themeColor="background1" w:themeShade="A6" w:sz="4" w:space="0"/>
              <w:left w:val="single" w:color="A6A6A6" w:themeColor="background1" w:themeShade="A6" w:sz="4" w:space="0"/>
              <w:bottom w:val="single" w:color="BFBFBF" w:themeColor="background1" w:themeShade="BF" w:sz="4" w:space="0"/>
              <w:right w:val="single" w:color="A6A6A6" w:themeColor="background1" w:themeShade="A6" w:sz="4" w:space="0"/>
            </w:tcBorders>
            <w:shd w:val="clear" w:color="auto" w:fill="auto"/>
            <w:tcMar/>
          </w:tcPr>
          <w:p w:rsidR="003D411A" w:rsidP="003D411A" w:rsidRDefault="003D411A" w14:paraId="210D5382"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rsidR="00CA4612" w:rsidP="009A0832" w:rsidRDefault="00CA4612" w14:paraId="6809666E"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Pr="00191BC1" w:rsidR="009A0832" w:rsidTr="3B8B009E" w14:paraId="7AD8798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Mar/>
          </w:tcPr>
          <w:p w:rsidRPr="00191BC1" w:rsidR="009A0832" w:rsidP="3B8B009E" w:rsidRDefault="009A0832" w14:paraId="6AE52D6C"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w:t>
            </w:r>
            <w:r w:rsidRPr="3B8B009E" w:rsidR="3B8B009E">
              <w:rPr>
                <w:rStyle w:val="IntenseEmphasis"/>
                <w:b w:val="0"/>
                <w:bCs w:val="0"/>
                <w:i w:val="0"/>
                <w:iCs w:val="0"/>
                <w:color w:val="FFFFFF" w:themeColor="background1" w:themeTint="FF" w:themeShade="FF"/>
              </w:rPr>
              <w:t>3</w:t>
            </w:r>
          </w:p>
        </w:tc>
        <w:tc>
          <w:tcPr>
            <w:cnfStyle w:val="000000000000" w:firstRow="0" w:lastRow="0" w:firstColumn="0" w:lastColumn="0" w:oddVBand="0" w:evenVBand="0" w:oddHBand="0" w:evenHBand="0" w:firstRowFirstColumn="0" w:firstRowLastColumn="0" w:lastRowFirstColumn="0" w:lastRowLastColumn="0"/>
            <w:tcW w:w="8080" w:type="dxa"/>
            <w:shd w:val="clear" w:color="auto" w:fill="A6A6A6" w:themeFill="background1" w:themeFillShade="A6"/>
            <w:tcMar/>
          </w:tcPr>
          <w:p w:rsidRPr="00191BC1" w:rsidR="009A0832" w:rsidP="3B8B009E" w:rsidRDefault="009A0832" w14:paraId="750C7B06"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DEFINITIONS</w:t>
            </w:r>
          </w:p>
        </w:tc>
      </w:tr>
      <w:tr w:rsidRPr="00CF025D" w:rsidR="009A0832" w:rsidTr="3B8B009E" w14:paraId="4C4774D9"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themeColor="text1" w:themeTint="A6" w:sz="4" w:space="0"/>
              <w:bottom w:val="single" w:color="A6A6A6" w:themeColor="background1" w:themeShade="A6" w:sz="4" w:space="0"/>
            </w:tcBorders>
            <w:tcMar/>
          </w:tcPr>
          <w:p w:rsidRPr="000D72DF" w:rsidR="009A0832" w:rsidP="3B8B009E" w:rsidRDefault="009A0832" w14:paraId="5DBA5275"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w:t>
            </w:r>
            <w:r w:rsidRPr="3B8B009E" w:rsidR="3B8B009E">
              <w:rPr>
                <w:rStyle w:val="IntenseEmphasis"/>
                <w:b w:val="1"/>
                <w:bCs w:val="1"/>
                <w:i w:val="0"/>
                <w:iCs w:val="0"/>
                <w:color w:val="595959" w:themeColor="text1" w:themeTint="A6" w:themeShade="FF"/>
              </w:rPr>
              <w:t>EA 1</w:t>
            </w:r>
            <w:r w:rsidRPr="3B8B009E" w:rsidR="3B8B009E">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595959" w:themeColor="text1" w:themeTint="A6" w:sz="4" w:space="0"/>
              <w:bottom w:val="single" w:color="A6A6A6" w:themeColor="background1" w:themeShade="A6" w:sz="4" w:space="0"/>
            </w:tcBorders>
            <w:tcMar/>
          </w:tcPr>
          <w:p w:rsidRPr="00CF025D" w:rsidR="009A0832" w:rsidP="3B8B009E" w:rsidRDefault="009A0832" w14:paraId="4FFA3170" w14:textId="77777777"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3B8B009E">
              <w:rPr/>
              <w:t xml:space="preserve">For definitions of E, S and G issues, please refer to the </w:t>
            </w:r>
            <w:hyperlink r:id="R2547c5062ea84352">
              <w:r w:rsidRPr="3B8B009E" w:rsidR="3B8B009E">
                <w:rPr>
                  <w:rStyle w:val="Hyperlink"/>
                  <w:rFonts w:ascii="Arial" w:hAnsi="Arial" w:eastAsia="Arial" w:cs="Arial"/>
                </w:rPr>
                <w:t xml:space="preserve">Main </w:t>
              </w:r>
              <w:r w:rsidRPr="3B8B009E" w:rsidR="3B8B009E">
                <w:rPr>
                  <w:rStyle w:val="Hyperlink"/>
                  <w:rFonts w:ascii="Arial" w:hAnsi="Arial" w:eastAsia="Arial" w:cs="Arial"/>
                </w:rPr>
                <w:t>D</w:t>
              </w:r>
              <w:r w:rsidRPr="3B8B009E" w:rsidR="3B8B009E">
                <w:rPr>
                  <w:rStyle w:val="Hyperlink"/>
                  <w:rFonts w:ascii="Arial" w:hAnsi="Arial" w:eastAsia="Arial" w:cs="Arial"/>
                </w:rPr>
                <w:t>efinitions</w:t>
              </w:r>
            </w:hyperlink>
            <w:r w:rsidR="3B8B009E">
              <w:rPr/>
              <w:t xml:space="preserve"> document.</w:t>
            </w:r>
          </w:p>
        </w:tc>
      </w:tr>
    </w:tbl>
    <w:p w:rsidR="009A0832" w:rsidP="009A0832" w:rsidRDefault="009A0832" w14:paraId="6C5A7688" w14:textId="77777777">
      <w:pPr>
        <w:pStyle w:val="INDICATORNUMBER"/>
      </w:pPr>
    </w:p>
    <w:p w:rsidR="00321DFF" w:rsidP="0088049D" w:rsidRDefault="00321DFF" w14:paraId="6582271B" w14:textId="77777777">
      <w:pPr>
        <w:widowControl/>
        <w:autoSpaceDE/>
        <w:autoSpaceDN/>
        <w:adjustRightInd/>
        <w:spacing w:before="0" w:after="0" w:line="240" w:lineRule="auto"/>
        <w:jc w:val="both"/>
      </w:pPr>
      <w:r>
        <w:br w:type="page"/>
      </w:r>
    </w:p>
    <w:tbl>
      <w:tblPr>
        <w:tblStyle w:val="SubSectionIndicatorHeaderVOLUNTARY"/>
        <w:tblW w:w="9194" w:type="dxa"/>
        <w:tblInd w:w="0" w:type="dxa"/>
        <w:tblLook w:val="07E0" w:firstRow="1" w:lastRow="1" w:firstColumn="1" w:lastColumn="1" w:noHBand="1" w:noVBand="1"/>
      </w:tblPr>
      <w:tblGrid>
        <w:gridCol w:w="1276"/>
        <w:gridCol w:w="3260"/>
        <w:gridCol w:w="3424"/>
        <w:gridCol w:w="1234"/>
      </w:tblGrid>
      <w:tr w:rsidR="00860037" w:rsidTr="3B8B009E" w14:paraId="5B0FF205"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Mar/>
          </w:tcPr>
          <w:p w:rsidRPr="00903B63" w:rsidR="00860037" w:rsidP="00080CD4" w:rsidRDefault="00860037" w14:paraId="4D231FA2"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260" w:type="dxa"/>
            <w:shd w:val="clear" w:color="auto" w:fill="888888"/>
            <w:tcMar/>
          </w:tcPr>
          <w:p w:rsidRPr="00903B63" w:rsidR="00860037" w:rsidP="3B8B009E" w:rsidRDefault="00860037" w14:paraId="5781681C"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860037" w:rsidP="3B8B009E" w:rsidRDefault="00860037" w14:paraId="1A83E758"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860037" w:rsidP="3B8B009E" w:rsidRDefault="00860037" w14:paraId="514EE765"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860037" w:rsidTr="3B8B009E" w14:paraId="5779C4D0"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276" w:type="dxa"/>
            <w:tcMar/>
          </w:tcPr>
          <w:p w:rsidRPr="00903B63" w:rsidR="00860037" w:rsidP="3B8B009E" w:rsidRDefault="00860037" w14:paraId="0DC48BFA"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1</w:t>
            </w:r>
            <w:r w:rsidRPr="3B8B009E" w:rsidR="3B8B009E">
              <w:rPr>
                <w:rStyle w:val="IntenseEmphasis"/>
                <w:i w:val="0"/>
                <w:iCs w:val="0"/>
                <w:color w:val="FFFFFF" w:themeColor="background1" w:themeTint="FF" w:themeShade="FF"/>
              </w:rPr>
              <w:t>4</w:t>
            </w:r>
          </w:p>
        </w:tc>
        <w:tc>
          <w:tcPr>
            <w:cnfStyle w:val="000000000000" w:firstRow="0" w:lastRow="0" w:firstColumn="0" w:lastColumn="0" w:oddVBand="0" w:evenVBand="0" w:oddHBand="0" w:evenHBand="0" w:firstRowFirstColumn="0" w:firstRowLastColumn="0" w:lastRowFirstColumn="0" w:lastRowLastColumn="0"/>
            <w:tcW w:w="3260" w:type="dxa"/>
            <w:shd w:val="clear" w:color="auto" w:fill="888888"/>
            <w:tcMar/>
          </w:tcPr>
          <w:p w:rsidRPr="00903B63" w:rsidR="00860037" w:rsidP="3B8B009E" w:rsidRDefault="00277373" w14:paraId="483AA759" w14:textId="5967D569"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VOLUNTARY</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860037" w:rsidP="3B8B009E" w:rsidRDefault="00860037" w14:paraId="0D32DDA6"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860037" w:rsidP="3B8B009E" w:rsidRDefault="00860037" w14:paraId="736DD463"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860037" w:rsidP="00860037" w:rsidRDefault="00860037" w14:paraId="75803A4C" w14:textId="77777777">
      <w:pPr>
        <w:pStyle w:val="INDICATORNUMBER"/>
      </w:pPr>
    </w:p>
    <w:tbl>
      <w:tblPr>
        <w:tblStyle w:val="SubSectionIndicatorTableVOLUNTARY"/>
        <w:tblW w:w="9214" w:type="dxa"/>
        <w:tblInd w:w="5" w:type="dxa"/>
        <w:tblLook w:val="04A0" w:firstRow="1" w:lastRow="0" w:firstColumn="1" w:lastColumn="0" w:noHBand="0" w:noVBand="1"/>
      </w:tblPr>
      <w:tblGrid>
        <w:gridCol w:w="1266"/>
        <w:gridCol w:w="3828"/>
        <w:gridCol w:w="4120"/>
      </w:tblGrid>
      <w:tr w:rsidR="00860037" w:rsidTr="3B8B009E" w14:paraId="1A0554CA"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color="595959" w:themeColor="text1" w:themeTint="A6" w:sz="4" w:space="0"/>
              <w:bottom w:val="single" w:color="595959" w:themeColor="text1" w:themeTint="A6" w:sz="4" w:space="0"/>
            </w:tcBorders>
            <w:shd w:val="clear" w:color="auto" w:fill="606060"/>
            <w:tcMar/>
          </w:tcPr>
          <w:p w:rsidRPr="00903B63" w:rsidR="00860037" w:rsidP="3B8B009E" w:rsidRDefault="00860037" w14:paraId="53497489"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1</w:t>
            </w:r>
            <w:r w:rsidRPr="3B8B009E" w:rsidR="3B8B009E">
              <w:rPr>
                <w:rStyle w:val="IntenseEmphasis"/>
                <w:i w:val="0"/>
                <w:iCs w:val="0"/>
                <w:color w:val="FFFFFF" w:themeColor="background1" w:themeTint="FF" w:themeShade="FF"/>
              </w:rPr>
              <w:t>4</w:t>
            </w:r>
          </w:p>
        </w:tc>
        <w:tc>
          <w:tcPr>
            <w:cnfStyle w:val="000000000000" w:firstRow="0" w:lastRow="0" w:firstColumn="0" w:lastColumn="0" w:oddVBand="0" w:evenVBand="0" w:oddHBand="0" w:evenHBand="0" w:firstRowFirstColumn="0" w:firstRowLastColumn="0" w:lastRowFirstColumn="0" w:lastRowLastColumn="0"/>
            <w:tcW w:w="7948" w:type="dxa"/>
            <w:gridSpan w:val="2"/>
            <w:tcBorders>
              <w:top w:val="single" w:color="595959" w:themeColor="text1" w:themeTint="A6" w:sz="4" w:space="0"/>
              <w:bottom w:val="single" w:color="595959" w:themeColor="text1" w:themeTint="A6" w:sz="4" w:space="0"/>
              <w:right w:val="single" w:color="595959" w:themeColor="text1" w:themeTint="A6" w:sz="4" w:space="0"/>
            </w:tcBorders>
            <w:shd w:val="clear" w:color="auto" w:fill="888888"/>
            <w:tcMar/>
          </w:tcPr>
          <w:p w:rsidRPr="00903B63" w:rsidR="00860037" w:rsidP="3B8B009E" w:rsidRDefault="00860037" w14:paraId="4408A095"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860037" w:rsidTr="3B8B009E" w14:paraId="0CBA03E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color="595959" w:themeColor="text1" w:themeTint="A6" w:sz="4" w:space="0"/>
            </w:tcBorders>
            <w:tcMar/>
            <w:vAlign w:val="top"/>
          </w:tcPr>
          <w:p w:rsidRPr="000D72DF" w:rsidR="00860037" w:rsidP="3B8B009E" w:rsidRDefault="00860037" w14:paraId="599288FF"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4</w:t>
            </w:r>
            <w:r w:rsidRPr="3B8B009E" w:rsidR="3B8B009E">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7948" w:type="dxa"/>
            <w:gridSpan w:val="2"/>
            <w:tcBorders>
              <w:top w:val="single" w:color="595959" w:themeColor="text1" w:themeTint="A6" w:sz="4" w:space="0"/>
              <w:right w:val="single" w:color="595959" w:themeColor="text1" w:themeTint="A6" w:sz="4" w:space="0"/>
            </w:tcBorders>
            <w:tcMar/>
          </w:tcPr>
          <w:p w:rsidRPr="00CF025D" w:rsidR="00860037" w:rsidP="3B8B009E" w:rsidRDefault="00860037" w14:paraId="659E80A4" w14:textId="3EE954A5"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3B8B009E">
              <w:rPr/>
              <w:t xml:space="preserve">Indicate whether you </w:t>
            </w:r>
            <w:r w:rsidR="3B8B009E">
              <w:rPr/>
              <w:t>track</w:t>
            </w:r>
            <w:r w:rsidR="3B8B009E">
              <w:rPr/>
              <w:t xml:space="preserve"> the number of cases during the reporting year </w:t>
            </w:r>
            <w:r w:rsidR="3B8B009E">
              <w:rPr/>
              <w:t>in which</w:t>
            </w:r>
            <w:r w:rsidR="3B8B009E">
              <w:rPr/>
              <w:t xml:space="preserve"> </w:t>
            </w:r>
            <w:r w:rsidR="3B8B009E">
              <w:rPr/>
              <w:t xml:space="preserve">a company changed its practices, or made a </w:t>
            </w:r>
            <w:r w:rsidR="3B8B009E">
              <w:rPr/>
              <w:t xml:space="preserve">formal </w:t>
            </w:r>
            <w:r w:rsidR="3B8B009E">
              <w:rPr/>
              <w:t>commitment to do so, following your organisation’s and/or your service provider's engagement activities.</w:t>
            </w:r>
          </w:p>
        </w:tc>
      </w:tr>
      <w:tr w:rsidR="00860037" w:rsidTr="3B8B009E" w14:paraId="020192C2" w14:textId="77777777">
        <w:tc>
          <w:tcPr>
            <w:cnfStyle w:val="001000000000" w:firstRow="0" w:lastRow="0" w:firstColumn="1" w:lastColumn="0" w:oddVBand="0" w:evenVBand="0" w:oddHBand="0" w:evenHBand="0" w:firstRowFirstColumn="0" w:firstRowLastColumn="0" w:lastRowFirstColumn="0" w:lastRowLastColumn="0"/>
            <w:tcW w:w="1266" w:type="dxa"/>
            <w:tcBorders>
              <w:bottom w:val="single" w:color="595959" w:themeColor="text1" w:themeTint="A6" w:sz="4" w:space="0"/>
            </w:tcBorders>
            <w:tcMar/>
          </w:tcPr>
          <w:p w:rsidR="00860037" w:rsidP="00080CD4" w:rsidRDefault="00860037" w14:paraId="57344CBE"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828" w:type="dxa"/>
            <w:tcBorders>
              <w:bottom w:val="single" w:color="595959" w:themeColor="text1" w:themeTint="A6" w:sz="4" w:space="0"/>
              <w:right w:val="single" w:color="595959" w:themeColor="text1" w:themeTint="A6" w:sz="4" w:space="0"/>
            </w:tcBorders>
            <w:tcMar/>
          </w:tcPr>
          <w:p w:rsidR="00860037" w:rsidP="3B8B009E" w:rsidRDefault="00860037" w14:paraId="0C710C17"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Pr/>
              <w:t xml:space="preserve"> Yes</w:t>
            </w:r>
          </w:p>
        </w:tc>
        <w:tc>
          <w:tcPr>
            <w:cnfStyle w:val="000000000000" w:firstRow="0" w:lastRow="0" w:firstColumn="0" w:lastColumn="0" w:oddVBand="0" w:evenVBand="0" w:oddHBand="0" w:evenHBand="0" w:firstRowFirstColumn="0" w:firstRowLastColumn="0" w:lastRowFirstColumn="0" w:lastRowLastColumn="0"/>
            <w:tcW w:w="4120" w:type="dxa"/>
            <w:tcBorders>
              <w:bottom w:val="single" w:color="595959" w:themeColor="text1" w:themeTint="A6" w:sz="4" w:space="0"/>
              <w:right w:val="single" w:color="595959" w:themeColor="text1" w:themeTint="A6" w:sz="4" w:space="0"/>
            </w:tcBorders>
            <w:tcMar/>
          </w:tcPr>
          <w:p w:rsidR="00860037" w:rsidP="3B8B009E" w:rsidRDefault="00860037" w14:paraId="67E97385"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00860037" w:rsidTr="3B8B009E" w14:paraId="1453681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color="595959" w:themeColor="text1" w:themeTint="A6" w:sz="4" w:space="0"/>
            </w:tcBorders>
            <w:tcMar/>
          </w:tcPr>
          <w:p w:rsidR="00860037" w:rsidP="3B8B009E" w:rsidRDefault="00860037" w14:paraId="1167BD00"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4</w:t>
            </w:r>
            <w:r w:rsidRPr="3B8B009E" w:rsidR="3B8B009E">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7948" w:type="dxa"/>
            <w:gridSpan w:val="2"/>
            <w:tcBorders>
              <w:top w:val="single" w:color="595959" w:themeColor="text1" w:themeTint="A6" w:sz="4" w:space="0"/>
              <w:right w:val="single" w:color="595959" w:themeColor="text1" w:themeTint="A6" w:sz="4" w:space="0"/>
            </w:tcBorders>
            <w:tcMar/>
          </w:tcPr>
          <w:p w:rsidRPr="007C7694" w:rsidR="00860037" w:rsidP="00E47B11" w:rsidRDefault="00860037" w14:paraId="53CA560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the number of </w:t>
            </w:r>
            <w:r w:rsidR="3B8B009E">
              <w:rPr/>
              <w:t xml:space="preserve">companies that changed or </w:t>
            </w:r>
            <w:r w:rsidR="3B8B009E">
              <w:rPr/>
              <w:t xml:space="preserve">made a formal </w:t>
            </w:r>
            <w:r w:rsidR="3B8B009E">
              <w:rPr/>
              <w:t>commit</w:t>
            </w:r>
            <w:r w:rsidR="3B8B009E">
              <w:rPr/>
              <w:t>ment</w:t>
            </w:r>
            <w:r w:rsidR="3B8B009E">
              <w:rPr/>
              <w:t xml:space="preserve"> to change </w:t>
            </w:r>
            <w:r w:rsidR="3B8B009E">
              <w:rPr/>
              <w:t>in the reporting year following your organisation’s and/or your service provider's engagement activities.</w:t>
            </w:r>
          </w:p>
        </w:tc>
      </w:tr>
      <w:tr w:rsidR="00860037" w:rsidTr="3B8B009E" w14:paraId="0110F648" w14:textId="77777777">
        <w:tc>
          <w:tcPr>
            <w:cnfStyle w:val="001000000000" w:firstRow="0" w:lastRow="0" w:firstColumn="1" w:lastColumn="0" w:oddVBand="0" w:evenVBand="0" w:oddHBand="0" w:evenHBand="0" w:firstRowFirstColumn="0" w:firstRowLastColumn="0" w:lastRowFirstColumn="0" w:lastRowLastColumn="0"/>
            <w:tcW w:w="1266" w:type="dxa"/>
            <w:vMerge w:val="restart"/>
            <w:tcMar/>
          </w:tcPr>
          <w:p w:rsidR="00860037" w:rsidP="00080CD4" w:rsidRDefault="00860037" w14:paraId="5ECE205C"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828" w:type="dxa"/>
            <w:tcBorders>
              <w:top w:val="nil"/>
              <w:bottom w:val="single" w:color="A6A6A6" w:themeColor="background1" w:themeShade="A6" w:sz="4" w:space="0"/>
              <w:right w:val="single" w:color="A6A6A6" w:themeColor="background1" w:themeShade="A6" w:sz="4" w:space="0"/>
            </w:tcBorders>
            <w:shd w:val="clear" w:color="auto" w:fill="auto"/>
            <w:tcMar/>
          </w:tcPr>
          <w:p w:rsidRPr="00F80163" w:rsidR="00860037" w:rsidP="009F66A2" w:rsidRDefault="009F66A2" w14:paraId="24BC64F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I</w:t>
            </w:r>
            <w:r w:rsidR="3B8B009E">
              <w:rPr/>
              <w:t>ndividual</w:t>
            </w:r>
            <w:r w:rsidR="3B8B009E">
              <w:rPr/>
              <w:t>/Internal</w:t>
            </w:r>
            <w:r w:rsidR="3B8B009E">
              <w:rPr/>
              <w:t xml:space="preserve"> </w:t>
            </w:r>
            <w:r w:rsidR="3B8B009E">
              <w:rPr/>
              <w:t xml:space="preserve">staff </w:t>
            </w:r>
            <w:r w:rsidR="3B8B009E">
              <w:rPr/>
              <w:t>engagements</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00860037" w:rsidP="000B2416" w:rsidRDefault="000B2416" w14:paraId="6A7AB8D0" w14:textId="77777777">
            <w:pPr>
              <w:spacing w:line="240" w:lineRule="auto"/>
              <w:cnfStyle w:val="000000000000" w:firstRow="0" w:lastRow="0" w:firstColumn="0" w:lastColumn="0" w:oddVBand="0" w:evenVBand="0" w:oddHBand="0" w:evenHBand="0" w:firstRowFirstColumn="0" w:firstRowLastColumn="0" w:lastRowFirstColumn="0" w:lastRowLastColumn="0"/>
            </w:pPr>
            <w:r w:rsidRPr="005B428D">
              <w:rPr>
                <w:noProof/>
              </w:rPr>
              <w:drawing>
                <wp:inline distT="0" distB="0" distL="0" distR="0" wp14:anchorId="267C2715" wp14:editId="03F41EEF">
                  <wp:extent cx="436196" cy="175097"/>
                  <wp:effectExtent l="19050" t="0" r="1954" b="0"/>
                  <wp:docPr id="2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60037" w:rsidTr="3B8B009E" w14:paraId="6ADDF47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rsidR="00860037" w:rsidP="00080CD4" w:rsidRDefault="00860037" w14:paraId="02C4DF28"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860037" w:rsidP="00080CD4" w:rsidRDefault="00860037" w14:paraId="55B1C172"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C</w:t>
            </w:r>
            <w:r w:rsidR="3B8B009E">
              <w:rPr/>
              <w:t xml:space="preserve">ollaborative </w:t>
            </w:r>
            <w:r w:rsidR="3B8B009E">
              <w:rPr/>
              <w:t>engagements</w:t>
            </w: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vAlign w:val="top"/>
          </w:tcPr>
          <w:p w:rsidR="00860037" w:rsidP="000B2416" w:rsidRDefault="000B2416" w14:paraId="1F57156F" w14:textId="77777777">
            <w:pPr>
              <w:spacing w:line="240" w:lineRule="auto"/>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4753632F" wp14:editId="6510C9EE">
                  <wp:extent cx="436196" cy="175097"/>
                  <wp:effectExtent l="19050" t="0" r="1954" b="0"/>
                  <wp:docPr id="2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60037" w:rsidTr="3B8B009E" w14:paraId="46C39C83" w14:textId="77777777">
        <w:tc>
          <w:tcPr>
            <w:cnfStyle w:val="001000000000" w:firstRow="0" w:lastRow="0" w:firstColumn="1" w:lastColumn="0" w:oddVBand="0" w:evenVBand="0" w:oddHBand="0" w:evenHBand="0" w:firstRowFirstColumn="0" w:firstRowLastColumn="0" w:lastRowFirstColumn="0" w:lastRowLastColumn="0"/>
            <w:tcW w:w="1266" w:type="dxa"/>
            <w:vMerge/>
            <w:tcBorders>
              <w:bottom w:val="single" w:color="595959" w:themeColor="text1" w:themeTint="A6" w:sz="4" w:space="0"/>
            </w:tcBorders>
          </w:tcPr>
          <w:p w:rsidR="00860037" w:rsidP="00080CD4" w:rsidRDefault="00860037" w14:paraId="5FF8CC27"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A6A6A6" w:themeColor="background1" w:themeShade="A6" w:sz="4" w:space="0"/>
              <w:bottom w:val="single" w:color="595959" w:themeColor="text1" w:themeTint="A6" w:sz="4" w:space="0"/>
              <w:right w:val="single" w:color="A6A6A6" w:themeColor="background1" w:themeShade="A6" w:sz="4" w:space="0"/>
            </w:tcBorders>
            <w:shd w:val="clear" w:color="auto" w:fill="auto"/>
            <w:tcMar/>
          </w:tcPr>
          <w:p w:rsidR="00860037" w:rsidP="00080CD4" w:rsidRDefault="00860037" w14:paraId="66BCDA4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S</w:t>
            </w:r>
            <w:r w:rsidR="3B8B009E">
              <w:rPr/>
              <w:t>ervice provider</w:t>
            </w:r>
            <w:r w:rsidR="3B8B009E">
              <w:rPr/>
              <w:t xml:space="preserve"> engagements</w:t>
            </w: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left w:val="single" w:color="A6A6A6" w:themeColor="background1" w:themeShade="A6" w:sz="4" w:space="0"/>
              <w:bottom w:val="single" w:color="595959" w:themeColor="text1" w:themeTint="A6" w:sz="4" w:space="0"/>
              <w:right w:val="single" w:color="595959" w:themeColor="text1" w:themeTint="A6" w:sz="4" w:space="0"/>
            </w:tcBorders>
            <w:shd w:val="clear" w:color="auto" w:fill="auto"/>
            <w:tcMar/>
            <w:vAlign w:val="top"/>
          </w:tcPr>
          <w:p w:rsidR="00860037" w:rsidP="000B2416" w:rsidRDefault="000B2416" w14:paraId="760F5F30" w14:textId="77777777">
            <w:pPr>
              <w:spacing w:line="240" w:lineRule="auto"/>
              <w:cnfStyle w:val="000000000000" w:firstRow="0" w:lastRow="0" w:firstColumn="0" w:lastColumn="0" w:oddVBand="0" w:evenVBand="0" w:oddHBand="0" w:evenHBand="0" w:firstRowFirstColumn="0" w:firstRowLastColumn="0" w:lastRowFirstColumn="0" w:lastRowLastColumn="0"/>
            </w:pPr>
            <w:r w:rsidRPr="005B428D">
              <w:rPr>
                <w:noProof/>
              </w:rPr>
              <w:drawing>
                <wp:inline distT="0" distB="0" distL="0" distR="0" wp14:anchorId="501F90B8" wp14:editId="65FFB3D7">
                  <wp:extent cx="436196" cy="175097"/>
                  <wp:effectExtent l="19050" t="0" r="1954" b="0"/>
                  <wp:docPr id="23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60037" w:rsidTr="3B8B009E" w14:paraId="78956B6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color="595959" w:themeColor="text1" w:themeTint="A6" w:sz="4" w:space="0"/>
            </w:tcBorders>
            <w:tcMar/>
            <w:vAlign w:val="top"/>
          </w:tcPr>
          <w:p w:rsidRPr="00AE100E" w:rsidR="00860037" w:rsidP="3B8B009E" w:rsidRDefault="00860037" w14:paraId="595832F7"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4</w:t>
            </w:r>
            <w:r w:rsidRPr="3B8B009E" w:rsidR="3B8B009E">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7948" w:type="dxa"/>
            <w:gridSpan w:val="2"/>
            <w:tcBorders>
              <w:top w:val="single" w:color="595959" w:themeColor="text1" w:themeTint="A6" w:sz="4" w:space="0"/>
              <w:right w:val="single" w:color="595959" w:themeColor="text1" w:themeTint="A6" w:sz="4" w:space="0"/>
            </w:tcBorders>
            <w:shd w:val="clear" w:color="auto" w:fill="F2F2F2" w:themeFill="background1" w:themeFillShade="F2"/>
            <w:tcMar/>
          </w:tcPr>
          <w:p w:rsidR="00860037" w:rsidP="003F3AB0" w:rsidRDefault="00860037" w14:paraId="20B432DB" w14:textId="61578463"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r w:rsidR="3B8B009E">
              <w:rPr/>
              <w:t>.</w:t>
            </w:r>
            <w:r w:rsidR="3B8B009E">
              <w:rPr/>
              <w:t xml:space="preserve"> </w:t>
            </w:r>
          </w:p>
          <w:p w:rsidRPr="00981C96" w:rsidR="00BE45D8" w:rsidP="003F3AB0" w:rsidRDefault="00BE45D8" w14:paraId="27A824B8" w14:textId="3C0FC909"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860037" w:rsidTr="3B8B009E" w14:paraId="193B3D2D" w14:textId="77777777">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color="404040" w:themeColor="text1" w:themeTint="BF" w:sz="4" w:space="0"/>
            </w:tcBorders>
          </w:tcPr>
          <w:p w:rsidR="00860037" w:rsidP="00080CD4" w:rsidRDefault="00860037" w14:paraId="17462FF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7948" w:type="dxa"/>
            <w:gridSpan w:val="2"/>
            <w:tcBorders>
              <w:top w:val="nil"/>
              <w:bottom w:val="single" w:color="404040" w:themeColor="text1" w:themeTint="BF" w:sz="4" w:space="0"/>
              <w:right w:val="single" w:color="595959" w:themeColor="text1" w:themeTint="A6" w:sz="4" w:space="0"/>
            </w:tcBorders>
            <w:shd w:val="clear" w:color="auto" w:fill="auto"/>
            <w:tcMar/>
          </w:tcPr>
          <w:p w:rsidR="00860037" w:rsidP="00080CD4" w:rsidRDefault="00860037" w14:paraId="7AAB5079"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860037" w:rsidP="00860037" w:rsidRDefault="00860037" w14:paraId="10A6ADB5" w14:textId="77777777"/>
    <w:tbl>
      <w:tblPr>
        <w:tblStyle w:val="SubSectionMISCTableVOLUNTARY"/>
        <w:tblW w:w="9214" w:type="dxa"/>
        <w:tblInd w:w="5" w:type="dxa"/>
        <w:tblLook w:val="06A0" w:firstRow="1" w:lastRow="0" w:firstColumn="1" w:lastColumn="0" w:noHBand="1" w:noVBand="1"/>
      </w:tblPr>
      <w:tblGrid>
        <w:gridCol w:w="1266"/>
        <w:gridCol w:w="7948"/>
      </w:tblGrid>
      <w:tr w:rsidR="00860037" w:rsidTr="3B8B009E" w14:paraId="116B0CD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shd w:val="clear" w:color="auto" w:fill="606060"/>
            <w:tcMar/>
          </w:tcPr>
          <w:p w:rsidRPr="00191BC1" w:rsidR="00860037" w:rsidP="3B8B009E" w:rsidRDefault="00860037" w14:paraId="6562C1BB"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w:t>
            </w:r>
            <w:r w:rsidRPr="3B8B009E" w:rsidR="3B8B009E">
              <w:rPr>
                <w:rStyle w:val="IntenseEmphasis"/>
                <w:b w:val="0"/>
                <w:bCs w:val="0"/>
                <w:i w:val="0"/>
                <w:iCs w:val="0"/>
                <w:color w:val="FFFFFF" w:themeColor="background1" w:themeTint="FF" w:themeShade="FF"/>
              </w:rPr>
              <w:t>4</w:t>
            </w:r>
          </w:p>
        </w:tc>
        <w:tc>
          <w:tcPr>
            <w:cnfStyle w:val="000000000000" w:firstRow="0" w:lastRow="0" w:firstColumn="0" w:lastColumn="0" w:oddVBand="0" w:evenVBand="0" w:oddHBand="0" w:evenHBand="0" w:firstRowFirstColumn="0" w:firstRowLastColumn="0" w:lastRowFirstColumn="0" w:lastRowLastColumn="0"/>
            <w:tcW w:w="7948" w:type="dxa"/>
            <w:tcMar/>
          </w:tcPr>
          <w:p w:rsidRPr="00191BC1" w:rsidR="00860037" w:rsidP="3B8B009E" w:rsidRDefault="00860037" w14:paraId="18AF1FFE"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CF025D" w:rsidR="00860037" w:rsidTr="3B8B009E" w14:paraId="65EFBDC6" w14:textId="77777777">
        <w:tc>
          <w:tcPr>
            <w:cnfStyle w:val="001000000000" w:firstRow="0" w:lastRow="0" w:firstColumn="1" w:lastColumn="0" w:oddVBand="0" w:evenVBand="0" w:oddHBand="0" w:evenHBand="0" w:firstRowFirstColumn="0" w:firstRowLastColumn="0" w:lastRowFirstColumn="0" w:lastRowLastColumn="0"/>
            <w:tcW w:w="1266" w:type="dxa"/>
            <w:tcBorders>
              <w:top w:val="single" w:color="595959" w:themeColor="text1" w:themeTint="A6" w:sz="4" w:space="0"/>
              <w:bottom w:val="single" w:color="A6A6A6" w:themeColor="background1" w:themeShade="A6" w:sz="4" w:space="0"/>
            </w:tcBorders>
            <w:tcMar/>
          </w:tcPr>
          <w:p w:rsidRPr="000D72DF" w:rsidR="00860037" w:rsidP="3B8B009E" w:rsidRDefault="00860037" w14:paraId="52D79AF2"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w:t>
            </w:r>
            <w:r w:rsidRPr="3B8B009E" w:rsidR="3B8B009E">
              <w:rPr>
                <w:rStyle w:val="IntenseEmphasis"/>
                <w:b w:val="1"/>
                <w:bCs w:val="1"/>
                <w:i w:val="0"/>
                <w:iCs w:val="0"/>
                <w:color w:val="595959" w:themeColor="text1" w:themeTint="A6" w:themeShade="FF"/>
              </w:rPr>
              <w:t>EA 1</w:t>
            </w:r>
            <w:r w:rsidRPr="3B8B009E" w:rsidR="3B8B009E">
              <w:rPr>
                <w:rStyle w:val="IntenseEmphasis"/>
                <w:b w:val="1"/>
                <w:bCs w:val="1"/>
                <w:i w:val="0"/>
                <w:iCs w:val="0"/>
                <w:color w:val="595959" w:themeColor="text1" w:themeTint="A6" w:themeShade="FF"/>
              </w:rPr>
              <w:t>4</w:t>
            </w:r>
          </w:p>
        </w:tc>
        <w:tc>
          <w:tcPr>
            <w:cnfStyle w:val="000000000000" w:firstRow="0" w:lastRow="0" w:firstColumn="0" w:lastColumn="0" w:oddVBand="0" w:evenVBand="0" w:oddHBand="0" w:evenHBand="0" w:firstRowFirstColumn="0" w:firstRowLastColumn="0" w:lastRowFirstColumn="0" w:lastRowLastColumn="0"/>
            <w:tcW w:w="7948" w:type="dxa"/>
            <w:tcBorders>
              <w:top w:val="single" w:color="595959" w:themeColor="text1" w:themeTint="A6" w:sz="4" w:space="0"/>
              <w:bottom w:val="single" w:color="A6A6A6" w:themeColor="background1" w:themeShade="A6" w:sz="4" w:space="0"/>
            </w:tcBorders>
            <w:tcMar/>
          </w:tcPr>
          <w:p w:rsidRPr="00CF025D" w:rsidR="00860037" w:rsidP="3B8B009E" w:rsidRDefault="003F3AB0" w14:paraId="34601AC5" w14:textId="649C795B"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3B8B009E">
              <w:rPr/>
              <w:t>M</w:t>
            </w:r>
            <w:r w:rsidR="3B8B009E">
              <w:rPr/>
              <w:t>any factors influence company practices</w:t>
            </w:r>
            <w:r w:rsidR="3B8B009E">
              <w:rPr/>
              <w:t>,</w:t>
            </w:r>
            <w:r w:rsidR="3B8B009E">
              <w:rPr/>
              <w:t xml:space="preserve"> behaviour and change; often an engagement is only one contributing factor. The intention here is not that you should prove that your engagement was the sole reason for an identified change. </w:t>
            </w:r>
            <w:r w:rsidR="3B8B009E">
              <w:rPr/>
              <w:t>P</w:t>
            </w:r>
            <w:r w:rsidR="3B8B009E">
              <w:rPr/>
              <w:t xml:space="preserve">lease </w:t>
            </w:r>
            <w:r w:rsidR="3B8B009E">
              <w:rPr/>
              <w:t xml:space="preserve">use this indicator to </w:t>
            </w:r>
            <w:r w:rsidR="3B8B009E">
              <w:rPr/>
              <w:t>explain if you believe the change</w:t>
            </w:r>
            <w:r w:rsidR="3B8B009E">
              <w:rPr/>
              <w:t xml:space="preserve"> can be attributed</w:t>
            </w:r>
            <w:r w:rsidR="3B8B009E">
              <w:rPr/>
              <w:t xml:space="preserve"> to your engagement</w:t>
            </w:r>
            <w:r w:rsidR="3B8B009E">
              <w:rPr/>
              <w:t>.</w:t>
            </w:r>
          </w:p>
        </w:tc>
      </w:tr>
      <w:tr w:rsidRPr="00CF025D" w:rsidR="00981C96" w:rsidTr="3B8B009E" w14:paraId="5541602D"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Mar/>
          </w:tcPr>
          <w:p w:rsidRPr="00981C96" w:rsidR="00981C96" w:rsidP="00080CD4" w:rsidRDefault="00981C96" w14:paraId="39503656" w14:textId="77777777" w14:noSpellErr="1">
            <w:pPr>
              <w:pStyle w:val="INDICATORTEXT"/>
            </w:pPr>
            <w:r w:rsidRPr="3B8B009E" w:rsidR="3B8B009E">
              <w:rPr>
                <w:rStyle w:val="IntenseEmphasis"/>
                <w:i w:val="0"/>
                <w:iCs w:val="0"/>
                <w:color w:val="595959" w:themeColor="text1" w:themeTint="A6" w:themeShade="FF"/>
              </w:rPr>
              <w:t>LOGIC</w:t>
            </w:r>
          </w:p>
        </w:tc>
      </w:tr>
      <w:tr w:rsidRPr="00CF025D" w:rsidR="00981C96" w:rsidTr="3B8B009E" w14:paraId="2E2E52EF" w14:textId="77777777">
        <w:tc>
          <w:tcPr>
            <w:cnfStyle w:val="001000000000" w:firstRow="0" w:lastRow="0" w:firstColumn="1" w:lastColumn="0" w:oddVBand="0" w:evenVBand="0" w:oddHBand="0" w:evenHBand="0" w:firstRowFirstColumn="0" w:firstRowLastColumn="0" w:lastRowFirstColumn="0" w:lastRowLastColumn="0"/>
            <w:tcW w:w="1266" w:type="dxa"/>
            <w:tcBorders>
              <w:top w:val="single" w:color="A6A6A6" w:themeColor="background1" w:themeShade="A6" w:sz="4" w:space="0"/>
              <w:bottom w:val="single" w:color="5A5A5A" w:sz="4" w:space="0"/>
            </w:tcBorders>
            <w:tcMar/>
          </w:tcPr>
          <w:p w:rsidR="00981C96" w:rsidP="3B8B009E" w:rsidRDefault="00981C96" w14:paraId="48137D82"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4</w:t>
            </w:r>
          </w:p>
        </w:tc>
        <w:tc>
          <w:tcPr>
            <w:cnfStyle w:val="000000000000" w:firstRow="0" w:lastRow="0" w:firstColumn="0" w:lastColumn="0" w:oddVBand="0" w:evenVBand="0" w:oddHBand="0" w:evenHBand="0" w:firstRowFirstColumn="0" w:firstRowLastColumn="0" w:lastRowFirstColumn="0" w:lastRowLastColumn="0"/>
            <w:tcW w:w="7948" w:type="dxa"/>
            <w:tcBorders>
              <w:top w:val="single" w:color="A6A6A6" w:themeColor="background1" w:themeShade="A6" w:sz="4" w:space="0"/>
              <w:bottom w:val="single" w:color="5A5A5A" w:sz="4" w:space="0"/>
            </w:tcBorders>
            <w:tcMar/>
          </w:tcPr>
          <w:p w:rsidR="004A6157" w:rsidP="004A6157" w:rsidRDefault="004A6157" w14:paraId="2EC2B1EE"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This indicator will be </w:t>
            </w:r>
            <w:r w:rsidR="3B8B009E">
              <w:rPr/>
              <w:t>applicable</w:t>
            </w:r>
            <w:r w:rsidR="3B8B009E">
              <w:rPr/>
              <w:t xml:space="preserve"> if you reported ‘</w:t>
            </w:r>
            <w:r w:rsidR="3B8B009E">
              <w:rPr/>
              <w:t>to influence corporate practice</w:t>
            </w:r>
            <w:r w:rsidR="3B8B009E">
              <w:rPr/>
              <w:t>’ or ‘</w:t>
            </w:r>
            <w:r w:rsidR="3B8B009E">
              <w:rPr/>
              <w:t>to encourage improved ESG disclosure</w:t>
            </w:r>
            <w:r w:rsidR="3B8B009E">
              <w:rPr/>
              <w:t>’</w:t>
            </w:r>
            <w:r w:rsidR="3B8B009E">
              <w:rPr/>
              <w:t xml:space="preserve"> for any combination of the following engagement methods at [02.1]: individual</w:t>
            </w:r>
            <w:r w:rsidR="3B8B009E">
              <w:rPr/>
              <w:t>/</w:t>
            </w:r>
            <w:r w:rsidR="3B8B009E">
              <w:rPr/>
              <w:t>internal, collaborative, service provider.</w:t>
            </w:r>
            <w:r w:rsidR="3B8B009E">
              <w:rPr/>
              <w:t xml:space="preserve"> </w:t>
            </w:r>
          </w:p>
          <w:p w:rsidR="00981C96" w:rsidP="009F66A2" w:rsidRDefault="00A56E7A" w14:paraId="7E30B8CC"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 xml:space="preserve">You will only be required to report information relevant to the engagement methods you reported at [02.1]. </w:t>
            </w:r>
            <w:r w:rsidR="3B8B009E">
              <w:rPr/>
              <w:t>[</w:t>
            </w:r>
            <w:r w:rsidR="3B8B009E">
              <w:rPr/>
              <w:t>1</w:t>
            </w:r>
            <w:r w:rsidR="3B8B009E">
              <w:rPr/>
              <w:t>4</w:t>
            </w:r>
            <w:r w:rsidR="3B8B009E">
              <w:rPr/>
              <w:t>.2]</w:t>
            </w:r>
            <w:r w:rsidR="3B8B009E">
              <w:rPr/>
              <w:t xml:space="preserve"> is</w:t>
            </w:r>
            <w:r w:rsidR="3B8B009E">
              <w:rPr/>
              <w:t xml:space="preserve"> </w:t>
            </w:r>
            <w:r w:rsidR="3B8B009E">
              <w:rPr/>
              <w:t>applicable</w:t>
            </w:r>
            <w:r w:rsidR="3B8B009E">
              <w:rPr/>
              <w:t xml:space="preserve"> </w:t>
            </w:r>
            <w:r w:rsidR="3B8B009E">
              <w:rPr/>
              <w:t>if you report ‘Yes’ to [</w:t>
            </w:r>
            <w:r w:rsidR="3B8B009E">
              <w:rPr/>
              <w:t>1</w:t>
            </w:r>
            <w:r w:rsidR="3B8B009E">
              <w:rPr/>
              <w:t>4</w:t>
            </w:r>
            <w:r w:rsidR="3B8B009E">
              <w:rPr/>
              <w:t>.1]</w:t>
            </w:r>
            <w:r w:rsidR="3B8B009E">
              <w:rPr/>
              <w:t>.</w:t>
            </w:r>
          </w:p>
        </w:tc>
      </w:tr>
    </w:tbl>
    <w:p w:rsidR="00860037" w:rsidP="00860037" w:rsidRDefault="00860037" w14:paraId="42307929" w14:textId="7777777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276"/>
        <w:gridCol w:w="3260"/>
        <w:gridCol w:w="3424"/>
        <w:gridCol w:w="1234"/>
      </w:tblGrid>
      <w:tr w:rsidR="001211F7" w:rsidTr="3B8B009E" w14:paraId="27687CC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Mar/>
          </w:tcPr>
          <w:p w:rsidRPr="00903B63" w:rsidR="001211F7" w:rsidP="00080CD4" w:rsidRDefault="001211F7" w14:paraId="58A4E7AB"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260" w:type="dxa"/>
            <w:shd w:val="clear" w:color="auto" w:fill="888888"/>
            <w:tcMar/>
          </w:tcPr>
          <w:p w:rsidRPr="00903B63" w:rsidR="001211F7" w:rsidP="3B8B009E" w:rsidRDefault="001211F7" w14:paraId="495879CA"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1211F7" w:rsidP="3B8B009E" w:rsidRDefault="001211F7" w14:paraId="62451F16"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1211F7" w:rsidP="3B8B009E" w:rsidRDefault="001211F7" w14:paraId="10C66DA1"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1211F7" w:rsidTr="3B8B009E" w14:paraId="7C395EEE"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276" w:type="dxa"/>
            <w:tcMar/>
          </w:tcPr>
          <w:p w:rsidRPr="00903B63" w:rsidR="001211F7" w:rsidP="3B8B009E" w:rsidRDefault="001211F7" w14:paraId="6E87961D"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1</w:t>
            </w:r>
            <w:r w:rsidRPr="3B8B009E" w:rsidR="3B8B009E">
              <w:rPr>
                <w:rStyle w:val="IntenseEmphasis"/>
                <w:i w:val="0"/>
                <w:iCs w:val="0"/>
                <w:color w:val="FFFFFF" w:themeColor="background1" w:themeTint="FF" w:themeShade="FF"/>
              </w:rPr>
              <w:t>5</w:t>
            </w:r>
          </w:p>
        </w:tc>
        <w:tc>
          <w:tcPr>
            <w:cnfStyle w:val="000000000000" w:firstRow="0" w:lastRow="0" w:firstColumn="0" w:lastColumn="0" w:oddVBand="0" w:evenVBand="0" w:oddHBand="0" w:evenHBand="0" w:firstRowFirstColumn="0" w:firstRowLastColumn="0" w:lastRowFirstColumn="0" w:lastRowLastColumn="0"/>
            <w:tcW w:w="3260" w:type="dxa"/>
            <w:shd w:val="clear" w:color="auto" w:fill="888888"/>
            <w:tcMar/>
          </w:tcPr>
          <w:p w:rsidRPr="00903B63" w:rsidR="001211F7" w:rsidP="3B8B009E" w:rsidRDefault="001211F7" w14:paraId="6296BCBC"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1211F7" w:rsidP="3B8B009E" w:rsidRDefault="001211F7" w14:paraId="4BD36F35"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1211F7" w:rsidP="3B8B009E" w:rsidRDefault="001211F7" w14:paraId="095E2836"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860037" w:rsidP="001211F7" w:rsidRDefault="00860037" w14:paraId="3FFBBCF5" w14:textId="77777777">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266"/>
        <w:gridCol w:w="1286"/>
        <w:gridCol w:w="2258"/>
        <w:gridCol w:w="1569"/>
        <w:gridCol w:w="1474"/>
        <w:gridCol w:w="1361"/>
      </w:tblGrid>
      <w:tr w:rsidR="00AD7318" w:rsidTr="3B8B009E" w14:paraId="61D4B99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color="595959" w:themeColor="text1" w:themeTint="A6" w:sz="4" w:space="0"/>
              <w:bottom w:val="single" w:color="A6A6A6" w:themeColor="background1" w:themeShade="A6" w:sz="4" w:space="0"/>
            </w:tcBorders>
            <w:shd w:val="clear" w:color="auto" w:fill="606060"/>
            <w:tcMar/>
          </w:tcPr>
          <w:p w:rsidRPr="00903B63" w:rsidR="00AD7318" w:rsidP="3B8B009E" w:rsidRDefault="00AD7318" w14:paraId="378CDD71"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1</w:t>
            </w:r>
            <w:r w:rsidRPr="3B8B009E" w:rsidR="3B8B009E">
              <w:rPr>
                <w:rStyle w:val="IntenseEmphasis"/>
                <w:i w:val="0"/>
                <w:iCs w:val="0"/>
                <w:color w:val="FFFFFF" w:themeColor="background1" w:themeTint="FF" w:themeShade="FF"/>
              </w:rPr>
              <w:t>5</w:t>
            </w:r>
          </w:p>
        </w:tc>
        <w:tc>
          <w:tcPr>
            <w:cnfStyle w:val="000000000000" w:firstRow="0" w:lastRow="0" w:firstColumn="0" w:lastColumn="0" w:oddVBand="0" w:evenVBand="0" w:oddHBand="0" w:evenHBand="0" w:firstRowFirstColumn="0" w:firstRowLastColumn="0" w:lastRowFirstColumn="0" w:lastRowLastColumn="0"/>
            <w:tcW w:w="7948" w:type="dxa"/>
            <w:gridSpan w:val="5"/>
            <w:tcBorders>
              <w:top w:val="single" w:color="595959" w:themeColor="text1" w:themeTint="A6" w:sz="4" w:space="0"/>
              <w:bottom w:val="nil"/>
              <w:right w:val="single" w:color="595959" w:themeColor="text1" w:themeTint="A6" w:sz="4" w:space="0"/>
            </w:tcBorders>
            <w:shd w:val="clear" w:color="auto" w:fill="888888"/>
            <w:tcMar/>
          </w:tcPr>
          <w:p w:rsidRPr="00903B63" w:rsidR="00AD7318" w:rsidP="3B8B009E" w:rsidRDefault="00AD7318" w14:paraId="32181B1B"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AD7318" w:rsidTr="3B8B009E" w14:paraId="72F5203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color="A6A6A6" w:themeColor="background1" w:themeShade="A6" w:sz="4" w:space="0"/>
            </w:tcBorders>
            <w:tcMar/>
            <w:vAlign w:val="top"/>
          </w:tcPr>
          <w:p w:rsidR="00AD7318" w:rsidP="3B8B009E" w:rsidRDefault="00AD7318" w14:paraId="38E0CD71"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5</w:t>
            </w:r>
            <w:r w:rsidRPr="3B8B009E" w:rsidR="3B8B009E">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7948" w:type="dxa"/>
            <w:gridSpan w:val="5"/>
            <w:tcBorders>
              <w:top w:val="nil"/>
              <w:right w:val="single" w:color="595959" w:themeColor="text1" w:themeTint="A6" w:sz="4" w:space="0"/>
            </w:tcBorders>
            <w:tcMar/>
          </w:tcPr>
          <w:p w:rsidRPr="00616592" w:rsidR="00AD7318" w:rsidP="00080CD4" w:rsidRDefault="00616592" w14:paraId="23363DFF" w14:textId="2E89883E"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Provide examples of the engagements that your organisation </w:t>
            </w:r>
            <w:r w:rsidR="3B8B009E">
              <w:rPr/>
              <w:t xml:space="preserve">or your service provider </w:t>
            </w:r>
            <w:r w:rsidR="3B8B009E">
              <w:rPr/>
              <w:t>carried out during the reporting year.</w:t>
            </w:r>
          </w:p>
        </w:tc>
      </w:tr>
      <w:tr w:rsidR="00616592" w:rsidTr="3B8B009E" w14:paraId="348E2A3C" w14:textId="77777777">
        <w:trPr>
          <w:trHeight w:val="527"/>
        </w:trPr>
        <w:tc>
          <w:tcPr>
            <w:cnfStyle w:val="001000000000" w:firstRow="0" w:lastRow="0" w:firstColumn="1" w:lastColumn="0" w:oddVBand="0" w:evenVBand="0" w:oddHBand="0" w:evenHBand="0" w:firstRowFirstColumn="0" w:firstRowLastColumn="0" w:lastRowFirstColumn="0" w:lastRowLastColumn="0"/>
            <w:tcW w:w="1266" w:type="dxa"/>
            <w:vMerge w:val="restart"/>
            <w:tcMar/>
          </w:tcPr>
          <w:p w:rsidRPr="00AE100E" w:rsidR="00616592" w:rsidP="009F66A2" w:rsidRDefault="00616592" w14:paraId="40E21A93"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286" w:type="dxa"/>
            <w:tcBorders>
              <w:top w:val="nil"/>
              <w:bottom w:val="nil"/>
              <w:right w:val="single" w:color="D9D9D9" w:themeColor="background1" w:themeShade="D9" w:sz="4" w:space="0"/>
            </w:tcBorders>
            <w:shd w:val="clear" w:color="auto" w:fill="A6A6A6" w:themeFill="background1" w:themeFillShade="A6"/>
            <w:tcMar/>
          </w:tcPr>
          <w:p w:rsidRPr="009F66A2" w:rsidR="00616592" w:rsidP="3B8B009E" w:rsidRDefault="00616592" w14:paraId="3D225A96" w14:textId="77777777" w14:noSpellErr="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 xml:space="preserve">Topic or ESG </w:t>
            </w:r>
            <w:r w:rsidRPr="3B8B009E" w:rsidR="3B8B009E">
              <w:rPr>
                <w:b w:val="1"/>
                <w:bCs w:val="1"/>
                <w:color w:val="FFFFFF" w:themeColor="background1" w:themeTint="FF" w:themeShade="FF"/>
                <w:sz w:val="18"/>
                <w:szCs w:val="18"/>
              </w:rPr>
              <w:t>I</w:t>
            </w:r>
            <w:r w:rsidRPr="3B8B009E" w:rsidR="3B8B009E">
              <w:rPr>
                <w:b w:val="1"/>
                <w:bCs w:val="1"/>
                <w:color w:val="FFFFFF" w:themeColor="background1" w:themeTint="FF" w:themeShade="FF"/>
                <w:sz w:val="18"/>
                <w:szCs w:val="18"/>
              </w:rPr>
              <w:t>ssue</w:t>
            </w:r>
          </w:p>
        </w:tc>
        <w:tc>
          <w:tcPr>
            <w:cnfStyle w:val="000000000000" w:firstRow="0" w:lastRow="0" w:firstColumn="0" w:lastColumn="0" w:oddVBand="0" w:evenVBand="0" w:oddHBand="0" w:evenHBand="0" w:firstRowFirstColumn="0" w:firstRowLastColumn="0" w:lastRowFirstColumn="0" w:lastRowLastColumn="0"/>
            <w:tcW w:w="2258"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Mar/>
          </w:tcPr>
          <w:p w:rsidRPr="009F66A2" w:rsidR="00616592" w:rsidP="3B8B009E" w:rsidRDefault="00616592" w14:paraId="69F9F685" w14:textId="77777777" w14:noSpellErr="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Conducted by</w:t>
            </w:r>
          </w:p>
        </w:tc>
        <w:tc>
          <w:tcPr>
            <w:cnfStyle w:val="000000000000" w:firstRow="0" w:lastRow="0" w:firstColumn="0" w:lastColumn="0" w:oddVBand="0" w:evenVBand="0" w:oddHBand="0" w:evenHBand="0" w:firstRowFirstColumn="0" w:firstRowLastColumn="0" w:lastRowFirstColumn="0" w:lastRowLastColumn="0"/>
            <w:tcW w:w="1569"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Mar/>
          </w:tcPr>
          <w:p w:rsidRPr="009F66A2" w:rsidR="00616592" w:rsidP="3B8B009E" w:rsidRDefault="00616592" w14:paraId="357337D7" w14:textId="77777777" w14:noSpellErr="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Objectives</w:t>
            </w: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Mar/>
          </w:tcPr>
          <w:p w:rsidRPr="009F66A2" w:rsidR="00616592" w:rsidP="3B8B009E" w:rsidRDefault="00616592" w14:paraId="2031FFAF" w14:textId="77777777" w14:noSpellErr="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Scope and Process</w:t>
            </w: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D9D9D9" w:themeColor="background1" w:themeShade="D9" w:sz="4" w:space="0"/>
              <w:bottom w:val="nil"/>
              <w:right w:val="single" w:color="595959" w:themeColor="text1" w:themeTint="A6" w:sz="4" w:space="0"/>
            </w:tcBorders>
            <w:shd w:val="clear" w:color="auto" w:fill="A6A6A6" w:themeFill="background1" w:themeFillShade="A6"/>
            <w:tcMar/>
          </w:tcPr>
          <w:p w:rsidRPr="009F66A2" w:rsidR="00616592" w:rsidP="3B8B009E" w:rsidRDefault="00616592" w14:paraId="392AA87A" w14:textId="77777777" w14:noSpellErr="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Outcomes</w:t>
            </w:r>
          </w:p>
        </w:tc>
      </w:tr>
      <w:tr w:rsidR="00616592" w:rsidTr="3B8B009E" w14:paraId="622690E6"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266" w:type="dxa"/>
            <w:vMerge/>
          </w:tcPr>
          <w:p w:rsidRPr="00AE100E" w:rsidR="00616592" w:rsidP="00080CD4" w:rsidRDefault="00616592" w14:paraId="4CF7187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286" w:type="dxa"/>
            <w:tcBorders>
              <w:top w:val="nil"/>
              <w:bottom w:val="single" w:color="A6A6A6" w:themeColor="background1" w:themeShade="A6" w:sz="4" w:space="0"/>
              <w:right w:val="single" w:color="A6A6A6" w:themeColor="background1" w:themeShade="A6" w:sz="4" w:space="0"/>
            </w:tcBorders>
            <w:shd w:val="clear" w:color="auto" w:fill="auto"/>
            <w:tcMar/>
          </w:tcPr>
          <w:p w:rsidRPr="00680D45" w:rsidR="00616592" w:rsidP="00080CD4" w:rsidRDefault="00616592" w14:paraId="3E7155F5"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2258"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F13893" w:rsidP="00F13893" w:rsidRDefault="00F13893" w14:paraId="1CFB669B" w14:textId="77777777" w14:noSpellErr="1">
            <w:pPr>
              <w:pStyle w:val="INDICATORTEXT"/>
              <w:spacing w:before="0" w:after="0"/>
              <w:cnfStyle w:val="000000100000" w:firstRow="0" w:lastRow="0" w:firstColumn="0" w:lastColumn="0" w:oddVBand="0" w:evenVBand="0" w:oddHBand="1" w:evenHBand="0" w:firstRowFirstColumn="0" w:firstRowLastColumn="0" w:lastRowFirstColumn="0" w:lastRowLastColumn="0"/>
            </w:pPr>
            <w:r w:rsidR="3B8B009E">
              <w:rPr/>
              <w:t>Drop down:</w:t>
            </w:r>
          </w:p>
          <w:p w:rsidRPr="00F80163" w:rsidR="00616592" w:rsidP="00732315" w:rsidRDefault="00616592" w14:paraId="739C1089" w14:textId="77777777" w14:noSpellErr="1">
            <w:pPr>
              <w:pStyle w:val="INDICATORTEXT"/>
              <w:numPr>
                <w:ilvl w:val="0"/>
                <w:numId w:val="18"/>
              </w:numPr>
              <w:spacing w:before="0" w:after="0"/>
              <w:cnfStyle w:val="000000100000" w:firstRow="0" w:lastRow="0" w:firstColumn="0" w:lastColumn="0" w:oddVBand="0" w:evenVBand="0" w:oddHBand="1" w:evenHBand="0" w:firstRowFirstColumn="0" w:firstRowLastColumn="0" w:lastRowFirstColumn="0" w:lastRowLastColumn="0"/>
              <w:rPr/>
            </w:pPr>
            <w:r w:rsidR="3B8B009E">
              <w:rPr/>
              <w:t>Individual</w:t>
            </w:r>
            <w:r w:rsidR="3B8B009E">
              <w:rPr/>
              <w:t>/</w:t>
            </w:r>
            <w:r w:rsidR="3B8B009E">
              <w:rPr/>
              <w:t xml:space="preserve">Internal </w:t>
            </w:r>
          </w:p>
          <w:p w:rsidRPr="00F80163" w:rsidR="00616592" w:rsidP="00732315" w:rsidRDefault="00616592" w14:paraId="45335BDE" w14:textId="77777777" w14:noSpellErr="1">
            <w:pPr>
              <w:pStyle w:val="INDICATORTEXT"/>
              <w:numPr>
                <w:ilvl w:val="0"/>
                <w:numId w:val="18"/>
              </w:numPr>
              <w:spacing w:before="0" w:after="0"/>
              <w:cnfStyle w:val="000000100000" w:firstRow="0" w:lastRow="0" w:firstColumn="0" w:lastColumn="0" w:oddVBand="0" w:evenVBand="0" w:oddHBand="1" w:evenHBand="0" w:firstRowFirstColumn="0" w:firstRowLastColumn="0" w:lastRowFirstColumn="0" w:lastRowLastColumn="0"/>
              <w:rPr/>
            </w:pPr>
            <w:r w:rsidR="3B8B009E">
              <w:rPr/>
              <w:t>Collaborative</w:t>
            </w:r>
          </w:p>
          <w:p w:rsidRPr="00680D45" w:rsidR="00F81836" w:rsidP="00F13893" w:rsidRDefault="00616592" w14:paraId="5E58367A" w14:textId="77777777" w14:noSpellErr="1">
            <w:pPr>
              <w:pStyle w:val="INDICATORTEXT"/>
              <w:numPr>
                <w:ilvl w:val="0"/>
                <w:numId w:val="18"/>
              </w:numPr>
              <w:spacing w:before="0" w:after="0"/>
              <w:cnfStyle w:val="000000100000" w:firstRow="0" w:lastRow="0" w:firstColumn="0" w:lastColumn="0" w:oddVBand="0" w:evenVBand="0" w:oddHBand="1" w:evenHBand="0" w:firstRowFirstColumn="0" w:firstRowLastColumn="0" w:lastRowFirstColumn="0" w:lastRowLastColumn="0"/>
              <w:rPr/>
            </w:pPr>
            <w:r w:rsidR="3B8B009E">
              <w:rPr/>
              <w:t>Service provider</w:t>
            </w:r>
          </w:p>
        </w:tc>
        <w:tc>
          <w:tcPr>
            <w:cnfStyle w:val="000000000000" w:firstRow="0" w:lastRow="0" w:firstColumn="0" w:lastColumn="0" w:oddVBand="0" w:evenVBand="0" w:oddHBand="0" w:evenHBand="0" w:firstRowFirstColumn="0" w:firstRowLastColumn="0" w:lastRowFirstColumn="0" w:lastRowLastColumn="0"/>
            <w:tcW w:w="1569"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616592" w:rsidP="00080CD4" w:rsidRDefault="00616592" w14:paraId="792ED68F" w14:textId="77777777">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tcPr>
          <w:p w:rsidRPr="00680D45" w:rsidR="00616592" w:rsidP="00080CD4" w:rsidRDefault="00616592" w14:paraId="14EA2FE7"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680D45" w:rsidR="00616592" w:rsidP="00080CD4" w:rsidRDefault="00616592" w14:paraId="773C5F72"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616592" w:rsidTr="3B8B009E" w14:paraId="4A72E03A" w14:textId="77777777">
        <w:trPr>
          <w:trHeight w:val="340"/>
        </w:trPr>
        <w:tc>
          <w:tcPr>
            <w:cnfStyle w:val="001000000000" w:firstRow="0" w:lastRow="0" w:firstColumn="1" w:lastColumn="0" w:oddVBand="0" w:evenVBand="0" w:oddHBand="0" w:evenHBand="0" w:firstRowFirstColumn="0" w:firstRowLastColumn="0" w:lastRowFirstColumn="0" w:lastRowLastColumn="0"/>
            <w:tcW w:w="1266" w:type="dxa"/>
            <w:vMerge/>
          </w:tcPr>
          <w:p w:rsidRPr="00AE100E" w:rsidR="00616592" w:rsidP="00080CD4" w:rsidRDefault="00616592" w14:paraId="7C91A46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286" w:type="dxa"/>
            <w:tcBorders>
              <w:top w:val="nil"/>
              <w:bottom w:val="single" w:color="A6A6A6" w:themeColor="background1" w:themeShade="A6" w:sz="4" w:space="0"/>
              <w:right w:val="single" w:color="A6A6A6" w:themeColor="background1" w:themeShade="A6" w:sz="4" w:space="0"/>
            </w:tcBorders>
            <w:shd w:val="clear" w:color="auto" w:fill="auto"/>
            <w:tcMar/>
          </w:tcPr>
          <w:p w:rsidRPr="00680D45" w:rsidR="00616592" w:rsidP="00080CD4" w:rsidRDefault="00616592" w14:paraId="7A5C6C30"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2258"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616592" w:rsidP="00080CD4" w:rsidRDefault="00FB13B2" w14:paraId="46AF61F3" w14:textId="77777777" w14:noSpellErr="1">
            <w:pPr>
              <w:pStyle w:val="INDICATORTEXT"/>
              <w:spacing w:before="0" w:after="0"/>
              <w:cnfStyle w:val="000000000000" w:firstRow="0" w:lastRow="0" w:firstColumn="0" w:lastColumn="0" w:oddVBand="0" w:evenVBand="0" w:oddHBand="0" w:evenHBand="0" w:firstRowFirstColumn="0" w:firstRowLastColumn="0" w:lastRowFirstColumn="0" w:lastRowLastColumn="0"/>
            </w:pPr>
            <w:r w:rsidR="3B8B009E">
              <w:rPr/>
              <w:t>[same as above]</w:t>
            </w:r>
          </w:p>
        </w:tc>
        <w:tc>
          <w:tcPr>
            <w:cnfStyle w:val="000000000000" w:firstRow="0" w:lastRow="0" w:firstColumn="0" w:lastColumn="0" w:oddVBand="0" w:evenVBand="0" w:oddHBand="0" w:evenHBand="0" w:firstRowFirstColumn="0" w:firstRowLastColumn="0" w:lastRowFirstColumn="0" w:lastRowLastColumn="0"/>
            <w:tcW w:w="1569"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616592" w:rsidP="00080CD4" w:rsidRDefault="00616592" w14:paraId="514D9280" w14:textId="77777777">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tcPr>
          <w:p w:rsidRPr="00680D45" w:rsidR="00616592" w:rsidP="00080CD4" w:rsidRDefault="00616592" w14:paraId="27FA0F92"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680D45" w:rsidR="00616592" w:rsidP="00080CD4" w:rsidRDefault="00616592" w14:paraId="3F340A10"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FB13B2" w:rsidTr="3B8B009E" w14:paraId="69556390"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266" w:type="dxa"/>
            <w:vMerge/>
          </w:tcPr>
          <w:p w:rsidRPr="00AE100E" w:rsidR="00FB13B2" w:rsidP="00080CD4" w:rsidRDefault="00FB13B2" w14:paraId="3410F7C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286" w:type="dxa"/>
            <w:tcBorders>
              <w:top w:val="nil"/>
              <w:bottom w:val="single" w:color="A6A6A6" w:themeColor="background1" w:themeShade="A6" w:sz="4" w:space="0"/>
              <w:right w:val="single" w:color="A6A6A6" w:themeColor="background1" w:themeShade="A6" w:sz="4" w:space="0"/>
            </w:tcBorders>
            <w:shd w:val="clear" w:color="auto" w:fill="auto"/>
            <w:tcMar/>
          </w:tcPr>
          <w:p w:rsidRPr="00680D45" w:rsidR="00FB13B2" w:rsidP="00080CD4" w:rsidRDefault="00FB13B2" w14:paraId="09FF2813"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2258"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FB13B2" w:rsidP="000A7BA4" w:rsidRDefault="00FB13B2" w14:paraId="1CB12803" w14:textId="77777777" w14:noSpellErr="1">
            <w:pPr>
              <w:pStyle w:val="INDICATORTEXT"/>
              <w:spacing w:before="0" w:after="0"/>
              <w:cnfStyle w:val="000000100000" w:firstRow="0" w:lastRow="0" w:firstColumn="0" w:lastColumn="0" w:oddVBand="0" w:evenVBand="0" w:oddHBand="1" w:evenHBand="0" w:firstRowFirstColumn="0" w:firstRowLastColumn="0" w:lastRowFirstColumn="0" w:lastRowLastColumn="0"/>
            </w:pPr>
            <w:r w:rsidR="3B8B009E">
              <w:rPr/>
              <w:t>[same as above]</w:t>
            </w:r>
          </w:p>
        </w:tc>
        <w:tc>
          <w:tcPr>
            <w:cnfStyle w:val="000000000000" w:firstRow="0" w:lastRow="0" w:firstColumn="0" w:lastColumn="0" w:oddVBand="0" w:evenVBand="0" w:oddHBand="0" w:evenHBand="0" w:firstRowFirstColumn="0" w:firstRowLastColumn="0" w:lastRowFirstColumn="0" w:lastRowLastColumn="0"/>
            <w:tcW w:w="1569"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FB13B2" w:rsidP="00080CD4" w:rsidRDefault="00FB13B2" w14:paraId="5358BD07" w14:textId="77777777">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tcPr>
          <w:p w:rsidRPr="00680D45" w:rsidR="00FB13B2" w:rsidP="00080CD4" w:rsidRDefault="00FB13B2" w14:paraId="0E588964"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680D45" w:rsidR="00FB13B2" w:rsidP="00080CD4" w:rsidRDefault="00FB13B2" w14:paraId="759B7E9E"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FB13B2" w:rsidTr="3B8B009E" w14:paraId="0F9961A7" w14:textId="77777777">
        <w:trPr>
          <w:trHeight w:val="340"/>
        </w:trPr>
        <w:tc>
          <w:tcPr>
            <w:cnfStyle w:val="001000000000" w:firstRow="0" w:lastRow="0" w:firstColumn="1" w:lastColumn="0" w:oddVBand="0" w:evenVBand="0" w:oddHBand="0" w:evenHBand="0" w:firstRowFirstColumn="0" w:firstRowLastColumn="0" w:lastRowFirstColumn="0" w:lastRowLastColumn="0"/>
            <w:tcW w:w="1266" w:type="dxa"/>
            <w:vMerge/>
          </w:tcPr>
          <w:p w:rsidRPr="00AE100E" w:rsidR="00FB13B2" w:rsidP="00080CD4" w:rsidRDefault="00FB13B2" w14:paraId="0BD9885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286" w:type="dxa"/>
            <w:tcBorders>
              <w:top w:val="nil"/>
              <w:bottom w:val="single" w:color="A6A6A6" w:themeColor="background1" w:themeShade="A6" w:sz="4" w:space="0"/>
              <w:right w:val="single" w:color="A6A6A6" w:themeColor="background1" w:themeShade="A6" w:sz="4" w:space="0"/>
            </w:tcBorders>
            <w:shd w:val="clear" w:color="auto" w:fill="auto"/>
            <w:tcMar/>
          </w:tcPr>
          <w:p w:rsidRPr="00680D45" w:rsidR="00FB13B2" w:rsidP="00080CD4" w:rsidRDefault="00FB13B2" w14:paraId="33515E0F"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2258"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FB13B2" w:rsidP="000A7BA4" w:rsidRDefault="00FB13B2" w14:paraId="53922C1B" w14:textId="77777777" w14:noSpellErr="1">
            <w:pPr>
              <w:pStyle w:val="INDICATORTEXT"/>
              <w:spacing w:before="0" w:after="0"/>
              <w:cnfStyle w:val="000000000000" w:firstRow="0" w:lastRow="0" w:firstColumn="0" w:lastColumn="0" w:oddVBand="0" w:evenVBand="0" w:oddHBand="0" w:evenHBand="0" w:firstRowFirstColumn="0" w:firstRowLastColumn="0" w:lastRowFirstColumn="0" w:lastRowLastColumn="0"/>
            </w:pPr>
            <w:r w:rsidR="3B8B009E">
              <w:rPr/>
              <w:t>[same as above]</w:t>
            </w:r>
          </w:p>
        </w:tc>
        <w:tc>
          <w:tcPr>
            <w:cnfStyle w:val="000000000000" w:firstRow="0" w:lastRow="0" w:firstColumn="0" w:lastColumn="0" w:oddVBand="0" w:evenVBand="0" w:oddHBand="0" w:evenHBand="0" w:firstRowFirstColumn="0" w:firstRowLastColumn="0" w:lastRowFirstColumn="0" w:lastRowLastColumn="0"/>
            <w:tcW w:w="1569"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FB13B2" w:rsidP="00080CD4" w:rsidRDefault="00FB13B2" w14:paraId="29B2ECAA" w14:textId="77777777">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tcPr>
          <w:p w:rsidRPr="00680D45" w:rsidR="00FB13B2" w:rsidP="00080CD4" w:rsidRDefault="00FB13B2" w14:paraId="502DFBF7"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680D45" w:rsidR="00FB13B2" w:rsidP="00080CD4" w:rsidRDefault="00FB13B2" w14:paraId="0F281424"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FB13B2" w:rsidTr="3B8B009E" w14:paraId="6A444590"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266" w:type="dxa"/>
            <w:vMerge/>
          </w:tcPr>
          <w:p w:rsidRPr="00AE100E" w:rsidR="00FB13B2" w:rsidP="00080CD4" w:rsidRDefault="00FB13B2" w14:paraId="0A43FC7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286" w:type="dxa"/>
            <w:tcBorders>
              <w:top w:val="nil"/>
              <w:bottom w:val="single" w:color="A6A6A6" w:themeColor="background1" w:themeShade="A6" w:sz="4" w:space="0"/>
              <w:right w:val="single" w:color="A6A6A6" w:themeColor="background1" w:themeShade="A6" w:sz="4" w:space="0"/>
            </w:tcBorders>
            <w:shd w:val="clear" w:color="auto" w:fill="auto"/>
            <w:tcMar/>
          </w:tcPr>
          <w:p w:rsidRPr="00680D45" w:rsidR="00FB13B2" w:rsidP="00080CD4" w:rsidRDefault="00FB13B2" w14:paraId="6D392EEE"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2258"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FB13B2" w:rsidP="000A7BA4" w:rsidRDefault="00FB13B2" w14:paraId="45CA4829" w14:textId="77777777" w14:noSpellErr="1">
            <w:pPr>
              <w:pStyle w:val="INDICATORTEXT"/>
              <w:spacing w:before="0" w:after="0"/>
              <w:cnfStyle w:val="000000100000" w:firstRow="0" w:lastRow="0" w:firstColumn="0" w:lastColumn="0" w:oddVBand="0" w:evenVBand="0" w:oddHBand="1" w:evenHBand="0" w:firstRowFirstColumn="0" w:firstRowLastColumn="0" w:lastRowFirstColumn="0" w:lastRowLastColumn="0"/>
            </w:pPr>
            <w:r w:rsidR="3B8B009E">
              <w:rPr/>
              <w:t>[same as above]</w:t>
            </w:r>
          </w:p>
        </w:tc>
        <w:tc>
          <w:tcPr>
            <w:cnfStyle w:val="000000000000" w:firstRow="0" w:lastRow="0" w:firstColumn="0" w:lastColumn="0" w:oddVBand="0" w:evenVBand="0" w:oddHBand="0" w:evenHBand="0" w:firstRowFirstColumn="0" w:firstRowLastColumn="0" w:lastRowFirstColumn="0" w:lastRowLastColumn="0"/>
            <w:tcW w:w="1569"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FB13B2" w:rsidP="00080CD4" w:rsidRDefault="00FB13B2" w14:paraId="7C3F35B7" w14:textId="77777777">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tcPr>
          <w:p w:rsidRPr="00680D45" w:rsidR="00FB13B2" w:rsidP="00080CD4" w:rsidRDefault="00FB13B2" w14:paraId="1FFCB21B"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680D45" w:rsidR="00FB13B2" w:rsidP="00080CD4" w:rsidRDefault="00FB13B2" w14:paraId="3C497CC4"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AD7318" w:rsidTr="3B8B009E" w14:paraId="429A5E3C" w14:textId="77777777">
        <w:trPr>
          <w:trHeight w:val="154"/>
        </w:trPr>
        <w:tc>
          <w:tcPr>
            <w:cnfStyle w:val="001000000000" w:firstRow="0" w:lastRow="0" w:firstColumn="1" w:lastColumn="0" w:oddVBand="0" w:evenVBand="0" w:oddHBand="0" w:evenHBand="0" w:firstRowFirstColumn="0" w:firstRowLastColumn="0" w:lastRowFirstColumn="0" w:lastRowLastColumn="0"/>
            <w:tcW w:w="1266" w:type="dxa"/>
            <w:tcBorders>
              <w:top w:val="single" w:color="5A5A5A" w:sz="4" w:space="0"/>
            </w:tcBorders>
            <w:tcMar/>
          </w:tcPr>
          <w:p w:rsidRPr="00AE100E" w:rsidR="00AD7318" w:rsidP="3B8B009E" w:rsidRDefault="00BD59A5" w14:paraId="582DA7C3"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5</w:t>
            </w:r>
            <w:r w:rsidRPr="3B8B009E" w:rsidR="3B8B009E">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7948" w:type="dxa"/>
            <w:gridSpan w:val="5"/>
            <w:tcBorders>
              <w:top w:val="single" w:color="5A5A5A" w:sz="4" w:space="0"/>
              <w:right w:val="single" w:color="595959" w:themeColor="text1" w:themeTint="A6" w:sz="4" w:space="0"/>
            </w:tcBorders>
            <w:shd w:val="clear" w:color="auto" w:fill="F2F2F2" w:themeFill="background1" w:themeFillShade="F2"/>
            <w:tcMar/>
          </w:tcPr>
          <w:p w:rsidR="00AD7318" w:rsidP="003F3AB0" w:rsidRDefault="00AD7318" w14:paraId="6D3C8D56"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Additional information</w:t>
            </w:r>
          </w:p>
          <w:p w:rsidRPr="00EF652A" w:rsidR="00BE45D8" w:rsidP="003F3AB0" w:rsidRDefault="00BE45D8" w14:paraId="6A89C6BE" w14:textId="4706FBC7" w14:noSpellErr="1">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AD7318" w:rsidTr="3B8B009E" w14:paraId="04DEF768"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color="5A5A5A" w:sz="4" w:space="0"/>
            </w:tcBorders>
            <w:tcMar/>
          </w:tcPr>
          <w:p w:rsidRPr="00AE100E" w:rsidR="00AD7318" w:rsidP="00080CD4" w:rsidRDefault="00AD7318" w14:paraId="371DFD4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7948" w:type="dxa"/>
            <w:gridSpan w:val="5"/>
            <w:tcBorders>
              <w:top w:val="nil"/>
              <w:bottom w:val="single" w:color="5A5A5A" w:sz="4" w:space="0"/>
              <w:right w:val="single" w:color="595959" w:themeColor="text1" w:themeTint="A6" w:sz="4" w:space="0"/>
            </w:tcBorders>
            <w:shd w:val="clear" w:color="auto" w:fill="auto"/>
            <w:tcMar/>
          </w:tcPr>
          <w:p w:rsidRPr="00986592" w:rsidR="00AD7318" w:rsidP="00080CD4" w:rsidRDefault="00AD7318" w14:paraId="1489C889"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1211F7" w:rsidP="001211F7" w:rsidRDefault="001211F7" w14:paraId="78C5F6C4" w14:textId="77777777">
      <w:pPr>
        <w:pStyle w:val="INDICATORNUMBER"/>
      </w:pPr>
    </w:p>
    <w:p w:rsidR="006C5ACD" w:rsidP="001211F7" w:rsidRDefault="006C5ACD" w14:paraId="5D98C0ED" w14:textId="77777777">
      <w:pPr>
        <w:pStyle w:val="INDICATORNUMBER"/>
      </w:pPr>
    </w:p>
    <w:tbl>
      <w:tblPr>
        <w:tblStyle w:val="SubSectionMISCTableVOLUNTARY"/>
        <w:tblW w:w="9214" w:type="dxa"/>
        <w:tblInd w:w="5" w:type="dxa"/>
        <w:tblLook w:val="06A0" w:firstRow="1" w:lastRow="0" w:firstColumn="1" w:lastColumn="0" w:noHBand="1" w:noVBand="1"/>
      </w:tblPr>
      <w:tblGrid>
        <w:gridCol w:w="1266"/>
        <w:gridCol w:w="7948"/>
      </w:tblGrid>
      <w:tr w:rsidR="00D51BE8" w:rsidTr="3B8B009E" w14:paraId="7269BBF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shd w:val="clear" w:color="auto" w:fill="606060"/>
            <w:tcMar/>
          </w:tcPr>
          <w:p w:rsidRPr="00191BC1" w:rsidR="00D51BE8" w:rsidP="3B8B009E" w:rsidRDefault="00D51BE8" w14:paraId="482E2A86"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w:t>
            </w:r>
            <w:r w:rsidRPr="3B8B009E" w:rsidR="3B8B009E">
              <w:rPr>
                <w:rStyle w:val="IntenseEmphasis"/>
                <w:b w:val="0"/>
                <w:bCs w:val="0"/>
                <w:i w:val="0"/>
                <w:iCs w:val="0"/>
                <w:color w:val="FFFFFF" w:themeColor="background1" w:themeTint="FF" w:themeShade="FF"/>
              </w:rPr>
              <w:t>5</w:t>
            </w:r>
          </w:p>
        </w:tc>
        <w:tc>
          <w:tcPr>
            <w:cnfStyle w:val="000000000000" w:firstRow="0" w:lastRow="0" w:firstColumn="0" w:lastColumn="0" w:oddVBand="0" w:evenVBand="0" w:oddHBand="0" w:evenHBand="0" w:firstRowFirstColumn="0" w:firstRowLastColumn="0" w:lastRowFirstColumn="0" w:lastRowLastColumn="0"/>
            <w:tcW w:w="7948" w:type="dxa"/>
            <w:tcMar/>
          </w:tcPr>
          <w:p w:rsidRPr="00191BC1" w:rsidR="00D51BE8" w:rsidP="3B8B009E" w:rsidRDefault="00D51BE8" w14:paraId="2E223C22"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CF025D" w:rsidR="00D51BE8" w:rsidTr="3B8B009E" w14:paraId="51C5B0B9" w14:textId="77777777">
        <w:tc>
          <w:tcPr>
            <w:cnfStyle w:val="001000000000" w:firstRow="0" w:lastRow="0" w:firstColumn="1" w:lastColumn="0" w:oddVBand="0" w:evenVBand="0" w:oddHBand="0" w:evenHBand="0" w:firstRowFirstColumn="0" w:firstRowLastColumn="0" w:lastRowFirstColumn="0" w:lastRowLastColumn="0"/>
            <w:tcW w:w="1266" w:type="dxa"/>
            <w:tcBorders>
              <w:top w:val="single" w:color="595959" w:themeColor="text1" w:themeTint="A6" w:sz="4" w:space="0"/>
              <w:bottom w:val="single" w:color="595959" w:themeColor="text1" w:themeTint="A6" w:sz="4" w:space="0"/>
            </w:tcBorders>
            <w:tcMar/>
          </w:tcPr>
          <w:p w:rsidRPr="000D72DF" w:rsidR="00D51BE8" w:rsidP="3B8B009E" w:rsidRDefault="00D51BE8" w14:paraId="5D5BF35A"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w:t>
            </w:r>
            <w:r w:rsidRPr="3B8B009E" w:rsidR="3B8B009E">
              <w:rPr>
                <w:rStyle w:val="IntenseEmphasis"/>
                <w:b w:val="1"/>
                <w:bCs w:val="1"/>
                <w:i w:val="0"/>
                <w:iCs w:val="0"/>
                <w:color w:val="595959" w:themeColor="text1" w:themeTint="A6" w:themeShade="FF"/>
              </w:rPr>
              <w:t>EA 1</w:t>
            </w:r>
            <w:r w:rsidRPr="3B8B009E" w:rsidR="3B8B009E">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7948" w:type="dxa"/>
            <w:tcBorders>
              <w:top w:val="single" w:color="595959" w:themeColor="text1" w:themeTint="A6" w:sz="4" w:space="0"/>
              <w:bottom w:val="single" w:color="595959" w:themeColor="text1" w:themeTint="A6" w:sz="4" w:space="0"/>
            </w:tcBorders>
            <w:tcMar/>
          </w:tcPr>
          <w:p w:rsidRPr="006606EC" w:rsidR="006C5ACD" w:rsidP="3B8B009E" w:rsidRDefault="006C5ACD" w14:paraId="2B93A5A1"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Number of examples</w:t>
            </w:r>
          </w:p>
          <w:p w:rsidRPr="00D51BE8" w:rsidR="00D51BE8" w:rsidP="00D51BE8" w:rsidRDefault="00D51BE8" w14:paraId="5A45D479" w14:textId="4DC091AA"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We suggest that you provide at least three examples.</w:t>
            </w:r>
            <w:r w:rsidR="3B8B009E">
              <w:rPr/>
              <w:t xml:space="preserve"> A</w:t>
            </w:r>
            <w:r w:rsidR="3B8B009E">
              <w:rPr/>
              <w:t xml:space="preserve">s far as practicable, examples </w:t>
            </w:r>
            <w:r w:rsidR="3B8B009E">
              <w:rPr/>
              <w:t>should be</w:t>
            </w:r>
            <w:r w:rsidR="3B8B009E">
              <w:rPr/>
              <w:t xml:space="preserve"> </w:t>
            </w:r>
            <w:r w:rsidR="3B8B009E">
              <w:rPr/>
              <w:t>chosen to provide a rounded picture of your engagement activities</w:t>
            </w:r>
            <w:r w:rsidR="3B8B009E">
              <w:rPr/>
              <w:t>, covering the range of topics on which you engaged</w:t>
            </w:r>
            <w:r w:rsidR="3B8B009E">
              <w:rPr/>
              <w:t xml:space="preserve">. </w:t>
            </w:r>
            <w:r w:rsidR="3B8B009E">
              <w:rPr/>
              <w:t>Examples can be focused on a theme</w:t>
            </w:r>
            <w:r w:rsidR="3B8B009E">
              <w:rPr/>
              <w:t>,</w:t>
            </w:r>
            <w:r w:rsidR="3B8B009E">
              <w:rPr/>
              <w:t xml:space="preserve"> or </w:t>
            </w:r>
            <w:r w:rsidR="3B8B009E">
              <w:rPr/>
              <w:t xml:space="preserve">they may </w:t>
            </w:r>
            <w:r w:rsidR="3B8B009E">
              <w:rPr/>
              <w:t>be engagements with a specific company</w:t>
            </w:r>
            <w:r w:rsidR="3B8B009E">
              <w:rPr/>
              <w:t>.</w:t>
            </w:r>
            <w:r w:rsidR="3B8B009E">
              <w:rPr/>
              <w:t xml:space="preserve"> </w:t>
            </w:r>
          </w:p>
          <w:p w:rsidRPr="00D51BE8" w:rsidR="00D51BE8" w:rsidP="3B8B009E" w:rsidRDefault="00D51BE8" w14:paraId="43F50EA2"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Topic/ESG issue</w:t>
            </w:r>
          </w:p>
          <w:p w:rsidR="00D51BE8" w:rsidP="00D51BE8" w:rsidRDefault="00D51BE8" w14:paraId="2B3F2D2D" w14:textId="2A37A8E8"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Specify if E, S, and/or G engagement and</w:t>
            </w:r>
            <w:r w:rsidR="3B8B009E">
              <w:rPr/>
              <w:t>/or</w:t>
            </w:r>
            <w:r w:rsidR="3B8B009E">
              <w:rPr/>
              <w:t xml:space="preserve"> the issue addressed. </w:t>
            </w:r>
          </w:p>
          <w:p w:rsidRPr="00D51BE8" w:rsidR="00D51BE8" w:rsidP="3B8B009E" w:rsidRDefault="00D51BE8" w14:paraId="31B4E666"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Conducted by</w:t>
            </w:r>
          </w:p>
          <w:p w:rsidR="00D51BE8" w:rsidP="00D51BE8" w:rsidRDefault="00D51BE8" w14:paraId="03F7A2BC" w14:textId="3822653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Clarify who was the main driver in the engagement: you directly, your organisation th</w:t>
            </w:r>
            <w:r w:rsidR="3B8B009E">
              <w:rPr/>
              <w:t>r</w:t>
            </w:r>
            <w:r w:rsidR="3B8B009E">
              <w:rPr/>
              <w:t>ough collaboration, or a service provider</w:t>
            </w:r>
            <w:r w:rsidR="3B8B009E">
              <w:rPr/>
              <w:t xml:space="preserve">. </w:t>
            </w:r>
          </w:p>
          <w:p w:rsidRPr="00D51BE8" w:rsidR="00D51BE8" w:rsidP="3B8B009E" w:rsidRDefault="00D51BE8" w14:paraId="4E2ACB4E"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Objective</w:t>
            </w:r>
          </w:p>
          <w:p w:rsidR="00D51BE8" w:rsidP="00D51BE8" w:rsidRDefault="00D51BE8" w14:paraId="5AC65457"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Specify the g</w:t>
            </w:r>
            <w:r w:rsidR="3B8B009E">
              <w:rPr/>
              <w:t>oal</w:t>
            </w:r>
            <w:r w:rsidR="3B8B009E">
              <w:rPr/>
              <w:t>s</w:t>
            </w:r>
            <w:r w:rsidR="3B8B009E">
              <w:rPr/>
              <w:t xml:space="preserve"> and</w:t>
            </w:r>
            <w:r w:rsidR="3B8B009E">
              <w:rPr/>
              <w:t>/or</w:t>
            </w:r>
            <w:r w:rsidR="3B8B009E">
              <w:rPr/>
              <w:t xml:space="preserve"> motivation</w:t>
            </w:r>
            <w:r w:rsidR="3B8B009E">
              <w:rPr/>
              <w:t xml:space="preserve">s for the </w:t>
            </w:r>
            <w:r w:rsidR="3B8B009E">
              <w:rPr/>
              <w:t>engagement</w:t>
            </w:r>
            <w:r w:rsidR="3B8B009E">
              <w:rPr/>
              <w:t>.</w:t>
            </w:r>
          </w:p>
          <w:p w:rsidRPr="00D51BE8" w:rsidR="00D51BE8" w:rsidP="3B8B009E" w:rsidRDefault="00D51BE8" w14:paraId="059E61C1"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Scope and Process</w:t>
            </w:r>
          </w:p>
          <w:p w:rsidRPr="00F80163" w:rsidR="00D51BE8" w:rsidP="00D51BE8" w:rsidRDefault="00D51BE8" w14:paraId="2818DBEB"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 xml:space="preserve">You may </w:t>
            </w:r>
            <w:r w:rsidR="3B8B009E">
              <w:rPr/>
              <w:t>wish to comment on the number of companies with which you engaged on the issue in question, relative size in terms of percentage of your portfolio or total AUM, and the approach to engagement (</w:t>
            </w:r>
            <w:r w:rsidR="3B8B009E">
              <w:rPr/>
              <w:t xml:space="preserve">e.g., </w:t>
            </w:r>
            <w:r w:rsidR="3B8B009E">
              <w:rPr/>
              <w:t>letters, face-to-face meetings).</w:t>
            </w:r>
          </w:p>
          <w:p w:rsidRPr="00D51BE8" w:rsidR="00D51BE8" w:rsidP="3B8B009E" w:rsidRDefault="00D51BE8" w14:paraId="5CB97FB1"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Outcomes</w:t>
            </w:r>
          </w:p>
          <w:p w:rsidRPr="00CF025D" w:rsidR="00D51BE8" w:rsidP="3B8B009E" w:rsidRDefault="00D51BE8" w14:paraId="5364816A" w14:textId="77777777"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3B8B009E">
              <w:rPr/>
              <w:t xml:space="preserve">You </w:t>
            </w:r>
            <w:r w:rsidR="3B8B009E">
              <w:rPr/>
              <w:t xml:space="preserve">should describe the changes, if any, in corporate practice that resulted from the engagement and the role that the engagement activity played in achieving these changes. </w:t>
            </w:r>
            <w:r w:rsidR="3B8B009E">
              <w:rPr/>
              <w:t>You</w:t>
            </w:r>
            <w:r w:rsidR="3B8B009E">
              <w:rPr/>
              <w:t xml:space="preserve"> may also link the change in behaviour to changes achieved on ESG issues and/or impacts on financial performance.</w:t>
            </w:r>
            <w:r w:rsidR="3B8B009E">
              <w:rPr/>
              <w:t xml:space="preserve"> </w:t>
            </w:r>
            <w:r w:rsidR="3B8B009E">
              <w:rPr/>
              <w:t>Organisations may also choose to use their internal engagement tracking and monitoring systems to describe progress towards objectives.</w:t>
            </w:r>
          </w:p>
        </w:tc>
      </w:tr>
      <w:tr w:rsidRPr="00CF025D" w:rsidR="001F4084" w:rsidTr="3B8B009E" w14:paraId="7868B6A3"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595959" w:themeColor="text1" w:themeTint="A6" w:sz="4" w:space="0"/>
              <w:bottom w:val="single" w:color="595959" w:themeColor="text1" w:themeTint="A6" w:sz="4" w:space="0"/>
            </w:tcBorders>
            <w:tcMar/>
          </w:tcPr>
          <w:p w:rsidRPr="00D51BE8" w:rsidR="001F4084" w:rsidP="00D51BE8" w:rsidRDefault="001F4084" w14:paraId="281994A8" w14:textId="77777777" w14:noSpellErr="1">
            <w:pPr>
              <w:pStyle w:val="INDICATORTEXT"/>
              <w:rPr>
                <w:bCs/>
                <w:szCs w:val="18"/>
              </w:rPr>
            </w:pPr>
            <w:r w:rsidRPr="3B8B009E" w:rsidR="3B8B009E">
              <w:rPr>
                <w:rStyle w:val="IntenseEmphasis"/>
                <w:i w:val="0"/>
                <w:iCs w:val="0"/>
                <w:color w:val="595959" w:themeColor="text1" w:themeTint="A6" w:themeShade="FF"/>
              </w:rPr>
              <w:t>LOGIC</w:t>
            </w:r>
          </w:p>
        </w:tc>
      </w:tr>
      <w:tr w:rsidRPr="00CF025D" w:rsidR="001F4084" w:rsidTr="3B8B009E" w14:paraId="3E07D336" w14:textId="77777777">
        <w:tc>
          <w:tcPr>
            <w:cnfStyle w:val="001000000000" w:firstRow="0" w:lastRow="0" w:firstColumn="1" w:lastColumn="0" w:oddVBand="0" w:evenVBand="0" w:oddHBand="0" w:evenHBand="0" w:firstRowFirstColumn="0" w:firstRowLastColumn="0" w:lastRowFirstColumn="0" w:lastRowLastColumn="0"/>
            <w:tcW w:w="1266" w:type="dxa"/>
            <w:tcBorders>
              <w:top w:val="single" w:color="595959" w:themeColor="text1" w:themeTint="A6" w:sz="4" w:space="0"/>
              <w:bottom w:val="single" w:color="595959" w:themeColor="text1" w:themeTint="A6" w:sz="4" w:space="0"/>
            </w:tcBorders>
            <w:tcMar/>
          </w:tcPr>
          <w:p w:rsidRPr="00191BC1" w:rsidR="001F4084" w:rsidP="3B8B009E" w:rsidRDefault="001F4084" w14:paraId="6433819A"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7948" w:type="dxa"/>
            <w:tcBorders>
              <w:top w:val="single" w:color="595959" w:themeColor="text1" w:themeTint="A6" w:sz="4" w:space="0"/>
              <w:bottom w:val="single" w:color="595959" w:themeColor="text1" w:themeTint="A6" w:sz="4" w:space="0"/>
            </w:tcBorders>
            <w:tcMar/>
          </w:tcPr>
          <w:p w:rsidRPr="00D51BE8" w:rsidR="001F4084" w:rsidP="005B76F6" w:rsidRDefault="001F4084" w14:paraId="26FFCA7D"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 xml:space="preserve">This indicator will be </w:t>
            </w:r>
            <w:r w:rsidR="3B8B009E">
              <w:rPr/>
              <w:t>applicable</w:t>
            </w:r>
            <w:r w:rsidR="3B8B009E">
              <w:rPr/>
              <w:t xml:space="preserve"> if you reported “to influence corporate practice” or “to encourage improved ESG disclosure” for any combination of the following engagement methods at [02.1]: individual</w:t>
            </w:r>
            <w:r w:rsidR="3B8B009E">
              <w:rPr/>
              <w:t>/</w:t>
            </w:r>
            <w:r w:rsidR="3B8B009E">
              <w:rPr/>
              <w:t>internal, collaborative, service provider.</w:t>
            </w:r>
            <w:r w:rsidR="3B8B009E">
              <w:rPr/>
              <w:t xml:space="preserve"> </w:t>
            </w:r>
          </w:p>
        </w:tc>
      </w:tr>
    </w:tbl>
    <w:p w:rsidR="00D51BE8" w:rsidP="001211F7" w:rsidRDefault="00D51BE8" w14:paraId="4D3E8221" w14:textId="77777777">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560"/>
        <w:gridCol w:w="1417"/>
        <w:gridCol w:w="1843"/>
        <w:gridCol w:w="1899"/>
        <w:gridCol w:w="2495"/>
      </w:tblGrid>
      <w:tr w:rsidR="00540034" w:rsidTr="3B8B009E" w14:paraId="5CDC5E51" w14:textId="77777777">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14" w:type="dxa"/>
            <w:gridSpan w:val="5"/>
            <w:tcBorders>
              <w:top w:val="single" w:color="595959" w:themeColor="text1" w:themeTint="A6" w:sz="4" w:space="0"/>
              <w:bottom w:val="single" w:color="595959" w:themeColor="text1" w:themeTint="A6" w:sz="4" w:space="0"/>
              <w:right w:val="single" w:color="595959" w:themeColor="text1" w:themeTint="A6" w:sz="4" w:space="0"/>
            </w:tcBorders>
            <w:shd w:val="clear" w:color="auto" w:fill="A6A6A6" w:themeFill="background1" w:themeFillShade="A6"/>
            <w:tcMar/>
          </w:tcPr>
          <w:p w:rsidRPr="00616592" w:rsidR="00540034" w:rsidP="3B8B009E" w:rsidRDefault="00540034" w14:paraId="7212F8B6" w14:textId="77777777" w14:noSpellErr="1">
            <w:pPr>
              <w:spacing w:before="0" w:after="0" w:line="240" w:lineRule="auto"/>
              <w:rPr>
                <w:b w:val="1"/>
                <w:bCs w:val="1"/>
              </w:rPr>
            </w:pPr>
            <w:r w:rsidRPr="3B8B009E" w:rsidR="3B8B009E">
              <w:rPr>
                <w:b w:val="1"/>
                <w:bCs w:val="1"/>
              </w:rPr>
              <w:t>Examples</w:t>
            </w:r>
          </w:p>
        </w:tc>
      </w:tr>
      <w:tr w:rsidR="00540034" w:rsidTr="3B8B009E" w14:paraId="6AFB2128"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color="595959" w:themeColor="text1" w:themeTint="A6" w:sz="4" w:space="0"/>
              <w:bottom w:val="single" w:color="595959" w:themeColor="text1" w:themeTint="A6" w:sz="4" w:space="0"/>
              <w:right w:val="single" w:color="A6A6A6" w:themeColor="background1" w:themeShade="A6" w:sz="4" w:space="0"/>
            </w:tcBorders>
            <w:shd w:val="clear" w:color="auto" w:fill="F2F2F2" w:themeFill="background1" w:themeFillShade="F2"/>
            <w:tcMar/>
          </w:tcPr>
          <w:p w:rsidRPr="000B2416" w:rsidR="00540034" w:rsidP="3B8B009E" w:rsidRDefault="00540034" w14:paraId="0D1B418A" w14:textId="77777777" w14:noSpellErr="1">
            <w:pPr>
              <w:pStyle w:val="INDICATORTEXT"/>
              <w:rPr>
                <w:b w:val="1"/>
                <w:bCs w:val="1"/>
                <w:color w:val="FFFFFF" w:themeColor="background1" w:themeTint="FF" w:themeShade="FF"/>
              </w:rPr>
            </w:pPr>
            <w:r w:rsidRPr="3B8B009E" w:rsidR="3B8B009E">
              <w:rPr>
                <w:b w:val="1"/>
                <w:bCs w:val="1"/>
              </w:rPr>
              <w:t>Topic or ESG issue</w:t>
            </w:r>
          </w:p>
        </w:tc>
        <w:tc>
          <w:tcPr>
            <w:cnfStyle w:val="000000000000" w:firstRow="0" w:lastRow="0" w:firstColumn="0" w:lastColumn="0" w:oddVBand="0" w:evenVBand="0" w:oddHBand="0" w:evenHBand="0" w:firstRowFirstColumn="0" w:firstRowLastColumn="0" w:lastRowFirstColumn="0" w:lastRowLastColumn="0"/>
            <w:tcW w:w="1417" w:type="dxa"/>
            <w:tcBorders>
              <w:top w:val="single" w:color="595959" w:themeColor="text1" w:themeTint="A6" w:sz="4" w:space="0"/>
              <w:left w:val="single" w:color="A6A6A6" w:themeColor="background1" w:themeShade="A6" w:sz="4" w:space="0"/>
              <w:bottom w:val="single" w:color="595959" w:themeColor="text1" w:themeTint="A6" w:sz="4" w:space="0"/>
              <w:right w:val="single" w:color="A6A6A6" w:themeColor="background1" w:themeShade="A6" w:sz="4" w:space="0"/>
            </w:tcBorders>
            <w:shd w:val="clear" w:color="auto" w:fill="F2F2F2" w:themeFill="background1" w:themeFillShade="F2"/>
            <w:tcMar/>
          </w:tcPr>
          <w:p w:rsidRPr="000B2416" w:rsidR="00540034" w:rsidP="3B8B009E" w:rsidRDefault="00540034" w14:paraId="69AE0520"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Conducted by</w:t>
            </w:r>
          </w:p>
        </w:tc>
        <w:tc>
          <w:tcPr>
            <w:cnfStyle w:val="000000000000" w:firstRow="0" w:lastRow="0" w:firstColumn="0" w:lastColumn="0" w:oddVBand="0" w:evenVBand="0" w:oddHBand="0" w:evenHBand="0" w:firstRowFirstColumn="0" w:firstRowLastColumn="0" w:lastRowFirstColumn="0" w:lastRowLastColumn="0"/>
            <w:tcW w:w="1843" w:type="dxa"/>
            <w:tcBorders>
              <w:top w:val="single" w:color="595959" w:themeColor="text1" w:themeTint="A6" w:sz="4" w:space="0"/>
              <w:left w:val="single" w:color="A6A6A6" w:themeColor="background1" w:themeShade="A6" w:sz="4" w:space="0"/>
              <w:bottom w:val="single" w:color="595959" w:themeColor="text1" w:themeTint="A6" w:sz="4" w:space="0"/>
              <w:right w:val="single" w:color="A6A6A6" w:themeColor="background1" w:themeShade="A6" w:sz="4" w:space="0"/>
            </w:tcBorders>
            <w:shd w:val="clear" w:color="auto" w:fill="F2F2F2" w:themeFill="background1" w:themeFillShade="F2"/>
            <w:tcMar/>
          </w:tcPr>
          <w:p w:rsidRPr="000B2416" w:rsidR="00540034" w:rsidP="3B8B009E" w:rsidRDefault="00540034" w14:paraId="54078D17"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Objectives</w:t>
            </w:r>
          </w:p>
        </w:tc>
        <w:tc>
          <w:tcPr>
            <w:cnfStyle w:val="000000000000" w:firstRow="0" w:lastRow="0" w:firstColumn="0" w:lastColumn="0" w:oddVBand="0" w:evenVBand="0" w:oddHBand="0" w:evenHBand="0" w:firstRowFirstColumn="0" w:firstRowLastColumn="0" w:lastRowFirstColumn="0" w:lastRowLastColumn="0"/>
            <w:tcW w:w="1899" w:type="dxa"/>
            <w:tcBorders>
              <w:top w:val="single" w:color="595959" w:themeColor="text1" w:themeTint="A6" w:sz="4" w:space="0"/>
              <w:left w:val="single" w:color="A6A6A6" w:themeColor="background1" w:themeShade="A6" w:sz="4" w:space="0"/>
              <w:bottom w:val="single" w:color="595959" w:themeColor="text1" w:themeTint="A6" w:sz="4" w:space="0"/>
              <w:right w:val="single" w:color="A6A6A6" w:themeColor="background1" w:themeShade="A6" w:sz="4" w:space="0"/>
            </w:tcBorders>
            <w:shd w:val="clear" w:color="auto" w:fill="F2F2F2" w:themeFill="background1" w:themeFillShade="F2"/>
            <w:tcMar/>
          </w:tcPr>
          <w:p w:rsidRPr="000B2416" w:rsidR="00540034" w:rsidP="3B8B009E" w:rsidRDefault="00540034" w14:paraId="40BC9DD9"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Scope and Process</w:t>
            </w:r>
          </w:p>
        </w:tc>
        <w:tc>
          <w:tcPr>
            <w:cnfStyle w:val="000000000000" w:firstRow="0" w:lastRow="0" w:firstColumn="0" w:lastColumn="0" w:oddVBand="0" w:evenVBand="0" w:oddHBand="0" w:evenHBand="0" w:firstRowFirstColumn="0" w:firstRowLastColumn="0" w:lastRowFirstColumn="0" w:lastRowLastColumn="0"/>
            <w:tcW w:w="2495" w:type="dxa"/>
            <w:tcBorders>
              <w:top w:val="single" w:color="595959" w:themeColor="text1" w:themeTint="A6" w:sz="4" w:space="0"/>
              <w:left w:val="single" w:color="A6A6A6" w:themeColor="background1" w:themeShade="A6" w:sz="4" w:space="0"/>
              <w:bottom w:val="single" w:color="595959" w:themeColor="text1" w:themeTint="A6" w:sz="4" w:space="0"/>
              <w:right w:val="single" w:color="595959" w:themeColor="text1" w:themeTint="A6" w:sz="4" w:space="0"/>
            </w:tcBorders>
            <w:shd w:val="clear" w:color="auto" w:fill="F2F2F2" w:themeFill="background1" w:themeFillShade="F2"/>
            <w:tcMar/>
          </w:tcPr>
          <w:p w:rsidRPr="000B2416" w:rsidR="00540034" w:rsidP="3B8B009E" w:rsidRDefault="00540034" w14:paraId="1F00564A"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3B8B009E" w:rsidR="3B8B009E">
              <w:rPr>
                <w:b w:val="1"/>
                <w:bCs w:val="1"/>
              </w:rPr>
              <w:t>Outcomes</w:t>
            </w:r>
          </w:p>
        </w:tc>
      </w:tr>
      <w:tr w:rsidR="00540034" w:rsidTr="3B8B009E" w14:paraId="5B3991B4" w14:textId="77777777">
        <w:trPr>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vAlign w:val="top"/>
          </w:tcPr>
          <w:p w:rsidRPr="00540034" w:rsidR="00540034" w:rsidP="00540034" w:rsidRDefault="00540034" w14:paraId="3F33F84A" w14:textId="77777777" w14:noSpellErr="1">
            <w:pPr>
              <w:pStyle w:val="INDICATORTEXT"/>
              <w:rPr>
                <w:bCs/>
                <w:szCs w:val="18"/>
              </w:rPr>
            </w:pPr>
            <w:r w:rsidR="3B8B009E">
              <w:rPr/>
              <w:t>Use of uncertified Indonesian wood in paper manufacturing, presenting a significant risk to companies’ reputation</w:t>
            </w:r>
          </w:p>
        </w:tc>
        <w:tc>
          <w:tcPr>
            <w:cnfStyle w:val="000000000000" w:firstRow="0" w:lastRow="0" w:firstColumn="0" w:lastColumn="0" w:oddVBand="0" w:evenVBand="0" w:oddHBand="0" w:evenHBand="0" w:firstRowFirstColumn="0" w:firstRowLastColumn="0" w:lastRowFirstColumn="0" w:lastRowLastColumn="0"/>
            <w:tcW w:w="1417" w:type="dxa"/>
            <w:tcBorders>
              <w:top w:val="single" w:color="595959" w:themeColor="text1" w:themeTint="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vAlign w:val="top"/>
          </w:tcPr>
          <w:p w:rsidRPr="00540034" w:rsidR="00540034" w:rsidP="00540034" w:rsidRDefault="00540034" w14:paraId="47C8F2FE"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Internal staff</w:t>
            </w:r>
          </w:p>
        </w:tc>
        <w:tc>
          <w:tcPr>
            <w:cnfStyle w:val="000000000000" w:firstRow="0" w:lastRow="0" w:firstColumn="0" w:lastColumn="0" w:oddVBand="0" w:evenVBand="0" w:oddHBand="0" w:evenHBand="0" w:firstRowFirstColumn="0" w:firstRowLastColumn="0" w:lastRowFirstColumn="0" w:lastRowLastColumn="0"/>
            <w:tcW w:w="1843" w:type="dxa"/>
            <w:tcBorders>
              <w:top w:val="single" w:color="595959" w:themeColor="text1" w:themeTint="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vAlign w:val="top"/>
          </w:tcPr>
          <w:p w:rsidRPr="00540034" w:rsidR="00540034" w:rsidP="00540034" w:rsidRDefault="00540034" w14:paraId="031ED863"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Company commitment to sourcing only from certified forests</w:t>
            </w:r>
          </w:p>
        </w:tc>
        <w:tc>
          <w:tcPr>
            <w:cnfStyle w:val="000000000000" w:firstRow="0" w:lastRow="0" w:firstColumn="0" w:lastColumn="0" w:oddVBand="0" w:evenVBand="0" w:oddHBand="0" w:evenHBand="0" w:firstRowFirstColumn="0" w:firstRowLastColumn="0" w:lastRowFirstColumn="0" w:lastRowLastColumn="0"/>
            <w:tcW w:w="1899" w:type="dxa"/>
            <w:tcBorders>
              <w:top w:val="single" w:color="595959" w:themeColor="text1" w:themeTint="A6" w:sz="4" w:space="0"/>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vAlign w:val="top"/>
          </w:tcPr>
          <w:p w:rsidRPr="00540034" w:rsidR="00540034" w:rsidP="00540034" w:rsidRDefault="00540034" w14:paraId="516006D6"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We engaged with 15 companies. This represented 18% by number of the companies in our portfolio that we believe may be exposed to this risk.</w:t>
            </w:r>
          </w:p>
          <w:p w:rsidRPr="00540034" w:rsidR="00540034" w:rsidP="00540034" w:rsidRDefault="00540034" w14:paraId="6BF31469"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We conducted numerous meetings with all companies, including with Directors on the Board.</w:t>
            </w:r>
          </w:p>
        </w:tc>
        <w:tc>
          <w:tcPr>
            <w:cnfStyle w:val="000000000000" w:firstRow="0" w:lastRow="0" w:firstColumn="0" w:lastColumn="0" w:oddVBand="0" w:evenVBand="0" w:oddHBand="0" w:evenHBand="0" w:firstRowFirstColumn="0" w:firstRowLastColumn="0" w:lastRowFirstColumn="0" w:lastRowLastColumn="0"/>
            <w:tcW w:w="2495" w:type="dxa"/>
            <w:tcBorders>
              <w:top w:val="single" w:color="595959" w:themeColor="text1" w:themeTint="A6" w:sz="4" w:space="0"/>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vAlign w:val="top"/>
          </w:tcPr>
          <w:p w:rsidRPr="00540034" w:rsidR="00540034" w:rsidP="00540034" w:rsidRDefault="00540034" w14:paraId="6762FABA"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Seven of the companies contacted have agreed to change their purchasing practices, and two of these have issued new policy statements on this issue.</w:t>
            </w:r>
          </w:p>
        </w:tc>
      </w:tr>
      <w:tr w:rsidR="00540034" w:rsidTr="3B8B009E" w14:paraId="2C992B74"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color="A6A6A6" w:themeColor="background1" w:themeShade="A6" w:sz="4" w:space="0"/>
              <w:bottom w:val="single" w:color="595959" w:themeColor="text1" w:themeTint="A6" w:sz="4" w:space="0"/>
              <w:right w:val="single" w:color="A6A6A6" w:themeColor="background1" w:themeShade="A6" w:sz="4" w:space="0"/>
            </w:tcBorders>
            <w:shd w:val="clear" w:color="auto" w:fill="auto"/>
            <w:tcMar/>
            <w:vAlign w:val="top"/>
          </w:tcPr>
          <w:p w:rsidRPr="00540034" w:rsidR="00540034" w:rsidP="00540034" w:rsidRDefault="00540034" w14:paraId="4A9781F4" w14:textId="77777777" w14:noSpellErr="1">
            <w:pPr>
              <w:pStyle w:val="INDICATORTEXT"/>
              <w:rPr>
                <w:bCs/>
                <w:szCs w:val="18"/>
              </w:rPr>
            </w:pPr>
            <w:r w:rsidR="3B8B009E">
              <w:rPr/>
              <w:t>Corporate governance</w:t>
            </w:r>
          </w:p>
        </w:tc>
        <w:tc>
          <w:tcPr>
            <w:cnfStyle w:val="000000000000" w:firstRow="0" w:lastRow="0" w:firstColumn="0" w:lastColumn="0" w:oddVBand="0" w:evenVBand="0" w:oddHBand="0" w:evenHBand="0" w:firstRowFirstColumn="0" w:firstRowLastColumn="0" w:lastRowFirstColumn="0" w:lastRowLastColumn="0"/>
            <w:tcW w:w="1417" w:type="dxa"/>
            <w:tcBorders>
              <w:top w:val="single" w:color="A6A6A6" w:themeColor="background1" w:themeShade="A6" w:sz="4" w:space="0"/>
              <w:left w:val="single" w:color="A6A6A6" w:themeColor="background1" w:themeShade="A6" w:sz="4" w:space="0"/>
              <w:bottom w:val="single" w:color="595959" w:themeColor="text1" w:themeTint="A6" w:sz="4" w:space="0"/>
              <w:right w:val="single" w:color="A6A6A6" w:themeColor="background1" w:themeShade="A6" w:sz="4" w:space="0"/>
            </w:tcBorders>
            <w:shd w:val="clear" w:color="auto" w:fill="auto"/>
            <w:tcMar/>
            <w:vAlign w:val="top"/>
          </w:tcPr>
          <w:p w:rsidRPr="00540034" w:rsidR="00540034" w:rsidP="00540034" w:rsidRDefault="00540034" w14:paraId="31614622"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3B8B009E">
              <w:rPr/>
              <w:t>Internal staff</w:t>
            </w:r>
          </w:p>
        </w:tc>
        <w:tc>
          <w:tcPr>
            <w:cnfStyle w:val="000000000000" w:firstRow="0" w:lastRow="0" w:firstColumn="0" w:lastColumn="0" w:oddVBand="0" w:evenVBand="0" w:oddHBand="0" w:evenHBand="0" w:firstRowFirstColumn="0" w:firstRowLastColumn="0" w:lastRowFirstColumn="0" w:lastRowLastColumn="0"/>
            <w:tcW w:w="1843" w:type="dxa"/>
            <w:tcBorders>
              <w:top w:val="single" w:color="A6A6A6" w:themeColor="background1" w:themeShade="A6" w:sz="4" w:space="0"/>
              <w:left w:val="single" w:color="A6A6A6" w:themeColor="background1" w:themeShade="A6" w:sz="4" w:space="0"/>
              <w:bottom w:val="single" w:color="595959" w:themeColor="text1" w:themeTint="A6" w:sz="4" w:space="0"/>
              <w:right w:val="single" w:color="A6A6A6" w:themeColor="background1" w:themeShade="A6" w:sz="4" w:space="0"/>
            </w:tcBorders>
            <w:shd w:val="clear" w:color="auto" w:fill="auto"/>
            <w:tcMar/>
            <w:vAlign w:val="top"/>
          </w:tcPr>
          <w:p w:rsidRPr="00540034" w:rsidR="00540034" w:rsidP="00540034" w:rsidRDefault="00540034" w14:paraId="7BCC4DAE"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3B8B009E">
              <w:rPr/>
              <w:t>Split Chairman and CEO roles</w:t>
            </w:r>
          </w:p>
        </w:tc>
        <w:tc>
          <w:tcPr>
            <w:cnfStyle w:val="000000000000" w:firstRow="0" w:lastRow="0" w:firstColumn="0" w:lastColumn="0" w:oddVBand="0" w:evenVBand="0" w:oddHBand="0" w:evenHBand="0" w:firstRowFirstColumn="0" w:firstRowLastColumn="0" w:lastRowFirstColumn="0" w:lastRowLastColumn="0"/>
            <w:tcW w:w="1899" w:type="dxa"/>
            <w:tcBorders>
              <w:top w:val="single" w:color="A6A6A6" w:themeColor="background1" w:themeShade="A6" w:sz="4" w:space="0"/>
              <w:left w:val="single" w:color="A6A6A6" w:themeColor="background1" w:themeShade="A6" w:sz="4" w:space="0"/>
              <w:bottom w:val="single" w:color="595959" w:themeColor="text1" w:themeTint="A6" w:sz="4" w:space="0"/>
              <w:right w:val="single" w:color="D9D9D9" w:themeColor="background1" w:themeShade="D9" w:sz="4" w:space="0"/>
            </w:tcBorders>
            <w:shd w:val="clear" w:color="auto" w:fill="auto"/>
            <w:tcMar/>
            <w:vAlign w:val="top"/>
          </w:tcPr>
          <w:p w:rsidRPr="00540034" w:rsidR="00540034" w:rsidP="00540034" w:rsidRDefault="00540034" w14:paraId="67CD096A"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3B8B009E">
              <w:rPr/>
              <w:t>We met with 6 US listed companies that currently have a combined Chairman/CEO.</w:t>
            </w:r>
          </w:p>
          <w:p w:rsidRPr="00540034" w:rsidR="00540034" w:rsidP="00540034" w:rsidRDefault="00540034" w14:paraId="3FEF156E"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3B8B009E">
              <w:rPr/>
              <w:t xml:space="preserve">This represents x% of the US companies we hold that have a joint Chairman/CEO. </w:t>
            </w:r>
          </w:p>
        </w:tc>
        <w:tc>
          <w:tcPr>
            <w:cnfStyle w:val="000000000000" w:firstRow="0" w:lastRow="0" w:firstColumn="0" w:lastColumn="0" w:oddVBand="0" w:evenVBand="0" w:oddHBand="0" w:evenHBand="0" w:firstRowFirstColumn="0" w:firstRowLastColumn="0" w:lastRowFirstColumn="0" w:lastRowLastColumn="0"/>
            <w:tcW w:w="2495" w:type="dxa"/>
            <w:tcBorders>
              <w:top w:val="single" w:color="A6A6A6" w:themeColor="background1" w:themeShade="A6" w:sz="4" w:space="0"/>
              <w:left w:val="single" w:color="A6A6A6" w:themeColor="background1" w:themeShade="A6" w:sz="4" w:space="0"/>
              <w:bottom w:val="single" w:color="595959" w:themeColor="text1" w:themeTint="A6" w:sz="4" w:space="0"/>
              <w:right w:val="single" w:color="595959" w:themeColor="text1" w:themeTint="A6" w:sz="4" w:space="0"/>
            </w:tcBorders>
            <w:shd w:val="clear" w:color="auto" w:fill="auto"/>
            <w:tcMar/>
            <w:vAlign w:val="top"/>
          </w:tcPr>
          <w:p w:rsidRPr="00540034" w:rsidR="00540034" w:rsidP="00837EA9" w:rsidRDefault="00540034" w14:paraId="5215E258"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3B8B009E">
              <w:rPr/>
              <w:t>We are awaiting formal responses to our proposals</w:t>
            </w:r>
            <w:r w:rsidR="3B8B009E">
              <w:rPr/>
              <w:t xml:space="preserve"> from these companies</w:t>
            </w:r>
            <w:r w:rsidR="3B8B009E">
              <w:rPr/>
              <w:t>.</w:t>
            </w:r>
          </w:p>
        </w:tc>
      </w:tr>
    </w:tbl>
    <w:p w:rsidR="00540034" w:rsidP="001211F7" w:rsidRDefault="00540034" w14:paraId="0B24C0AF" w14:textId="77777777">
      <w:pPr>
        <w:pStyle w:val="INDICATORNUMBER"/>
      </w:pPr>
    </w:p>
    <w:p w:rsidR="00594CE0" w:rsidRDefault="00594CE0" w14:paraId="1C00AE40" w14:textId="77777777">
      <w:pPr>
        <w:widowControl/>
        <w:autoSpaceDE/>
        <w:autoSpaceDN/>
        <w:adjustRightInd/>
        <w:spacing w:before="0" w:after="0" w:line="240" w:lineRule="auto"/>
        <w:sectPr w:rsidR="00594CE0" w:rsidSect="00644696">
          <w:headerReference w:type="default" r:id="rId36"/>
          <w:headerReference w:type="first" r:id="rId37"/>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0C1964" w:rsidTr="3B8B009E" w14:paraId="5BDEC819" w14:textId="77777777">
        <w:trPr>
          <w:trHeight w:val="387"/>
        </w:trPr>
        <w:tc>
          <w:tcPr>
            <w:cnfStyle w:val="000000000000" w:firstRow="0" w:lastRow="0" w:firstColumn="0" w:lastColumn="0" w:oddVBand="0" w:evenVBand="0" w:oddHBand="0" w:evenHBand="0" w:firstRowFirstColumn="0" w:firstRowLastColumn="0" w:lastRowFirstColumn="0" w:lastRowLastColumn="0"/>
            <w:tcW w:w="709" w:type="dxa"/>
            <w:tcMar/>
          </w:tcPr>
          <w:p w:rsidRPr="00ED1D5A" w:rsidR="000C1964" w:rsidP="00080CD4" w:rsidRDefault="000C1964" w14:paraId="61299B53"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1DA32682" wp14:editId="1709162E">
                  <wp:extent cx="330200" cy="330200"/>
                  <wp:effectExtent l="0" t="0" r="0" b="0"/>
                  <wp:docPr id="3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Mar/>
          </w:tcPr>
          <w:p w:rsidRPr="00041E34" w:rsidR="000C1964" w:rsidP="3B8B009E" w:rsidRDefault="000C1964" w14:paraId="1438A356" w14:textId="77777777" w14:noSpellErr="1">
            <w:pPr>
              <w:pStyle w:val="Heading3"/>
              <w:outlineLvl w:val="2"/>
              <w:rPr>
                <w:rStyle w:val="IntenseEmphasis"/>
                <w:b w:val="1"/>
                <w:bCs w:val="1"/>
                <w:i w:val="0"/>
                <w:iCs w:val="0"/>
                <w:color w:val="FFFFFF" w:themeColor="background1" w:themeTint="FF" w:themeShade="FF"/>
              </w:rPr>
            </w:pPr>
            <w:bookmarkStart w:name="_Toc467226087" w:id="15"/>
            <w:r w:rsidRPr="3B8B009E">
              <w:rPr>
                <w:rStyle w:val="IntenseEmphasis"/>
                <w:b w:val="1"/>
                <w:bCs w:val="1"/>
                <w:i w:val="0"/>
                <w:iCs w:val="0"/>
                <w:color w:val="FFFFFF" w:themeColor="background1"/>
              </w:rPr>
              <w:t>COMMUNICATION</w:t>
            </w:r>
            <w:bookmarkEnd w:id="15"/>
          </w:p>
        </w:tc>
      </w:tr>
    </w:tbl>
    <w:p w:rsidR="00860037" w:rsidP="009C5F15" w:rsidRDefault="00860037" w14:paraId="0CAF4738" w14:textId="77777777">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152E6" w:rsidTr="3B8B009E" w14:paraId="1D3E53A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9152E6" w:rsidP="00080CD4" w:rsidRDefault="009152E6" w14:paraId="3B4BE48B"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9152E6" w:rsidP="3B8B009E" w:rsidRDefault="009152E6" w14:paraId="698B80FC"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9152E6" w:rsidP="3B8B009E" w:rsidRDefault="009152E6" w14:paraId="27E0313E"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9152E6" w:rsidP="3B8B009E" w:rsidRDefault="009152E6" w14:paraId="5ECDEE5D"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9152E6" w:rsidTr="3B8B009E" w14:paraId="081E244E"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9152E6" w:rsidP="3B8B009E" w:rsidRDefault="009152E6" w14:paraId="7B1B2C43"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1</w:t>
            </w:r>
            <w:r w:rsidRPr="3B8B009E" w:rsidR="3B8B009E">
              <w:rPr>
                <w:rStyle w:val="IntenseEmphasis"/>
                <w:i w:val="0"/>
                <w:iCs w:val="0"/>
                <w:color w:val="FFFFFF" w:themeColor="background1" w:themeTint="FF" w:themeShade="FF"/>
              </w:rPr>
              <w:t>6</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9152E6" w:rsidP="3B8B009E" w:rsidRDefault="009152E6" w14:paraId="5C7E124E"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9152E6" w:rsidP="3B8B009E" w:rsidRDefault="009152E6" w14:paraId="6B911FDD"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9152E6" w:rsidP="3B8B009E" w:rsidRDefault="009152E6" w14:paraId="39803FD8"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2,6</w:t>
            </w:r>
          </w:p>
        </w:tc>
      </w:tr>
    </w:tbl>
    <w:p w:rsidR="009152E6" w:rsidP="009C5F15" w:rsidRDefault="009152E6" w14:paraId="076367DB" w14:textId="77777777">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24"/>
        <w:gridCol w:w="3970"/>
        <w:gridCol w:w="4120"/>
      </w:tblGrid>
      <w:tr w:rsidR="009152E6" w:rsidTr="3B8B009E" w14:paraId="72AA577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A6A6A6" w:themeColor="background1" w:themeShade="A6" w:sz="4" w:space="0"/>
              <w:left w:val="single" w:color="0070C0" w:sz="4" w:space="0"/>
              <w:bottom w:val="single" w:color="0070C0" w:sz="4" w:space="0"/>
            </w:tcBorders>
            <w:shd w:val="clear" w:color="auto" w:fill="00B0F0"/>
            <w:tcMar/>
          </w:tcPr>
          <w:p w:rsidRPr="00903B63" w:rsidR="009152E6" w:rsidP="3B8B009E" w:rsidRDefault="009152E6" w14:paraId="0B93F3C9" w14:textId="77777777" w14:noSpellErr="1">
            <w:pPr>
              <w:pStyle w:val="SectionIndicatorHeaderText"/>
              <w:spacing w:after="60"/>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1</w:t>
            </w:r>
            <w:r w:rsidRPr="3B8B009E" w:rsidR="3B8B009E">
              <w:rPr>
                <w:rStyle w:val="IntenseEmphasis"/>
                <w:i w:val="0"/>
                <w:iCs w:val="0"/>
                <w:color w:val="FFFFFF" w:themeColor="background1" w:themeTint="FF" w:themeShade="FF"/>
              </w:rPr>
              <w:t>6</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A6A6A6" w:themeColor="background1" w:themeShade="A6" w:sz="4" w:space="0"/>
              <w:bottom w:val="single" w:color="0070C0" w:sz="4" w:space="0"/>
              <w:right w:val="single" w:color="0070C0" w:sz="4" w:space="0"/>
            </w:tcBorders>
            <w:shd w:val="clear" w:color="auto" w:fill="0070C0"/>
            <w:tcMar/>
          </w:tcPr>
          <w:p w:rsidRPr="00903B63" w:rsidR="009152E6" w:rsidP="3B8B009E" w:rsidRDefault="009152E6" w14:paraId="45FC147A" w14:textId="77777777" w14:noSpellErr="1">
            <w:pPr>
              <w:pStyle w:val="SectionIndicatorHeaderBOLD"/>
              <w:spacing w:after="60"/>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9152E6" w:rsidTr="3B8B009E" w14:paraId="4CB49A6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left w:val="single" w:color="0070C0" w:sz="4" w:space="0"/>
            </w:tcBorders>
            <w:tcMar/>
            <w:vAlign w:val="top"/>
          </w:tcPr>
          <w:p w:rsidRPr="000D72DF" w:rsidR="009152E6" w:rsidP="3B8B009E" w:rsidRDefault="009152E6" w14:paraId="0BEA9DEB" w14:textId="77777777" w14:noSpellErr="1">
            <w:pPr>
              <w:pStyle w:val="INDICATORNUMBER"/>
              <w:spacing w:before="60" w:after="60"/>
              <w:rPr>
                <w:rStyle w:val="IntenseEmphasis"/>
                <w:b w:val="1"/>
                <w:bCs w:val="1"/>
                <w:i w:val="0"/>
                <w:iCs w:val="0"/>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r w:rsidRPr="3B8B009E" w:rsidR="3B8B009E">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right w:val="single" w:color="0070C0" w:sz="4" w:space="0"/>
            </w:tcBorders>
            <w:shd w:val="clear" w:color="auto" w:fill="DAEEF3" w:themeFill="accent5" w:themeFillTint="33"/>
            <w:tcMar/>
          </w:tcPr>
          <w:p w:rsidRPr="009152E6" w:rsidR="009152E6" w:rsidP="3B8B009E" w:rsidRDefault="009152E6" w14:paraId="42B8F5A5"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Indicate whether your organisation proactively discloses information on its engagements.</w:t>
            </w:r>
          </w:p>
        </w:tc>
      </w:tr>
      <w:tr w:rsidR="009152E6" w:rsidTr="3B8B009E" w14:paraId="1BB22C25"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tcBorders>
            <w:tcMar/>
          </w:tcPr>
          <w:p w:rsidR="009152E6" w:rsidP="009C5F15" w:rsidRDefault="009152E6" w14:paraId="479424A1" w14:textId="77777777">
            <w:pPr>
              <w:widowControl/>
              <w:autoSpaceDE/>
              <w:autoSpaceDN/>
              <w:adjustRightInd/>
              <w:spacing w:before="60" w:after="6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0070C0" w:sz="4" w:space="0"/>
              <w:right w:val="single" w:color="0070C0" w:sz="4" w:space="0"/>
            </w:tcBorders>
            <w:tcMar/>
          </w:tcPr>
          <w:p w:rsidRPr="004D0B7E" w:rsidR="009152E6" w:rsidP="3B8B009E" w:rsidRDefault="009152E6" w14:paraId="194E0BB5"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623C56">
              <w:rPr>
                <w:color w:val="595959"/>
                <w:sz w:val="18"/>
                <w:lang w:eastAsia="en-US"/>
              </w:rPr>
              <w:sym w:font="Wingdings" w:char="F06D"/>
            </w:r>
            <w:r w:rsidRPr="3B8B009E" w:rsidR="009F66A2">
              <w:rPr>
                <w:color w:val="595959"/>
                <w:sz w:val="18"/>
                <w:szCs w:val="18"/>
                <w:lang w:eastAsia="en-US"/>
              </w:rPr>
              <w:t xml:space="preserve"> </w:t>
            </w:r>
            <w:r w:rsidRPr="3B8B009E">
              <w:rPr>
                <w:color w:val="595959"/>
                <w:sz w:val="18"/>
                <w:szCs w:val="18"/>
                <w:lang w:eastAsia="en-US"/>
              </w:rPr>
              <w:t>We disclose it publicly</w:t>
            </w:r>
            <w:r w:rsidRPr="3B8B009E" w:rsidR="004B7707">
              <w:rPr>
                <w:color w:val="595959"/>
                <w:sz w:val="18"/>
                <w:szCs w:val="18"/>
                <w:lang w:eastAsia="en-US"/>
              </w:rPr>
              <w:t xml:space="preserve">; </w:t>
            </w:r>
            <w:r w:rsidRPr="3B8B009E">
              <w:rPr>
                <w:color w:val="595959"/>
                <w:sz w:val="18"/>
                <w:szCs w:val="18"/>
                <w:lang w:eastAsia="en-US"/>
              </w:rPr>
              <w:t>provide URL_________</w:t>
            </w:r>
            <w:r w:rsidRPr="3B8B009E" w:rsidR="00827140">
              <w:rPr>
                <w:color w:val="595959"/>
                <w:sz w:val="18"/>
                <w:szCs w:val="18"/>
                <w:lang w:eastAsia="en-US"/>
              </w:rPr>
              <w:t>_</w:t>
            </w:r>
            <w:r w:rsidRPr="3B8B009E" w:rsidR="004B7707">
              <w:rPr>
                <w:color w:val="595959"/>
                <w:sz w:val="18"/>
                <w:szCs w:val="18"/>
                <w:lang w:eastAsia="en-US"/>
              </w:rPr>
              <w:t>.</w:t>
            </w:r>
          </w:p>
          <w:p w:rsidRPr="004D0B7E" w:rsidR="009152E6" w:rsidP="3B8B009E" w:rsidRDefault="009152E6" w14:paraId="6223E2B6"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6D"/>
            </w:r>
            <w:r w:rsidRPr="3B8B009E" w:rsidR="009F66A2">
              <w:rPr>
                <w:color w:val="595959"/>
                <w:sz w:val="18"/>
                <w:szCs w:val="18"/>
                <w:lang w:eastAsia="en-US"/>
              </w:rPr>
              <w:t xml:space="preserve"> We disclose it to clients/</w:t>
            </w:r>
            <w:r w:rsidRPr="3B8B009E">
              <w:rPr>
                <w:color w:val="595959"/>
                <w:sz w:val="18"/>
                <w:szCs w:val="18"/>
                <w:lang w:eastAsia="en-US"/>
              </w:rPr>
              <w:t>beneficiaries only</w:t>
            </w:r>
            <w:r w:rsidRPr="3B8B009E" w:rsidR="004B7707">
              <w:rPr>
                <w:color w:val="595959"/>
                <w:sz w:val="18"/>
                <w:szCs w:val="18"/>
                <w:lang w:eastAsia="en-US"/>
              </w:rPr>
              <w:t>.</w:t>
            </w:r>
            <w:r w:rsidRPr="3B8B009E">
              <w:rPr>
                <w:color w:val="595959"/>
                <w:sz w:val="18"/>
                <w:szCs w:val="18"/>
                <w:lang w:eastAsia="en-US"/>
              </w:rPr>
              <w:t xml:space="preserve"> </w:t>
            </w:r>
          </w:p>
          <w:p w:rsidRPr="00F33A6D" w:rsidR="009152E6" w:rsidP="004D0B7E" w:rsidRDefault="009152E6" w14:paraId="15BD56A8"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szCs w:val="18"/>
              </w:rPr>
            </w:pPr>
            <w:r w:rsidRPr="004D0B7E">
              <w:rPr>
                <w:color w:val="595959"/>
                <w:sz w:val="18"/>
                <w:lang w:eastAsia="en-US"/>
              </w:rPr>
              <w:sym w:font="Wingdings" w:char="F06D"/>
            </w:r>
            <w:r w:rsidRPr="3B8B009E" w:rsidR="009F66A2">
              <w:rPr>
                <w:color w:val="595959"/>
                <w:sz w:val="18"/>
                <w:szCs w:val="18"/>
                <w:lang w:eastAsia="en-US"/>
              </w:rPr>
              <w:t xml:space="preserve"> </w:t>
            </w:r>
            <w:r w:rsidRPr="3B8B009E">
              <w:rPr>
                <w:color w:val="595959"/>
                <w:sz w:val="18"/>
                <w:szCs w:val="18"/>
                <w:lang w:eastAsia="en-US"/>
              </w:rPr>
              <w:t>We do not proactively disclose it to the public and/or clients/beneficiaries</w:t>
            </w:r>
            <w:r w:rsidRPr="3B8B009E" w:rsidR="004B7707">
              <w:rPr>
                <w:color w:val="595959"/>
                <w:sz w:val="18"/>
                <w:szCs w:val="18"/>
                <w:lang w:eastAsia="en-US"/>
              </w:rPr>
              <w:t>.</w:t>
            </w:r>
          </w:p>
        </w:tc>
      </w:tr>
      <w:tr w:rsidR="009152E6" w:rsidTr="3B8B009E" w14:paraId="1DE4690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left w:val="single" w:color="0070C0" w:sz="4" w:space="0"/>
            </w:tcBorders>
            <w:tcMar/>
            <w:vAlign w:val="top"/>
          </w:tcPr>
          <w:p w:rsidR="009152E6" w:rsidP="3B8B009E" w:rsidRDefault="009152E6" w14:paraId="1D545B5D" w14:textId="77777777" w14:noSpellErr="1">
            <w:pPr>
              <w:pStyle w:val="INDICATORNUMBER"/>
              <w:spacing w:before="60" w:after="60"/>
              <w:rPr>
                <w:rStyle w:val="IntenseEmphasis"/>
                <w:b w:val="1"/>
                <w:bCs w:val="1"/>
                <w:i w:val="0"/>
                <w:iCs w:val="0"/>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r w:rsidRPr="3B8B009E" w:rsidR="3B8B009E">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right w:val="single" w:color="0070C0" w:sz="4" w:space="0"/>
            </w:tcBorders>
            <w:shd w:val="clear" w:color="auto" w:fill="DAEEF3" w:themeFill="accent5" w:themeFillTint="33"/>
            <w:tcMar/>
          </w:tcPr>
          <w:p w:rsidRPr="00A47997" w:rsidR="009152E6" w:rsidP="004B7707" w:rsidRDefault="009152E6" w14:paraId="4841C30B"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3B8B009E">
              <w:rPr/>
              <w:t xml:space="preserve">Indicate </w:t>
            </w:r>
            <w:r w:rsidR="3B8B009E">
              <w:rPr/>
              <w:t>whether</w:t>
            </w:r>
            <w:r w:rsidR="3B8B009E">
              <w:rPr/>
              <w:t xml:space="preserve"> </w:t>
            </w:r>
            <w:r w:rsidR="3B8B009E">
              <w:rPr/>
              <w:t>the information disclosed to the public is the same as that disclosed to clients/beneficiaries.</w:t>
            </w:r>
          </w:p>
        </w:tc>
      </w:tr>
      <w:tr w:rsidR="009152E6" w:rsidTr="3B8B009E" w14:paraId="071BBC14"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tcBorders>
            <w:tcMar/>
          </w:tcPr>
          <w:p w:rsidR="009152E6" w:rsidP="009C5F15" w:rsidRDefault="009152E6" w14:paraId="5E9EA1FC" w14:textId="77777777">
            <w:pPr>
              <w:widowControl/>
              <w:autoSpaceDE/>
              <w:autoSpaceDN/>
              <w:adjustRightInd/>
              <w:spacing w:before="60" w:after="6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nil"/>
              <w:bottom w:val="single" w:color="0070C0" w:sz="4" w:space="0"/>
              <w:right w:val="single" w:color="A6A6A6" w:themeColor="background1" w:themeShade="A6" w:sz="4" w:space="0"/>
            </w:tcBorders>
            <w:tcMar/>
          </w:tcPr>
          <w:p w:rsidR="009152E6" w:rsidP="3B8B009E" w:rsidRDefault="009152E6" w14:paraId="06B93C55" w14:textId="77777777" w14:noSpellErr="1">
            <w:pPr>
              <w:pStyle w:val="INDICATORTEXT"/>
              <w:spacing w:before="60" w:after="6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0070C0" w:sz="4" w:space="0"/>
              <w:right w:val="single" w:color="0070C0" w:sz="4" w:space="0"/>
            </w:tcBorders>
            <w:tcMar/>
          </w:tcPr>
          <w:p w:rsidR="009152E6" w:rsidP="3B8B009E" w:rsidRDefault="009152E6" w14:paraId="0B4C3F0E" w14:textId="77777777" w14:noSpellErr="1">
            <w:pPr>
              <w:pStyle w:val="INDICATORTEXT"/>
              <w:spacing w:before="60" w:after="6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009152E6" w:rsidTr="3B8B009E" w14:paraId="35587B47"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0070C0" w:sz="4" w:space="0"/>
              <w:left w:val="single" w:color="0070C0" w:sz="4" w:space="0"/>
            </w:tcBorders>
            <w:tcMar/>
            <w:vAlign w:val="top"/>
          </w:tcPr>
          <w:p w:rsidR="009152E6" w:rsidP="3B8B009E" w:rsidRDefault="009152E6" w14:paraId="4E0B0363" w14:textId="77777777" w14:noSpellErr="1">
            <w:pPr>
              <w:pStyle w:val="INDICATORNUMBER"/>
              <w:spacing w:before="60" w:after="60"/>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r w:rsidRPr="3B8B009E" w:rsidR="3B8B009E">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right w:val="single" w:color="0070C0" w:sz="4" w:space="0"/>
            </w:tcBorders>
            <w:shd w:val="clear" w:color="auto" w:fill="DAEEF3" w:themeFill="accent5" w:themeFillTint="33"/>
            <w:tcMar/>
          </w:tcPr>
          <w:p w:rsidRPr="009152E6" w:rsidR="009152E6" w:rsidP="009C5F15" w:rsidRDefault="009152E6" w14:paraId="178DC8AE"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3B8B009E">
              <w:rPr/>
              <w:t>Indicate what engagement information your organisation proactively discloses to the public.</w:t>
            </w:r>
          </w:p>
        </w:tc>
      </w:tr>
      <w:tr w:rsidR="00CA20E3" w:rsidTr="3B8B009E" w14:paraId="39D3107C"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bottom w:val="single" w:color="0070C0" w:sz="4" w:space="0"/>
            </w:tcBorders>
            <w:vAlign w:val="top"/>
          </w:tcPr>
          <w:p w:rsidR="00CA20E3" w:rsidP="009C5F15" w:rsidRDefault="00CA20E3" w14:paraId="1E7E11E3" w14:textId="77777777">
            <w:pPr>
              <w:pStyle w:val="INDICATORNUMBER"/>
              <w:spacing w:before="60" w:after="6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0070C0" w:sz="4" w:space="0"/>
              <w:right w:val="single" w:color="0070C0" w:sz="4" w:space="0"/>
            </w:tcBorders>
            <w:shd w:val="clear" w:color="auto" w:fill="auto"/>
            <w:tcMar/>
          </w:tcPr>
          <w:p w:rsidRPr="004D0B7E" w:rsidR="00CA20E3" w:rsidP="3B8B009E" w:rsidRDefault="00CA20E3" w14:paraId="6580E2B1"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623C56">
              <w:rPr>
                <w:color w:val="595959"/>
                <w:sz w:val="18"/>
                <w:lang w:eastAsia="en-US"/>
              </w:rPr>
              <w:sym w:font="Wingdings" w:char="F071"/>
            </w:r>
            <w:r w:rsidRPr="3B8B009E">
              <w:rPr>
                <w:color w:val="595959"/>
                <w:sz w:val="18"/>
                <w:szCs w:val="18"/>
                <w:lang w:eastAsia="en-US"/>
              </w:rPr>
              <w:t xml:space="preserve"> </w:t>
            </w:r>
            <w:r w:rsidRPr="3B8B009E">
              <w:rPr>
                <w:color w:val="595959"/>
                <w:sz w:val="18"/>
                <w:szCs w:val="18"/>
                <w:lang w:eastAsia="en-US"/>
              </w:rPr>
              <w:t>Details of the selections, priorities and specific goals of engagement</w:t>
            </w:r>
          </w:p>
          <w:p w:rsidRPr="004D0B7E" w:rsidR="00CA20E3" w:rsidP="3B8B009E" w:rsidRDefault="00CA20E3" w14:paraId="1C85871B"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Number of engagements</w:t>
            </w:r>
          </w:p>
          <w:p w:rsidRPr="004D0B7E" w:rsidR="00CA20E3" w:rsidP="3B8B009E" w:rsidRDefault="00CA20E3" w14:paraId="499CD260"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Breakdown of engagements by type/topic</w:t>
            </w:r>
          </w:p>
          <w:p w:rsidRPr="004D0B7E" w:rsidR="00CA20E3" w:rsidP="3B8B009E" w:rsidRDefault="00CA20E3" w14:paraId="203F963A"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Breakdown of engagements by region</w:t>
            </w:r>
          </w:p>
          <w:p w:rsidRPr="004D0B7E" w:rsidR="00CA20E3" w:rsidP="3B8B009E" w:rsidRDefault="00CA20E3" w14:paraId="4272F162"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An assessment of the current status of the engagement</w:t>
            </w:r>
          </w:p>
          <w:p w:rsidRPr="004D0B7E" w:rsidR="00CA20E3" w:rsidP="3B8B009E" w:rsidRDefault="00CA20E3" w14:paraId="4EA30CED"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Outcomes that have been achieved from the engagement</w:t>
            </w:r>
          </w:p>
          <w:p w:rsidRPr="00623C56" w:rsidR="00CA20E3" w:rsidP="3B8B009E" w:rsidRDefault="00CA20E3" w14:paraId="6033AF25"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Other information__________</w:t>
            </w:r>
          </w:p>
        </w:tc>
      </w:tr>
      <w:tr w:rsidR="009152E6" w:rsidTr="3B8B009E" w14:paraId="75E5867F"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left w:val="single" w:color="0070C0" w:sz="4" w:space="0"/>
            </w:tcBorders>
            <w:tcMar/>
            <w:vAlign w:val="top"/>
          </w:tcPr>
          <w:p w:rsidR="009152E6" w:rsidP="3B8B009E" w:rsidRDefault="009152E6" w14:paraId="712C2A0E" w14:textId="77777777" w14:noSpellErr="1">
            <w:pPr>
              <w:pStyle w:val="INDICATORNUMBER"/>
              <w:spacing w:before="60" w:after="60"/>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r w:rsidRPr="3B8B009E" w:rsidR="3B8B009E">
              <w:rPr>
                <w:rStyle w:val="IntenseEmphasis"/>
                <w:b w:val="1"/>
                <w:bCs w:val="1"/>
                <w:i w:val="0"/>
                <w:iCs w:val="0"/>
                <w:color w:val="595959" w:themeColor="text1" w:themeTint="A6" w:themeShade="FF"/>
              </w:rPr>
              <w:t>.4</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right w:val="single" w:color="0070C0" w:sz="4" w:space="0"/>
            </w:tcBorders>
            <w:shd w:val="clear" w:color="auto" w:fill="DAEEF3" w:themeFill="accent5" w:themeFillTint="33"/>
            <w:tcMar/>
          </w:tcPr>
          <w:p w:rsidRPr="009152E6" w:rsidR="009152E6" w:rsidP="00BE45D8" w:rsidRDefault="009152E6" w14:paraId="46564017" w14:textId="1A91C0A8"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3B8B009E">
              <w:rPr/>
              <w:t>Indicate how frequently you report engagements</w:t>
            </w:r>
            <w:r w:rsidR="3B8B009E">
              <w:rPr/>
              <w:t xml:space="preserve"> </w:t>
            </w:r>
            <w:r w:rsidR="3B8B009E">
              <w:rPr/>
              <w:t>information</w:t>
            </w:r>
            <w:r w:rsidR="3B8B009E">
              <w:rPr/>
              <w:t xml:space="preserve"> to the public. </w:t>
            </w:r>
          </w:p>
        </w:tc>
      </w:tr>
      <w:tr w:rsidR="00CA20E3" w:rsidTr="3B8B009E" w14:paraId="2C1088E4"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tcBorders>
              <w:left w:val="single" w:color="0070C0" w:sz="4" w:space="0"/>
              <w:bottom w:val="single" w:color="0070C0" w:sz="4" w:space="0"/>
            </w:tcBorders>
            <w:tcMar/>
            <w:vAlign w:val="top"/>
          </w:tcPr>
          <w:p w:rsidR="00CA20E3" w:rsidP="009C5F15" w:rsidRDefault="00CA20E3" w14:paraId="0165B5AB" w14:textId="77777777">
            <w:pPr>
              <w:pStyle w:val="INDICATORNUMBER"/>
              <w:spacing w:before="60" w:after="6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0070C0" w:sz="4" w:space="0"/>
              <w:right w:val="single" w:color="0070C0" w:sz="4" w:space="0"/>
            </w:tcBorders>
            <w:shd w:val="clear" w:color="auto" w:fill="auto"/>
            <w:tcMar/>
          </w:tcPr>
          <w:p w:rsidRPr="004D0B7E" w:rsidR="00CA20E3" w:rsidP="3B8B009E" w:rsidRDefault="00CA20E3" w14:paraId="35F71A98"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623C56">
              <w:rPr>
                <w:color w:val="595959"/>
                <w:sz w:val="18"/>
                <w:lang w:eastAsia="en-US"/>
              </w:rPr>
              <w:sym w:font="Wingdings" w:char="F06D"/>
            </w:r>
            <w:r w:rsidRPr="3B8B009E">
              <w:rPr>
                <w:color w:val="595959"/>
                <w:sz w:val="18"/>
                <w:szCs w:val="18"/>
                <w:lang w:eastAsia="en-US"/>
              </w:rPr>
              <w:t xml:space="preserve"> </w:t>
            </w:r>
            <w:r w:rsidRPr="3B8B009E">
              <w:rPr>
                <w:color w:val="595959"/>
                <w:sz w:val="18"/>
                <w:szCs w:val="18"/>
                <w:lang w:eastAsia="en-US"/>
              </w:rPr>
              <w:t>Disclosed continuously (prior</w:t>
            </w:r>
            <w:r w:rsidRPr="3B8B009E" w:rsidR="00787462">
              <w:rPr>
                <w:color w:val="595959"/>
                <w:sz w:val="18"/>
                <w:szCs w:val="18"/>
                <w:lang w:eastAsia="en-US"/>
              </w:rPr>
              <w:t xml:space="preserve"> to</w:t>
            </w:r>
            <w:r w:rsidRPr="3B8B009E">
              <w:rPr>
                <w:color w:val="595959"/>
                <w:sz w:val="18"/>
                <w:szCs w:val="18"/>
                <w:lang w:eastAsia="en-US"/>
              </w:rPr>
              <w:t xml:space="preserve"> and post engagements)</w:t>
            </w:r>
          </w:p>
          <w:p w:rsidRPr="004D0B7E" w:rsidR="00CA20E3" w:rsidP="3B8B009E" w:rsidRDefault="00CA20E3" w14:paraId="63C3F8E8"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6D"/>
            </w:r>
            <w:r w:rsidRPr="3B8B009E">
              <w:rPr>
                <w:color w:val="595959"/>
                <w:sz w:val="18"/>
                <w:szCs w:val="18"/>
                <w:lang w:eastAsia="en-US"/>
              </w:rPr>
              <w:t xml:space="preserve"> Disclosed quarterly</w:t>
            </w:r>
            <w:r w:rsidRPr="3B8B009E" w:rsidR="00837EA9">
              <w:rPr>
                <w:color w:val="595959"/>
                <w:sz w:val="18"/>
                <w:szCs w:val="18"/>
                <w:lang w:eastAsia="en-US"/>
              </w:rPr>
              <w:t xml:space="preserve"> or more frequently</w:t>
            </w:r>
          </w:p>
          <w:p w:rsidRPr="004D0B7E" w:rsidR="00837EA9" w:rsidP="3B8B009E" w:rsidRDefault="00837EA9" w14:paraId="7030D0B8"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6D"/>
            </w:r>
            <w:r w:rsidRPr="3B8B009E">
              <w:rPr>
                <w:color w:val="595959"/>
                <w:sz w:val="18"/>
                <w:szCs w:val="18"/>
                <w:lang w:eastAsia="en-US"/>
              </w:rPr>
              <w:t xml:space="preserve"> Disclosed biannually</w:t>
            </w:r>
          </w:p>
          <w:p w:rsidRPr="004D0B7E" w:rsidR="00CA20E3" w:rsidP="3B8B009E" w:rsidRDefault="00CA20E3" w14:paraId="1BC40707"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6D"/>
            </w:r>
            <w:r w:rsidRPr="3B8B009E">
              <w:rPr>
                <w:color w:val="595959"/>
                <w:sz w:val="18"/>
                <w:szCs w:val="18"/>
                <w:lang w:eastAsia="en-US"/>
              </w:rPr>
              <w:t xml:space="preserve"> Disclosed annually</w:t>
            </w:r>
          </w:p>
          <w:p w:rsidRPr="004D0B7E" w:rsidR="00CA20E3" w:rsidP="3B8B009E" w:rsidRDefault="00CA20E3" w14:paraId="4A4E4579"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6D"/>
            </w:r>
            <w:r w:rsidRPr="3B8B009E">
              <w:rPr>
                <w:color w:val="595959"/>
                <w:sz w:val="18"/>
                <w:szCs w:val="18"/>
                <w:lang w:eastAsia="en-US"/>
              </w:rPr>
              <w:t xml:space="preserve"> Disclosed less</w:t>
            </w:r>
            <w:r w:rsidRPr="3B8B009E" w:rsidR="00837EA9">
              <w:rPr>
                <w:color w:val="595959"/>
                <w:sz w:val="18"/>
                <w:szCs w:val="18"/>
                <w:lang w:eastAsia="en-US"/>
              </w:rPr>
              <w:t xml:space="preserve"> frequently than annually</w:t>
            </w:r>
          </w:p>
          <w:p w:rsidRPr="00041B92" w:rsidR="00CA20E3" w:rsidP="004D0B7E" w:rsidRDefault="00CA20E3" w14:paraId="37CC1A0F"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pPr>
            <w:r w:rsidRPr="004D0B7E">
              <w:rPr>
                <w:color w:val="595959"/>
                <w:sz w:val="18"/>
                <w:lang w:eastAsia="en-US"/>
              </w:rPr>
              <w:sym w:font="Wingdings" w:char="F06D"/>
            </w:r>
            <w:r w:rsidRPr="3B8B009E">
              <w:rPr>
                <w:color w:val="595959"/>
                <w:sz w:val="18"/>
                <w:szCs w:val="18"/>
                <w:lang w:eastAsia="en-US"/>
              </w:rPr>
              <w:t xml:space="preserve"> </w:t>
            </w:r>
            <w:r w:rsidRPr="3B8B009E" w:rsidR="00837EA9">
              <w:rPr>
                <w:color w:val="595959"/>
                <w:sz w:val="18"/>
                <w:szCs w:val="18"/>
                <w:lang w:eastAsia="en-US"/>
              </w:rPr>
              <w:t>Ad</w:t>
            </w:r>
            <w:r w:rsidRPr="3B8B009E" w:rsidR="004B7707">
              <w:rPr>
                <w:color w:val="595959"/>
                <w:sz w:val="18"/>
                <w:szCs w:val="18"/>
                <w:lang w:eastAsia="en-US"/>
              </w:rPr>
              <w:t xml:space="preserve"> </w:t>
            </w:r>
            <w:r w:rsidRPr="3B8B009E" w:rsidR="00837EA9">
              <w:rPr>
                <w:color w:val="595959"/>
                <w:sz w:val="18"/>
                <w:szCs w:val="18"/>
                <w:lang w:eastAsia="en-US"/>
              </w:rPr>
              <w:t>hoc/when requested</w:t>
            </w:r>
          </w:p>
        </w:tc>
      </w:tr>
      <w:tr w:rsidR="00CA20E3" w:rsidTr="3B8B009E" w14:paraId="7BC5BD8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0070C0" w:sz="4" w:space="0"/>
              <w:left w:val="single" w:color="0070C0" w:sz="4" w:space="0"/>
            </w:tcBorders>
            <w:tcMar/>
            <w:vAlign w:val="top"/>
          </w:tcPr>
          <w:p w:rsidR="00CA20E3" w:rsidP="3B8B009E" w:rsidRDefault="00CA20E3" w14:paraId="11606BB2" w14:textId="77777777" w14:noSpellErr="1">
            <w:pPr>
              <w:pStyle w:val="INDICATORNUMBER"/>
              <w:spacing w:before="60" w:after="60"/>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r w:rsidRPr="3B8B009E" w:rsidR="3B8B009E">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right w:val="single" w:color="0070C0" w:sz="4" w:space="0"/>
            </w:tcBorders>
            <w:shd w:val="clear" w:color="auto" w:fill="DAEEF3" w:themeFill="accent5" w:themeFillTint="33"/>
            <w:tcMar/>
          </w:tcPr>
          <w:p w:rsidRPr="00F80163" w:rsidR="00CA20E3" w:rsidP="009C5F15" w:rsidRDefault="00CA20E3" w14:paraId="3B104F7A"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3B8B009E">
              <w:rPr/>
              <w:t>Indicate what engagement information your organisation proactively discloses to clients/beneficiaries</w:t>
            </w:r>
            <w:r w:rsidR="3B8B009E">
              <w:rPr/>
              <w:t>.</w:t>
            </w:r>
          </w:p>
        </w:tc>
      </w:tr>
      <w:tr w:rsidR="00CA20E3" w:rsidTr="3B8B009E" w14:paraId="637AA085"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bottom w:val="single" w:color="auto" w:sz="4" w:space="0"/>
            </w:tcBorders>
            <w:vAlign w:val="top"/>
          </w:tcPr>
          <w:p w:rsidR="00CA20E3" w:rsidP="009C5F15" w:rsidRDefault="00CA20E3" w14:paraId="6C05E04D" w14:textId="77777777">
            <w:pPr>
              <w:pStyle w:val="INDICATORNUMBER"/>
              <w:spacing w:before="60" w:after="6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0070C0" w:sz="4" w:space="0"/>
              <w:right w:val="single" w:color="0070C0" w:sz="4" w:space="0"/>
            </w:tcBorders>
            <w:shd w:val="clear" w:color="auto" w:fill="auto"/>
            <w:tcMar/>
          </w:tcPr>
          <w:p w:rsidRPr="004D0B7E" w:rsidR="00CA20E3" w:rsidP="3B8B009E" w:rsidRDefault="00CA20E3" w14:paraId="387AE395"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Details of the selections, priorities and specific goals of engagement</w:t>
            </w:r>
          </w:p>
          <w:p w:rsidRPr="004D0B7E" w:rsidR="00CA20E3" w:rsidP="3B8B009E" w:rsidRDefault="00CA20E3" w14:paraId="5D799D79"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Number of engagements</w:t>
            </w:r>
          </w:p>
          <w:p w:rsidRPr="004D0B7E" w:rsidR="00CA20E3" w:rsidP="3B8B009E" w:rsidRDefault="00CA20E3" w14:paraId="1D9B1CB3"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Breakdown of engagements by type/topic</w:t>
            </w:r>
          </w:p>
          <w:p w:rsidRPr="004D0B7E" w:rsidR="00CA20E3" w:rsidP="3B8B009E" w:rsidRDefault="00CA20E3" w14:paraId="62A8CE86"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Breakdown of engagements by region</w:t>
            </w:r>
          </w:p>
          <w:p w:rsidRPr="004D0B7E" w:rsidR="00CA20E3" w:rsidP="3B8B009E" w:rsidRDefault="00CA20E3" w14:paraId="0107E02C"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An assessment of the current status of the engagement</w:t>
            </w:r>
          </w:p>
          <w:p w:rsidRPr="004D0B7E" w:rsidR="00CA20E3" w:rsidP="3B8B009E" w:rsidRDefault="00CA20E3" w14:paraId="262FA445"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71"/>
            </w:r>
            <w:r w:rsidRPr="3B8B009E">
              <w:rPr>
                <w:color w:val="595959"/>
                <w:sz w:val="18"/>
                <w:szCs w:val="18"/>
                <w:lang w:eastAsia="en-US"/>
              </w:rPr>
              <w:t xml:space="preserve"> Outcomes that have been achieved from the engagement</w:t>
            </w:r>
          </w:p>
          <w:p w:rsidR="00CA20E3" w:rsidP="004D0B7E" w:rsidRDefault="00CA20E3" w14:paraId="0CBDABF5"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pPr>
            <w:r w:rsidRPr="004D0B7E">
              <w:rPr>
                <w:color w:val="595959"/>
                <w:sz w:val="18"/>
                <w:lang w:eastAsia="en-US"/>
              </w:rPr>
              <w:sym w:font="Wingdings" w:char="F071"/>
            </w:r>
            <w:r w:rsidRPr="3B8B009E">
              <w:rPr>
                <w:color w:val="595959"/>
                <w:sz w:val="18"/>
                <w:szCs w:val="18"/>
                <w:lang w:eastAsia="en-US"/>
              </w:rPr>
              <w:t xml:space="preserve"> Other information__________</w:t>
            </w:r>
          </w:p>
        </w:tc>
      </w:tr>
      <w:tr w:rsidR="00CA20E3" w:rsidTr="3B8B009E" w14:paraId="589E8623"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auto" w:sz="4" w:space="0"/>
              <w:left w:val="single" w:color="0070C0" w:sz="4" w:space="0"/>
              <w:bottom w:val="single" w:color="0070C0" w:sz="4" w:space="0"/>
            </w:tcBorders>
            <w:tcMar/>
            <w:vAlign w:val="top"/>
          </w:tcPr>
          <w:p w:rsidR="00CA20E3" w:rsidP="3B8B009E" w:rsidRDefault="00CA20E3" w14:paraId="726CED96" w14:textId="77777777" w14:noSpellErr="1">
            <w:pPr>
              <w:pStyle w:val="INDICATORNUMBER"/>
              <w:spacing w:before="60" w:after="60"/>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r w:rsidRPr="3B8B009E" w:rsidR="3B8B009E">
              <w:rPr>
                <w:rStyle w:val="IntenseEmphasis"/>
                <w:b w:val="1"/>
                <w:bCs w:val="1"/>
                <w:i w:val="0"/>
                <w:iCs w:val="0"/>
                <w:color w:val="595959" w:themeColor="text1" w:themeTint="A6" w:themeShade="FF"/>
              </w:rPr>
              <w:t>.6</w:t>
            </w:r>
          </w:p>
          <w:p w:rsidR="00CA20E3" w:rsidP="009C5F15" w:rsidRDefault="00CA20E3" w14:paraId="57E37ECA" w14:textId="77777777">
            <w:pPr>
              <w:pStyle w:val="INDICATORNUMBER"/>
              <w:spacing w:before="60" w:after="6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right w:val="single" w:color="0070C0" w:sz="4" w:space="0"/>
            </w:tcBorders>
            <w:shd w:val="clear" w:color="auto" w:fill="DAEEF3" w:themeFill="accent5" w:themeFillTint="33"/>
            <w:tcMar/>
          </w:tcPr>
          <w:p w:rsidR="00CA20E3" w:rsidP="009C5F15" w:rsidRDefault="00CA20E3" w14:paraId="4D83E96B"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3B8B009E">
              <w:rPr/>
              <w:t>Indicate how frequently you typically report engagements</w:t>
            </w:r>
            <w:r w:rsidR="3B8B009E">
              <w:rPr/>
              <w:t xml:space="preserve"> </w:t>
            </w:r>
            <w:r w:rsidR="3B8B009E">
              <w:rPr/>
              <w:t>informatio</w:t>
            </w:r>
            <w:r w:rsidR="3B8B009E">
              <w:rPr/>
              <w:t xml:space="preserve">n to clients/beneficiaries. </w:t>
            </w:r>
          </w:p>
        </w:tc>
      </w:tr>
      <w:tr w:rsidR="00CA20E3" w:rsidTr="3B8B009E" w14:paraId="638949F3"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color="0070C0" w:sz="4" w:space="0"/>
              <w:bottom w:val="single" w:color="0070C0" w:sz="4" w:space="0"/>
            </w:tcBorders>
            <w:vAlign w:val="top"/>
          </w:tcPr>
          <w:p w:rsidR="00CA20E3" w:rsidP="009C5F15" w:rsidRDefault="00CA20E3" w14:paraId="548CC581" w14:textId="77777777">
            <w:pPr>
              <w:pStyle w:val="INDICATORNUMBER"/>
              <w:spacing w:before="60" w:after="6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0070C0" w:sz="4" w:space="0"/>
              <w:right w:val="single" w:color="0070C0" w:sz="4" w:space="0"/>
            </w:tcBorders>
            <w:shd w:val="clear" w:color="auto" w:fill="auto"/>
            <w:tcMar/>
          </w:tcPr>
          <w:p w:rsidRPr="004D0B7E" w:rsidR="00CA20E3" w:rsidP="3B8B009E" w:rsidRDefault="00CA20E3" w14:paraId="3781C912"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F80163">
              <w:sym w:font="Wingdings" w:char="F06D"/>
            </w:r>
            <w:r w:rsidRPr="00F80163">
              <w:rPr/>
              <w:t xml:space="preserve"> </w:t>
            </w:r>
            <w:r w:rsidRPr="3B8B009E">
              <w:rPr>
                <w:color w:val="595959"/>
                <w:sz w:val="18"/>
                <w:szCs w:val="18"/>
                <w:lang w:eastAsia="en-US"/>
              </w:rPr>
              <w:t>Disclosed continuously (prior and post engagements)</w:t>
            </w:r>
          </w:p>
          <w:p w:rsidRPr="004D0B7E" w:rsidR="00CA20E3" w:rsidP="3B8B009E" w:rsidRDefault="00CA20E3" w14:paraId="090B7DE7"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6D"/>
            </w:r>
            <w:r w:rsidRPr="3B8B009E">
              <w:rPr>
                <w:color w:val="595959"/>
                <w:sz w:val="18"/>
                <w:szCs w:val="18"/>
                <w:lang w:eastAsia="en-US"/>
              </w:rPr>
              <w:t xml:space="preserve"> Disclosed quarterly</w:t>
            </w:r>
          </w:p>
          <w:p w:rsidRPr="004D0B7E" w:rsidR="00CA20E3" w:rsidP="3B8B009E" w:rsidRDefault="00CA20E3" w14:paraId="18E9A98A"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sym w:font="Wingdings" w:char="F06D"/>
            </w:r>
            <w:r w:rsidRPr="3B8B009E">
              <w:rPr>
                <w:color w:val="595959"/>
                <w:sz w:val="18"/>
                <w:szCs w:val="18"/>
                <w:lang w:eastAsia="en-US"/>
              </w:rPr>
              <w:t xml:space="preserve"> Disclosed annually</w:t>
            </w:r>
          </w:p>
          <w:p w:rsidRPr="004D0B7E" w:rsidR="00CA20E3" w:rsidP="3B8B009E" w:rsidRDefault="00CA20E3" w14:paraId="5719C376"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004D0B7E">
              <w:rPr>
                <w:color w:val="595959"/>
                <w:sz w:val="18"/>
                <w:lang w:eastAsia="en-US"/>
              </w:rPr>
              <w:lastRenderedPageBreak/>
              <w:sym w:font="Wingdings" w:char="F06D"/>
            </w:r>
            <w:r w:rsidRPr="3B8B009E">
              <w:rPr>
                <w:color w:val="595959"/>
                <w:sz w:val="18"/>
                <w:szCs w:val="18"/>
                <w:lang w:eastAsia="en-US"/>
              </w:rPr>
              <w:t xml:space="preserve"> Disclosed every two years or less</w:t>
            </w:r>
          </w:p>
          <w:p w:rsidR="00CA20E3" w:rsidP="004D0B7E" w:rsidRDefault="00CA20E3" w14:paraId="126C65C7" w14:textId="77777777" w14:noSpellErr="1">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pPr>
            <w:r w:rsidRPr="004D0B7E">
              <w:rPr>
                <w:color w:val="595959"/>
                <w:sz w:val="18"/>
                <w:lang w:eastAsia="en-US"/>
              </w:rPr>
              <w:sym w:font="Wingdings" w:char="F06D"/>
            </w:r>
            <w:r w:rsidRPr="3B8B009E">
              <w:rPr>
                <w:color w:val="595959"/>
                <w:sz w:val="18"/>
                <w:szCs w:val="18"/>
                <w:lang w:eastAsia="en-US"/>
              </w:rPr>
              <w:t xml:space="preserve"> </w:t>
            </w:r>
            <w:r w:rsidRPr="3B8B009E" w:rsidR="009B114B">
              <w:rPr>
                <w:color w:val="595959"/>
                <w:sz w:val="18"/>
                <w:szCs w:val="18"/>
                <w:lang w:eastAsia="en-US"/>
              </w:rPr>
              <w:t>Other;</w:t>
            </w:r>
            <w:r w:rsidRPr="3B8B009E">
              <w:rPr>
                <w:color w:val="595959"/>
                <w:sz w:val="18"/>
                <w:szCs w:val="18"/>
                <w:lang w:eastAsia="en-US"/>
              </w:rPr>
              <w:t xml:space="preserve"> specify__________</w:t>
            </w:r>
          </w:p>
        </w:tc>
      </w:tr>
      <w:tr w:rsidR="002C24C2" w:rsidTr="3B8B009E" w14:paraId="6C5AA6F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0070C0" w:sz="4" w:space="0"/>
              <w:left w:val="single" w:color="0070C0" w:sz="4" w:space="0"/>
            </w:tcBorders>
            <w:tcMar/>
            <w:vAlign w:val="top"/>
          </w:tcPr>
          <w:p w:rsidR="002C24C2" w:rsidP="3B8B009E" w:rsidRDefault="002C24C2" w14:paraId="24E6D422" w14:textId="77777777" w14:noSpellErr="1">
            <w:pPr>
              <w:pStyle w:val="INDICATORNUMBER"/>
              <w:spacing w:before="60" w:after="60"/>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r w:rsidRPr="3B8B009E" w:rsidR="3B8B009E">
              <w:rPr>
                <w:rStyle w:val="IntenseEmphasis"/>
                <w:b w:val="1"/>
                <w:bCs w:val="1"/>
                <w:i w:val="0"/>
                <w:iCs w:val="0"/>
                <w:color w:val="595959" w:themeColor="text1" w:themeTint="A6" w:themeShade="FF"/>
              </w:rPr>
              <w:t>.</w:t>
            </w:r>
            <w:r w:rsidRPr="3B8B009E" w:rsidR="3B8B009E">
              <w:rPr>
                <w:rStyle w:val="IntenseEmphasis"/>
                <w:b w:val="1"/>
                <w:bCs w:val="1"/>
                <w:i w:val="0"/>
                <w:iCs w:val="0"/>
                <w:color w:val="595959" w:themeColor="text1" w:themeTint="A6" w:themeShade="FF"/>
              </w:rPr>
              <w:t>7</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right w:val="single" w:color="0070C0" w:sz="4" w:space="0"/>
            </w:tcBorders>
            <w:shd w:val="clear" w:color="auto" w:fill="DAEEF3" w:themeFill="accent5" w:themeFillTint="33"/>
            <w:tcMar/>
          </w:tcPr>
          <w:p w:rsidR="002C24C2" w:rsidP="009C5F15" w:rsidRDefault="002C24C2" w14:paraId="4664E28F"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3B8B009E">
              <w:rPr/>
              <w:t>Describe any other differences in the information being disclosed.</w:t>
            </w:r>
          </w:p>
          <w:p w:rsidRPr="002C24C2" w:rsidR="002C24C2" w:rsidP="009C5F15" w:rsidRDefault="002C24C2" w14:paraId="2754695C"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2C24C2" w:rsidTr="3B8B009E" w14:paraId="5B4B22B2" w14:textId="77777777">
        <w:trPr>
          <w:trHeight w:val="30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tcBorders>
            <w:vAlign w:val="top"/>
          </w:tcPr>
          <w:p w:rsidR="002C24C2" w:rsidP="009C5F15" w:rsidRDefault="002C24C2" w14:paraId="6CC53D6E" w14:textId="77777777">
            <w:pPr>
              <w:pStyle w:val="INDICATORNUMBER"/>
              <w:spacing w:before="60" w:after="6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0070C0" w:sz="4" w:space="0"/>
              <w:right w:val="single" w:color="0070C0" w:sz="4" w:space="0"/>
            </w:tcBorders>
            <w:shd w:val="clear" w:color="auto" w:fill="auto"/>
            <w:tcMar/>
          </w:tcPr>
          <w:p w:rsidRPr="002E71B0" w:rsidR="002C24C2" w:rsidP="009C5F15" w:rsidRDefault="002C24C2" w14:paraId="65D2992C" w14:textId="77777777">
            <w:pPr>
              <w:pStyle w:val="INDICATORTEXT"/>
              <w:spacing w:before="60" w:after="60"/>
              <w:cnfStyle w:val="000000000000" w:firstRow="0" w:lastRow="0" w:firstColumn="0" w:lastColumn="0" w:oddVBand="0" w:evenVBand="0" w:oddHBand="0" w:evenHBand="0" w:firstRowFirstColumn="0" w:firstRowLastColumn="0" w:lastRowFirstColumn="0" w:lastRowLastColumn="0"/>
              <w:rPr>
                <w:sz w:val="16"/>
                <w:szCs w:val="16"/>
              </w:rPr>
            </w:pPr>
          </w:p>
        </w:tc>
      </w:tr>
      <w:tr w:rsidR="009152E6" w:rsidTr="3B8B009E" w14:paraId="05EF9B1A"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left w:val="single" w:color="0070C0" w:sz="4" w:space="0"/>
            </w:tcBorders>
            <w:tcMar/>
            <w:vAlign w:val="top"/>
          </w:tcPr>
          <w:p w:rsidRPr="00AE100E" w:rsidR="009152E6" w:rsidP="3B8B009E" w:rsidRDefault="009152E6" w14:paraId="6C7EEE36" w14:textId="77777777" w14:noSpellErr="1">
            <w:pPr>
              <w:pStyle w:val="INDICATORNUMBER"/>
              <w:spacing w:before="60" w:after="60"/>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w:t>
            </w:r>
            <w:r w:rsidRPr="3B8B009E" w:rsidR="3B8B009E">
              <w:rPr>
                <w:rStyle w:val="IntenseEmphasis"/>
                <w:b w:val="1"/>
                <w:bCs w:val="1"/>
                <w:i w:val="0"/>
                <w:iCs w:val="0"/>
                <w:color w:val="595959" w:themeColor="text1" w:themeTint="A6" w:themeShade="FF"/>
              </w:rPr>
              <w:t>A 1</w:t>
            </w:r>
            <w:r w:rsidRPr="3B8B009E" w:rsidR="3B8B009E">
              <w:rPr>
                <w:rStyle w:val="IntenseEmphasis"/>
                <w:b w:val="1"/>
                <w:bCs w:val="1"/>
                <w:i w:val="0"/>
                <w:iCs w:val="0"/>
                <w:color w:val="595959" w:themeColor="text1" w:themeTint="A6" w:themeShade="FF"/>
              </w:rPr>
              <w:t>6</w:t>
            </w:r>
            <w:r w:rsidRPr="3B8B009E" w:rsidR="3B8B009E">
              <w:rPr>
                <w:rStyle w:val="IntenseEmphasis"/>
                <w:b w:val="1"/>
                <w:bCs w:val="1"/>
                <w:i w:val="0"/>
                <w:iCs w:val="0"/>
                <w:color w:val="595959" w:themeColor="text1" w:themeTint="A6" w:themeShade="FF"/>
              </w:rPr>
              <w:t>.</w:t>
            </w:r>
            <w:r w:rsidRPr="3B8B009E" w:rsidR="3B8B009E">
              <w:rPr>
                <w:rStyle w:val="IntenseEmphasis"/>
                <w:b w:val="1"/>
                <w:bCs w:val="1"/>
                <w:i w:val="0"/>
                <w:iCs w:val="0"/>
                <w:color w:val="595959" w:themeColor="text1" w:themeTint="A6" w:themeShade="FF"/>
              </w:rPr>
              <w:t>8</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right w:val="single" w:color="0070C0" w:sz="4" w:space="0"/>
            </w:tcBorders>
            <w:shd w:val="clear" w:color="auto" w:fill="DAEEF3" w:themeFill="accent5" w:themeFillTint="33"/>
            <w:tcMar/>
          </w:tcPr>
          <w:p w:rsidRPr="001C0916" w:rsidR="009152E6" w:rsidP="009C5F15" w:rsidRDefault="009152E6" w14:paraId="5C858EDE"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3B8B009E">
              <w:rPr/>
              <w:t>Additional information</w:t>
            </w:r>
          </w:p>
          <w:p w:rsidRPr="005B4C52" w:rsidR="009152E6" w:rsidP="009C5F15" w:rsidRDefault="009152E6" w14:paraId="0AC6C13B"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9152E6" w:rsidTr="3B8B009E" w14:paraId="4C1AF87A" w14:textId="77777777">
        <w:trPr>
          <w:trHeight w:val="177"/>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tcBorders>
            <w:tcMar/>
            <w:vAlign w:val="top"/>
          </w:tcPr>
          <w:p w:rsidR="009152E6" w:rsidP="009C5F15" w:rsidRDefault="009152E6" w14:paraId="541DDD6E" w14:textId="77777777">
            <w:pPr>
              <w:pStyle w:val="INDICATORNUMBER"/>
              <w:spacing w:before="60" w:after="6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0070C0" w:sz="4" w:space="0"/>
              <w:right w:val="single" w:color="0070C0" w:sz="4" w:space="0"/>
            </w:tcBorders>
            <w:shd w:val="clear" w:color="auto" w:fill="auto"/>
            <w:tcMar/>
          </w:tcPr>
          <w:p w:rsidRPr="002E71B0" w:rsidR="009152E6" w:rsidP="009C5F15" w:rsidRDefault="009152E6" w14:paraId="18C4AC84" w14:textId="77777777">
            <w:pPr>
              <w:pStyle w:val="INDICATORTEXT"/>
              <w:spacing w:before="60" w:after="60"/>
              <w:cnfStyle w:val="000000000000" w:firstRow="0" w:lastRow="0" w:firstColumn="0" w:lastColumn="0" w:oddVBand="0" w:evenVBand="0" w:oddHBand="0" w:evenHBand="0" w:firstRowFirstColumn="0" w:firstRowLastColumn="0" w:lastRowFirstColumn="0" w:lastRowLastColumn="0"/>
              <w:rPr>
                <w:sz w:val="16"/>
                <w:szCs w:val="16"/>
              </w:rPr>
            </w:pPr>
          </w:p>
        </w:tc>
      </w:tr>
    </w:tbl>
    <w:p w:rsidR="00B63D25" w:rsidP="00213FD3" w:rsidRDefault="00B63D25" w14:paraId="41BB46D3" w14:textId="77777777">
      <w:pPr>
        <w:spacing w:after="120"/>
      </w:pPr>
    </w:p>
    <w:tbl>
      <w:tblPr>
        <w:tblStyle w:val="SubSubSectionMISCTableMANDATORY"/>
        <w:tblW w:w="9209" w:type="dxa"/>
        <w:tblInd w:w="5" w:type="dxa"/>
        <w:tblLook w:val="06A0" w:firstRow="1" w:lastRow="0" w:firstColumn="1" w:lastColumn="0" w:noHBand="1" w:noVBand="1"/>
      </w:tblPr>
      <w:tblGrid>
        <w:gridCol w:w="1124"/>
        <w:gridCol w:w="3828"/>
        <w:gridCol w:w="1701"/>
        <w:gridCol w:w="2556"/>
      </w:tblGrid>
      <w:tr w:rsidR="000A6452" w:rsidTr="3B8B009E" w14:paraId="6D7158AA"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82C8" w:sz="4" w:space="0"/>
            </w:tcBorders>
            <w:tcMar/>
          </w:tcPr>
          <w:p w:rsidRPr="00DC20FA" w:rsidR="000A6452" w:rsidP="3B8B009E" w:rsidRDefault="000A6452" w14:paraId="4898D2B6"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w:t>
            </w:r>
            <w:r w:rsidRPr="3B8B009E" w:rsidR="3B8B009E">
              <w:rPr>
                <w:rStyle w:val="IntenseEmphasis"/>
                <w:b w:val="0"/>
                <w:bCs w:val="0"/>
                <w:i w:val="0"/>
                <w:iCs w:val="0"/>
                <w:color w:val="FFFFFF" w:themeColor="background1" w:themeTint="FF" w:themeShade="FF"/>
              </w:rPr>
              <w:t>6</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0082C8" w:sz="4" w:space="0"/>
              <w:right w:val="single" w:color="0082C8" w:sz="4" w:space="0"/>
            </w:tcBorders>
            <w:tcMar/>
          </w:tcPr>
          <w:p w:rsidRPr="00DC20FA" w:rsidR="000A6452" w:rsidP="3B8B009E" w:rsidRDefault="000A6452" w14:paraId="29D86397"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0A6452" w:rsidTr="3B8B009E" w14:paraId="3817C1ED"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color="A6A6A6" w:themeColor="background1" w:themeShade="A6" w:sz="4" w:space="0"/>
            </w:tcBorders>
            <w:tcMar/>
          </w:tcPr>
          <w:p w:rsidRPr="000D72DF" w:rsidR="000A6452" w:rsidP="3B8B009E" w:rsidRDefault="000A6452" w14:paraId="30637688"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r w:rsidRPr="3B8B009E" w:rsidR="3B8B009E">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85" w:type="dxa"/>
            <w:gridSpan w:val="3"/>
            <w:tcBorders>
              <w:bottom w:val="single" w:color="A6A6A6" w:themeColor="background1" w:themeShade="A6" w:sz="4" w:space="0"/>
              <w:right w:val="single" w:color="0082C8" w:sz="4" w:space="0"/>
            </w:tcBorders>
            <w:tcMar/>
          </w:tcPr>
          <w:p w:rsidRPr="000A6452" w:rsidR="000A6452" w:rsidP="000A6452" w:rsidRDefault="00837EA9" w14:paraId="72C71426" w14:textId="7AA8DDD4"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T</w:t>
            </w:r>
            <w:r w:rsidR="3B8B009E">
              <w:rPr/>
              <w:t>his indicator allow</w:t>
            </w:r>
            <w:r w:rsidR="3B8B009E">
              <w:rPr/>
              <w:t>s</w:t>
            </w:r>
            <w:r w:rsidR="3B8B009E">
              <w:rPr/>
              <w:t xml:space="preserve"> signatories to demonstrate how widely they make information about their responsible investment activities available.</w:t>
            </w:r>
            <w:r w:rsidR="3B8B009E">
              <w:rPr/>
              <w:t xml:space="preserve"> </w:t>
            </w:r>
            <w:r w:rsidR="3B8B009E">
              <w:rPr/>
              <w:t xml:space="preserve">Information provided to certain </w:t>
            </w:r>
            <w:r w:rsidR="3B8B009E">
              <w:rPr/>
              <w:t>groups</w:t>
            </w:r>
            <w:r w:rsidR="3B8B009E">
              <w:rPr/>
              <w:t>,</w:t>
            </w:r>
            <w:r w:rsidR="3B8B009E">
              <w:rPr/>
              <w:t xml:space="preserve"> such</w:t>
            </w:r>
            <w:r w:rsidR="3B8B009E">
              <w:rPr/>
              <w:t xml:space="preserve"> as pension fund </w:t>
            </w:r>
            <w:r w:rsidR="3B8B009E">
              <w:rPr/>
              <w:t>beneficiaries</w:t>
            </w:r>
            <w:r w:rsidR="3B8B009E">
              <w:rPr/>
              <w:t>, may</w:t>
            </w:r>
            <w:r w:rsidR="3B8B009E">
              <w:rPr/>
              <w:t xml:space="preserve"> in practice be in the public domain.</w:t>
            </w:r>
            <w:r w:rsidR="3B8B009E">
              <w:rPr/>
              <w:t xml:space="preserve"> </w:t>
            </w:r>
            <w:r w:rsidR="3B8B009E">
              <w:rPr/>
              <w:t>However, deliberate reporting to the public at large is treated here as a separate category of communication.</w:t>
            </w:r>
          </w:p>
          <w:p w:rsidRPr="001C0916" w:rsidR="000A6452" w:rsidP="3B8B009E" w:rsidRDefault="0097793E" w14:paraId="5A5CE05A"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 xml:space="preserve">Proactively means beyond the publication of your responses to the PRI Reporting Framework on the PRI website. This can be information on your </w:t>
            </w:r>
            <w:r w:rsidRPr="3B8B009E" w:rsidR="3B8B009E">
              <w:rPr>
                <w:u w:val="single"/>
              </w:rPr>
              <w:t>own</w:t>
            </w:r>
            <w:r w:rsidR="3B8B009E">
              <w:rPr/>
              <w:t xml:space="preserve"> website</w:t>
            </w:r>
            <w:r w:rsidR="3B8B009E">
              <w:rPr/>
              <w:t xml:space="preserve"> (such as your PRI Reporting Framework responses)</w:t>
            </w:r>
            <w:r w:rsidR="3B8B009E">
              <w:rPr/>
              <w:t>,</w:t>
            </w:r>
            <w:r w:rsidR="3B8B009E">
              <w:rPr/>
              <w:t xml:space="preserve"> in your</w:t>
            </w:r>
            <w:r w:rsidR="3B8B009E">
              <w:rPr/>
              <w:t xml:space="preserve"> annual report, newsletter, etc.</w:t>
            </w:r>
            <w:r w:rsidR="3B8B009E">
              <w:rPr/>
              <w:t>,</w:t>
            </w:r>
            <w:r w:rsidR="3B8B009E">
              <w:rPr/>
              <w:t xml:space="preserve"> which may include the information from the PRI Reporting Framework in full, a selection or as a link.</w:t>
            </w:r>
          </w:p>
        </w:tc>
      </w:tr>
      <w:tr w:rsidRPr="00D5451C" w:rsidR="000A6452" w:rsidTr="3B8B009E" w14:paraId="49797319"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color="A6A6A6" w:themeColor="background1" w:themeShade="A6" w:sz="4" w:space="0"/>
            </w:tcBorders>
            <w:tcMar/>
          </w:tcPr>
          <w:p w:rsidR="000A6452" w:rsidP="3B8B009E" w:rsidRDefault="000A6452" w14:paraId="027763CA"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r w:rsidRPr="3B8B009E" w:rsidR="3B8B009E">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8085" w:type="dxa"/>
            <w:gridSpan w:val="3"/>
            <w:tcBorders>
              <w:bottom w:val="single" w:color="A6A6A6" w:themeColor="background1" w:themeShade="A6" w:sz="4" w:space="0"/>
              <w:right w:val="single" w:color="0082C8" w:sz="4" w:space="0"/>
            </w:tcBorders>
            <w:tcMar/>
          </w:tcPr>
          <w:p w:rsidRPr="000A6452" w:rsidR="000A6452" w:rsidP="000A6452" w:rsidRDefault="000A6452" w14:paraId="393BE2D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If the information your organisation proactively discloses to clients/beneficiaries and the public is the same</w:t>
            </w:r>
            <w:r w:rsidR="3B8B009E">
              <w:rPr/>
              <w:t>,</w:t>
            </w:r>
            <w:r w:rsidR="3B8B009E">
              <w:rPr/>
              <w:t xml:space="preserve"> the online tool will generate one column to enable you to report this information.</w:t>
            </w:r>
          </w:p>
        </w:tc>
      </w:tr>
      <w:tr w:rsidRPr="00D5451C" w:rsidR="000A6452" w:rsidTr="3B8B009E" w14:paraId="0FA4BFEA"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A6A6A6" w:themeColor="background1" w:themeShade="A6" w:sz="4" w:space="0"/>
              <w:right w:val="single" w:color="0082C8" w:sz="4" w:space="0"/>
            </w:tcBorders>
            <w:tcMar/>
          </w:tcPr>
          <w:p w:rsidRPr="00837EA2" w:rsidR="000A6452" w:rsidP="3B8B009E" w:rsidRDefault="000A6452" w14:paraId="53416AA3" w14:textId="77777777" w14:noSpellErr="1">
            <w:pPr>
              <w:pStyle w:val="INDICATORTEXT"/>
              <w:jc w:val="both"/>
              <w:rPr>
                <w:b w:val="1"/>
                <w:bCs w:val="1"/>
              </w:rPr>
            </w:pPr>
            <w:r w:rsidRPr="3B8B009E" w:rsidR="3B8B009E">
              <w:rPr>
                <w:b w:val="1"/>
                <w:bCs w:val="1"/>
              </w:rPr>
              <w:t>LOGIC</w:t>
            </w:r>
          </w:p>
        </w:tc>
      </w:tr>
      <w:tr w:rsidRPr="00D5451C" w:rsidR="000A6452" w:rsidTr="3B8B009E" w14:paraId="1B402A28"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single" w:color="A6A6A6" w:themeColor="background1" w:themeShade="A6" w:sz="4" w:space="0"/>
            </w:tcBorders>
            <w:tcMar/>
          </w:tcPr>
          <w:p w:rsidR="000A6452" w:rsidP="3B8B009E" w:rsidRDefault="000A6452" w14:paraId="3E633F89"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A6A6A6" w:themeColor="background1" w:themeShade="A6" w:sz="4" w:space="0"/>
              <w:right w:val="single" w:color="0082C8" w:sz="4" w:space="0"/>
            </w:tcBorders>
            <w:tcMar/>
          </w:tcPr>
          <w:p w:rsidR="00B63D25" w:rsidP="00213FD3" w:rsidRDefault="004437D9" w14:paraId="0089483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 xml:space="preserve">This indicator will be </w:t>
            </w:r>
            <w:r w:rsidR="3B8B009E">
              <w:rPr/>
              <w:t>applicable</w:t>
            </w:r>
            <w:r w:rsidR="3B8B009E">
              <w:rPr/>
              <w:t xml:space="preserve"> if you reported ‘</w:t>
            </w:r>
            <w:r w:rsidR="3B8B009E">
              <w:rPr/>
              <w:t>to influence corporate practice</w:t>
            </w:r>
            <w:r w:rsidR="3B8B009E">
              <w:rPr/>
              <w:t>’ or ‘</w:t>
            </w:r>
            <w:r w:rsidR="3B8B009E">
              <w:rPr/>
              <w:t>to encourage improved ESG disclosure</w:t>
            </w:r>
            <w:r w:rsidR="3B8B009E">
              <w:rPr/>
              <w:t>’</w:t>
            </w:r>
            <w:r w:rsidR="3B8B009E">
              <w:rPr/>
              <w:t xml:space="preserve"> for any combination of the following engagement methods at [02.1]: individual</w:t>
            </w:r>
            <w:r w:rsidR="3B8B009E">
              <w:rPr/>
              <w:t>/</w:t>
            </w:r>
            <w:r w:rsidR="3B8B009E">
              <w:rPr/>
              <w:t>internal, collaborative, service provider.</w:t>
            </w:r>
            <w:r w:rsidR="3B8B009E">
              <w:rPr/>
              <w:t xml:space="preserve"> </w:t>
            </w:r>
          </w:p>
          <w:p w:rsidR="00B63D25" w:rsidP="3B8B009E" w:rsidRDefault="00B63D25" w14:paraId="2DA3E023"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3B8B009E">
              <w:rPr/>
              <w:t>Within indicator:</w:t>
            </w:r>
          </w:p>
          <w:p w:rsidR="00B63D25" w:rsidP="00B63D25" w:rsidRDefault="00D858E3" w14:paraId="02DA721E" w14:textId="77777777" w14:noSpellErr="1">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rPr/>
            </w:pPr>
            <w:r w:rsidR="3B8B009E">
              <w:rPr/>
              <w:t xml:space="preserve">if </w:t>
            </w:r>
            <w:r w:rsidR="3B8B009E">
              <w:rPr/>
              <w:t>you report that your organisation discloses information to the public, indicators [1</w:t>
            </w:r>
            <w:r w:rsidR="3B8B009E">
              <w:rPr/>
              <w:t>6</w:t>
            </w:r>
            <w:r w:rsidR="3B8B009E">
              <w:rPr/>
              <w:t>.3] and [1</w:t>
            </w:r>
            <w:r w:rsidR="3B8B009E">
              <w:rPr/>
              <w:t>6</w:t>
            </w:r>
            <w:r w:rsidR="3B8B009E">
              <w:rPr/>
              <w:t>.4] will be applicable</w:t>
            </w:r>
            <w:r w:rsidR="3B8B009E">
              <w:rPr/>
              <w:t xml:space="preserve">; </w:t>
            </w:r>
          </w:p>
          <w:p w:rsidR="00085BD0" w:rsidP="00F255A6" w:rsidRDefault="00D858E3" w14:paraId="115887E2" w14:textId="77777777" w14:noSpellErr="1">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rPr/>
            </w:pPr>
            <w:r w:rsidR="3B8B009E">
              <w:rPr/>
              <w:t xml:space="preserve">if </w:t>
            </w:r>
            <w:r w:rsidR="3B8B009E">
              <w:rPr/>
              <w:t>you report that your organisation discloses information to your clients/beneficiaries only, indicators [1</w:t>
            </w:r>
            <w:r w:rsidR="3B8B009E">
              <w:rPr/>
              <w:t>6</w:t>
            </w:r>
            <w:r w:rsidR="3B8B009E">
              <w:rPr/>
              <w:t>.5] and [1</w:t>
            </w:r>
            <w:r w:rsidR="3B8B009E">
              <w:rPr/>
              <w:t>6</w:t>
            </w:r>
            <w:r w:rsidR="3B8B009E">
              <w:rPr/>
              <w:t>.6] will be applicable</w:t>
            </w:r>
            <w:r w:rsidR="3B8B009E">
              <w:rPr/>
              <w:t>; and/or</w:t>
            </w:r>
          </w:p>
          <w:p w:rsidRPr="000A6452" w:rsidR="00B63D25" w:rsidP="00321F3F" w:rsidRDefault="00D858E3" w14:paraId="0C61B3EC" w14:textId="77777777" w14:noSpellErr="1">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rPr/>
            </w:pPr>
            <w:r w:rsidR="3B8B009E">
              <w:rPr/>
              <w:t xml:space="preserve">if </w:t>
            </w:r>
            <w:r w:rsidR="3B8B009E">
              <w:rPr/>
              <w:t>you report that the information presented to the public and clients/beneficiaries is different in indicator [1</w:t>
            </w:r>
            <w:r w:rsidR="3B8B009E">
              <w:rPr/>
              <w:t>6</w:t>
            </w:r>
            <w:r w:rsidR="3B8B009E">
              <w:rPr/>
              <w:t>.2], indicators [1</w:t>
            </w:r>
            <w:r w:rsidR="3B8B009E">
              <w:rPr/>
              <w:t>6</w:t>
            </w:r>
            <w:r w:rsidR="3B8B009E">
              <w:rPr/>
              <w:t>.5] and [1</w:t>
            </w:r>
            <w:r w:rsidR="3B8B009E">
              <w:rPr/>
              <w:t>6</w:t>
            </w:r>
            <w:r w:rsidR="3B8B009E">
              <w:rPr/>
              <w:t>.6] will also be applicable, allowing you to describe the differences in approach.</w:t>
            </w:r>
            <w:r w:rsidRPr="3B8B009E" w:rsidR="3B8B009E">
              <w:rPr>
                <w:lang w:eastAsia="en-US"/>
              </w:rPr>
              <w:t xml:space="preserve"> </w:t>
            </w:r>
          </w:p>
        </w:tc>
      </w:tr>
      <w:tr w:rsidRPr="00D5451C" w:rsidR="000A6452" w:rsidTr="3B8B009E" w14:paraId="56317E16"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BFBFBF" w:themeColor="background1" w:themeShade="BF" w:sz="4" w:space="0"/>
              <w:right w:val="single" w:color="0082C8" w:sz="4" w:space="0"/>
            </w:tcBorders>
            <w:tcMar/>
          </w:tcPr>
          <w:p w:rsidRPr="00860FD9" w:rsidR="000A6452" w:rsidP="3B8B009E" w:rsidRDefault="000A6452" w14:paraId="079E1252" w14:textId="77777777" w14:noSpellErr="1">
            <w:pPr>
              <w:pStyle w:val="INDICATORTEXT"/>
              <w:jc w:val="both"/>
              <w:rPr>
                <w:b w:val="1"/>
                <w:bCs w:val="1"/>
              </w:rPr>
            </w:pPr>
            <w:r w:rsidRPr="3B8B009E" w:rsidR="3B8B009E">
              <w:rPr>
                <w:b w:val="1"/>
                <w:bCs w:val="1"/>
              </w:rPr>
              <w:t>ASSESSMENT</w:t>
            </w:r>
          </w:p>
        </w:tc>
      </w:tr>
      <w:tr w:rsidRPr="00D5451C" w:rsidR="000A6452" w:rsidTr="3B8B009E" w14:paraId="7395D590"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BFBFBF" w:themeColor="background1" w:themeShade="BF" w:sz="4" w:space="0"/>
              <w:left w:val="single" w:color="0082C8" w:sz="4" w:space="0"/>
              <w:bottom w:val="nil"/>
              <w:right w:val="single" w:color="BFBFBF" w:themeColor="background1" w:themeShade="BF" w:sz="4" w:space="0"/>
            </w:tcBorders>
            <w:tcMar/>
          </w:tcPr>
          <w:p w:rsidR="000A6452" w:rsidP="3B8B009E" w:rsidRDefault="000A6452" w14:paraId="43BEED38"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6</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0082C8" w:sz="4" w:space="0"/>
            </w:tcBorders>
            <w:tcMar/>
          </w:tcPr>
          <w:p w:rsidRPr="000A6452" w:rsidR="000A6452" w:rsidP="3B8B009E" w:rsidRDefault="000A6452" w14:paraId="0E9F49A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3B8B009E">
              <w:rPr>
                <w:rFonts w:ascii="Calibri" w:hAnsi="Calibri" w:eastAsia="Calibri" w:cs="Calibri"/>
              </w:rPr>
              <w:t xml:space="preserve">Maximum score: Six </w:t>
            </w:r>
            <w:r w:rsidRPr="000A6452">
              <w:rPr>
                <w:rFonts w:cs="Calibri"/>
                <w:szCs w:val="18"/>
              </w:rPr>
              <w:sym w:font="Wingdings" w:char="F0AB"/>
            </w:r>
            <w:r w:rsidRPr="3B8B009E">
              <w:rPr>
                <w:rFonts w:ascii="Calibri" w:hAnsi="Calibri" w:eastAsia="Calibri" w:cs="Calibri"/>
              </w:rPr>
              <w:t xml:space="preserve"> </w:t>
            </w:r>
          </w:p>
          <w:p w:rsidR="000A6452" w:rsidP="00321F3F" w:rsidRDefault="000A6452" w14:paraId="0FD82F28"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 xml:space="preserve">The assessment of this indicator </w:t>
            </w:r>
            <w:r w:rsidRPr="3B8B009E" w:rsidR="3B8B009E">
              <w:rPr>
                <w:rFonts w:ascii="Calibri" w:hAnsi="Calibri" w:eastAsia="Calibri" w:cs="Calibri"/>
              </w:rPr>
              <w:t xml:space="preserve">is based on whether information is disclosed to the public or clients/beneficiaries only </w:t>
            </w:r>
            <w:r w:rsidRPr="3B8B009E" w:rsidR="3B8B009E">
              <w:rPr>
                <w:rFonts w:ascii="Calibri" w:hAnsi="Calibri" w:eastAsia="Calibri" w:cs="Calibri"/>
              </w:rPr>
              <w:t>[</w:t>
            </w:r>
            <w:r w:rsidRPr="3B8B009E" w:rsidR="3B8B009E">
              <w:rPr>
                <w:rFonts w:ascii="Calibri" w:hAnsi="Calibri" w:eastAsia="Calibri" w:cs="Calibri"/>
              </w:rPr>
              <w:t>1</w:t>
            </w:r>
            <w:r w:rsidRPr="3B8B009E" w:rsidR="3B8B009E">
              <w:rPr>
                <w:rFonts w:ascii="Calibri" w:hAnsi="Calibri" w:eastAsia="Calibri" w:cs="Calibri"/>
              </w:rPr>
              <w:t>6</w:t>
            </w:r>
            <w:r w:rsidRPr="3B8B009E" w:rsidR="3B8B009E">
              <w:rPr>
                <w:rFonts w:ascii="Calibri" w:hAnsi="Calibri" w:eastAsia="Calibri" w:cs="Calibri"/>
              </w:rPr>
              <w:t>.1</w:t>
            </w:r>
            <w:r w:rsidRPr="3B8B009E" w:rsidR="3B8B009E">
              <w:rPr>
                <w:rFonts w:ascii="Calibri" w:hAnsi="Calibri" w:eastAsia="Calibri" w:cs="Calibri"/>
              </w:rPr>
              <w:t>]</w:t>
            </w:r>
            <w:r w:rsidRPr="3B8B009E" w:rsidR="3B8B009E">
              <w:rPr>
                <w:rFonts w:ascii="Calibri" w:hAnsi="Calibri" w:eastAsia="Calibri" w:cs="Calibri"/>
              </w:rPr>
              <w:t xml:space="preserve">, what information is disclosed </w:t>
            </w:r>
            <w:r w:rsidRPr="3B8B009E" w:rsidR="3B8B009E">
              <w:rPr>
                <w:rFonts w:ascii="Calibri" w:hAnsi="Calibri" w:eastAsia="Calibri" w:cs="Calibri"/>
              </w:rPr>
              <w:t>[</w:t>
            </w:r>
            <w:r w:rsidRPr="3B8B009E" w:rsidR="3B8B009E">
              <w:rPr>
                <w:rFonts w:ascii="Calibri" w:hAnsi="Calibri" w:eastAsia="Calibri" w:cs="Calibri"/>
              </w:rPr>
              <w:t>1</w:t>
            </w:r>
            <w:r w:rsidRPr="3B8B009E" w:rsidR="3B8B009E">
              <w:rPr>
                <w:rFonts w:ascii="Calibri" w:hAnsi="Calibri" w:eastAsia="Calibri" w:cs="Calibri"/>
              </w:rPr>
              <w:t>6</w:t>
            </w:r>
            <w:r w:rsidRPr="3B8B009E" w:rsidR="3B8B009E">
              <w:rPr>
                <w:rFonts w:ascii="Calibri" w:hAnsi="Calibri" w:eastAsia="Calibri" w:cs="Calibri"/>
              </w:rPr>
              <w:t>.3</w:t>
            </w:r>
            <w:r w:rsidRPr="3B8B009E" w:rsidR="3B8B009E">
              <w:rPr>
                <w:rFonts w:ascii="Calibri" w:hAnsi="Calibri" w:eastAsia="Calibri" w:cs="Calibri"/>
              </w:rPr>
              <w:t>]</w:t>
            </w:r>
            <w:r w:rsidRPr="3B8B009E" w:rsidR="3B8B009E">
              <w:rPr>
                <w:rFonts w:ascii="Calibri" w:hAnsi="Calibri" w:eastAsia="Calibri" w:cs="Calibri"/>
              </w:rPr>
              <w:t xml:space="preserve"> and how frequently </w:t>
            </w:r>
            <w:r w:rsidRPr="3B8B009E" w:rsidR="3B8B009E">
              <w:rPr>
                <w:rFonts w:ascii="Calibri" w:hAnsi="Calibri" w:eastAsia="Calibri" w:cs="Calibri"/>
              </w:rPr>
              <w:t>[</w:t>
            </w:r>
            <w:r w:rsidRPr="3B8B009E" w:rsidR="3B8B009E">
              <w:rPr>
                <w:rFonts w:ascii="Calibri" w:hAnsi="Calibri" w:eastAsia="Calibri" w:cs="Calibri"/>
              </w:rPr>
              <w:t>1</w:t>
            </w:r>
            <w:r w:rsidRPr="3B8B009E" w:rsidR="3B8B009E">
              <w:rPr>
                <w:rFonts w:ascii="Calibri" w:hAnsi="Calibri" w:eastAsia="Calibri" w:cs="Calibri"/>
              </w:rPr>
              <w:t>6</w:t>
            </w:r>
            <w:r w:rsidRPr="3B8B009E" w:rsidR="3B8B009E">
              <w:rPr>
                <w:rFonts w:ascii="Calibri" w:hAnsi="Calibri" w:eastAsia="Calibri" w:cs="Calibri"/>
              </w:rPr>
              <w:t>.4</w:t>
            </w:r>
            <w:r w:rsidRPr="3B8B009E" w:rsidR="3B8B009E">
              <w:rPr>
                <w:rFonts w:ascii="Calibri" w:hAnsi="Calibri" w:eastAsia="Calibri" w:cs="Calibri"/>
              </w:rPr>
              <w:t>]</w:t>
            </w:r>
            <w:r w:rsidRPr="3B8B009E" w:rsidR="3B8B009E">
              <w:rPr>
                <w:rFonts w:ascii="Calibri" w:hAnsi="Calibri" w:eastAsia="Calibri" w:cs="Calibri"/>
              </w:rPr>
              <w:t>. The top score can only be achieved if information is being disclosed to the public.</w:t>
            </w:r>
          </w:p>
        </w:tc>
      </w:tr>
      <w:tr w:rsidRPr="00D5451C" w:rsidR="0085049A" w:rsidTr="3B8B009E" w14:paraId="226F70A7"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nil"/>
              <w:right w:val="single" w:color="BFBFBF" w:themeColor="background1" w:themeShade="BF" w:sz="4" w:space="0"/>
            </w:tcBorders>
            <w:tcMar/>
          </w:tcPr>
          <w:p w:rsidR="0085049A" w:rsidP="0085049A" w:rsidRDefault="0085049A" w14:paraId="5DAE90F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0082C8" w:sz="4" w:space="0"/>
            </w:tcBorders>
            <w:tcMar/>
          </w:tcPr>
          <w:p w:rsidRPr="000A6452" w:rsidR="0085049A" w:rsidP="3B8B009E" w:rsidRDefault="0085049A" w14:paraId="0CFB5EC5" w14:textId="354B1CCC"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3B8B009E" w:rsidR="3B8B009E">
              <w:rPr>
                <w:rFonts w:ascii="Calibri" w:hAnsi="Calibri" w:eastAsia="Calibri" w:cs="Calibri"/>
                <w:b w:val="1"/>
                <w:bCs w:val="1"/>
              </w:rPr>
              <w:t>Indicator scoring methodology</w:t>
            </w:r>
          </w:p>
        </w:tc>
      </w:tr>
      <w:tr w:rsidRPr="00D5451C" w:rsidR="0085049A" w:rsidTr="3B8B009E" w14:paraId="1B9C0C48"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nil"/>
              <w:right w:val="single" w:color="BFBFBF" w:themeColor="background1" w:themeShade="BF" w:sz="4" w:space="0"/>
            </w:tcBorders>
            <w:tcMar/>
          </w:tcPr>
          <w:p w:rsidR="0085049A" w:rsidP="0085049A" w:rsidRDefault="0085049A" w14:paraId="4C6128D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FA40BC" w:rsidR="0085049A" w:rsidP="3B8B009E" w:rsidRDefault="0085049A" w14:paraId="466950D8" w14:textId="4C8FEEFC"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70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0A6452" w:rsidR="0085049A" w:rsidP="3B8B009E" w:rsidRDefault="0085049A" w14:paraId="514F4EE7" w14:textId="48D028AA"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556"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82C8" w:sz="4" w:space="0"/>
            </w:tcBorders>
            <w:tcMar/>
          </w:tcPr>
          <w:p w:rsidRPr="000A6452" w:rsidR="0085049A" w:rsidP="3B8B009E" w:rsidRDefault="0085049A" w14:paraId="6A92C4FD" w14:textId="74B4E9E8"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3B8B009E" w:rsidR="3B8B009E">
              <w:rPr>
                <w:b w:val="1"/>
                <w:bCs w:val="1"/>
              </w:rPr>
              <w:t>Further Details</w:t>
            </w:r>
          </w:p>
        </w:tc>
      </w:tr>
      <w:tr w:rsidRPr="00D5451C" w:rsidR="0085049A" w:rsidTr="3B8B009E" w14:paraId="4C30A21C"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nil"/>
              <w:right w:val="single" w:color="BFBFBF" w:themeColor="background1" w:themeShade="BF" w:sz="4" w:space="0"/>
            </w:tcBorders>
            <w:tcMar/>
          </w:tcPr>
          <w:p w:rsidR="0085049A" w:rsidP="0085049A" w:rsidRDefault="0085049A" w14:paraId="5CA5D8F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0082C8" w:sz="4" w:space="0"/>
            </w:tcBorders>
            <w:tcMar/>
          </w:tcPr>
          <w:p w:rsidR="0085049A" w:rsidP="3B8B009E" w:rsidRDefault="0085049A" w14:paraId="74A72B2F" w14:textId="04E356BC"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3B8B009E">
              <w:rPr/>
              <w:t>Public disclosure</w:t>
            </w:r>
          </w:p>
        </w:tc>
      </w:tr>
      <w:tr w:rsidRPr="00D5451C" w:rsidR="0085049A" w:rsidTr="3B8B009E" w14:paraId="1FA7FD4B"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nil"/>
              <w:right w:val="single" w:color="BFBFBF" w:themeColor="background1" w:themeShade="BF" w:sz="4" w:space="0"/>
            </w:tcBorders>
            <w:tcMar/>
          </w:tcPr>
          <w:p w:rsidR="0085049A" w:rsidP="0085049A" w:rsidRDefault="0085049A" w14:paraId="7A00FC4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85049A" w:rsidP="0085049A" w:rsidRDefault="0085049A" w14:paraId="12DC39FE" w14:textId="0AACF719"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‘No’</w:t>
            </w:r>
          </w:p>
        </w:tc>
        <w:tc>
          <w:tcPr>
            <w:cnfStyle w:val="000000000000" w:firstRow="0" w:lastRow="0" w:firstColumn="0" w:lastColumn="0" w:oddVBand="0" w:evenVBand="0" w:oddHBand="0" w:evenHBand="0" w:firstRowFirstColumn="0" w:firstRowLastColumn="0" w:lastRowFirstColumn="0" w:lastRowLastColumn="0"/>
            <w:tcW w:w="170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42063C" w:rsidR="0085049A" w:rsidP="3B8B009E" w:rsidRDefault="0085049A" w14:paraId="25A99047" w14:textId="28902D2F"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2556"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82C8" w:sz="4" w:space="0"/>
            </w:tcBorders>
            <w:tcMar/>
          </w:tcPr>
          <w:p w:rsidR="0085049A" w:rsidP="0085049A" w:rsidRDefault="0085049A" w14:paraId="7510C6D0"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85049A" w:rsidTr="3B8B009E" w14:paraId="0829F9E3"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single" w:color="0082C8" w:sz="4" w:space="0"/>
              <w:right w:val="single" w:color="BFBFBF" w:themeColor="background1" w:themeShade="BF" w:sz="4" w:space="0"/>
            </w:tcBorders>
            <w:tcMar/>
          </w:tcPr>
          <w:p w:rsidR="0085049A" w:rsidP="0085049A" w:rsidRDefault="0085049A" w14:paraId="287DD80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BFBFBF" w:themeColor="background1" w:themeShade="BF" w:sz="4" w:space="0"/>
              <w:left w:val="single" w:color="BFBFBF" w:themeColor="background1" w:themeShade="BF" w:sz="4" w:space="0"/>
              <w:bottom w:val="single" w:color="0082C8" w:sz="4" w:space="0"/>
              <w:right w:val="single" w:color="BFBFBF" w:themeColor="background1" w:themeShade="BF" w:sz="4" w:space="0"/>
            </w:tcBorders>
            <w:tcMar/>
          </w:tcPr>
          <w:p w:rsidR="0085049A" w:rsidP="0085049A" w:rsidRDefault="0085049A" w14:paraId="7ED4AA2D" w14:textId="4D64363B"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Fewer than four items of information disclosed less frequently than annually</w:t>
            </w:r>
          </w:p>
        </w:tc>
        <w:tc>
          <w:tcPr>
            <w:cnfStyle w:val="000000000000" w:firstRow="0" w:lastRow="0" w:firstColumn="0" w:lastColumn="0" w:oddVBand="0" w:evenVBand="0" w:oddHBand="0" w:evenHBand="0" w:firstRowFirstColumn="0" w:firstRowLastColumn="0" w:lastRowFirstColumn="0" w:lastRowLastColumn="0"/>
            <w:tcW w:w="1701" w:type="dxa"/>
            <w:tcBorders>
              <w:top w:val="single" w:color="BFBFBF" w:themeColor="background1" w:themeShade="BF" w:sz="4" w:space="0"/>
              <w:left w:val="single" w:color="BFBFBF" w:themeColor="background1" w:themeShade="BF" w:sz="4" w:space="0"/>
              <w:bottom w:val="single" w:color="0082C8" w:sz="4" w:space="0"/>
              <w:right w:val="single" w:color="BFBFBF" w:themeColor="background1" w:themeShade="BF" w:sz="4" w:space="0"/>
            </w:tcBorders>
            <w:tcMar/>
          </w:tcPr>
          <w:p w:rsidRPr="158C6806" w:rsidR="0085049A" w:rsidP="3B8B009E" w:rsidRDefault="0085049A" w14:paraId="3F9189CE" w14:textId="18815B30"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556" w:type="dxa"/>
            <w:tcBorders>
              <w:top w:val="single" w:color="BFBFBF" w:themeColor="background1" w:themeShade="BF" w:sz="4" w:space="0"/>
              <w:left w:val="single" w:color="BFBFBF" w:themeColor="background1" w:themeShade="BF" w:sz="4" w:space="0"/>
              <w:bottom w:val="single" w:color="0082C8" w:sz="4" w:space="0"/>
              <w:right w:val="single" w:color="0082C8" w:sz="4" w:space="0"/>
            </w:tcBorders>
            <w:tcMar/>
          </w:tcPr>
          <w:p w:rsidR="0085049A" w:rsidP="0085049A" w:rsidRDefault="0085049A" w14:paraId="4D607309"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85049A" w:rsidTr="3B8B009E" w14:paraId="18DDC7B3"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0082C8" w:sz="4" w:space="0"/>
              <w:left w:val="single" w:color="0082C8" w:sz="4" w:space="0"/>
              <w:bottom w:val="nil"/>
              <w:right w:val="single" w:color="BFBFBF" w:themeColor="background1" w:themeShade="BF" w:sz="4" w:space="0"/>
            </w:tcBorders>
            <w:tcMar/>
          </w:tcPr>
          <w:p w:rsidR="0085049A" w:rsidP="0085049A" w:rsidRDefault="0085049A" w14:paraId="22614EF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0082C8"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85049A" w:rsidP="0085049A" w:rsidRDefault="0085049A" w14:paraId="0F42CECF"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3B8B009E">
              <w:rPr/>
              <w:t>Fewer than four</w:t>
            </w:r>
            <w:r w:rsidR="3B8B009E">
              <w:rPr/>
              <w:t xml:space="preserve"> items of information disclosed annually or more frequent</w:t>
            </w:r>
            <w:r w:rsidR="3B8B009E">
              <w:rPr/>
              <w:t xml:space="preserve"> </w:t>
            </w:r>
            <w:r w:rsidR="3B8B009E">
              <w:rPr/>
              <w:t>OR</w:t>
            </w:r>
          </w:p>
          <w:p w:rsidR="0085049A" w:rsidP="0085049A" w:rsidRDefault="0085049A" w14:paraId="0A1E15A6" w14:textId="11049832"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Four or more items of information disclosed less frequently than annually</w:t>
            </w:r>
          </w:p>
        </w:tc>
        <w:tc>
          <w:tcPr>
            <w:cnfStyle w:val="000000000000" w:firstRow="0" w:lastRow="0" w:firstColumn="0" w:lastColumn="0" w:oddVBand="0" w:evenVBand="0" w:oddHBand="0" w:evenHBand="0" w:firstRowFirstColumn="0" w:firstRowLastColumn="0" w:lastRowFirstColumn="0" w:lastRowLastColumn="0"/>
            <w:tcW w:w="1701" w:type="dxa"/>
            <w:tcBorders>
              <w:top w:val="single" w:color="0082C8"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158C6806" w:rsidR="0085049A" w:rsidP="3B8B009E" w:rsidRDefault="0085049A" w14:paraId="3F312738" w14:textId="784F6418"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556" w:type="dxa"/>
            <w:tcBorders>
              <w:top w:val="single" w:color="0082C8" w:sz="4" w:space="0"/>
              <w:left w:val="single" w:color="BFBFBF" w:themeColor="background1" w:themeShade="BF" w:sz="4" w:space="0"/>
              <w:bottom w:val="single" w:color="BFBFBF" w:themeColor="background1" w:themeShade="BF" w:sz="4" w:space="0"/>
              <w:right w:val="single" w:color="0082C8" w:sz="4" w:space="0"/>
            </w:tcBorders>
            <w:tcMar/>
          </w:tcPr>
          <w:p w:rsidR="0085049A" w:rsidP="0085049A" w:rsidRDefault="0085049A" w14:paraId="5BBA65BC"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85049A" w:rsidTr="3B8B009E" w14:paraId="7F26EE50"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nil"/>
              <w:right w:val="single" w:color="BFBFBF" w:themeColor="background1" w:themeShade="BF" w:sz="4" w:space="0"/>
            </w:tcBorders>
            <w:tcMar/>
          </w:tcPr>
          <w:p w:rsidR="0085049A" w:rsidP="0085049A" w:rsidRDefault="0085049A" w14:paraId="145DDAC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85049A" w:rsidP="0085049A" w:rsidRDefault="0085049A" w14:paraId="6F9E0DD4" w14:textId="1391646F"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3B8B009E">
              <w:rPr/>
              <w:t>Four or more items of information disclosed annually or more frequently</w:t>
            </w:r>
          </w:p>
        </w:tc>
        <w:tc>
          <w:tcPr>
            <w:cnfStyle w:val="000000000000" w:firstRow="0" w:lastRow="0" w:firstColumn="0" w:lastColumn="0" w:oddVBand="0" w:evenVBand="0" w:oddHBand="0" w:evenHBand="0" w:firstRowFirstColumn="0" w:firstRowLastColumn="0" w:lastRowFirstColumn="0" w:lastRowLastColumn="0"/>
            <w:tcW w:w="170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158C6806" w:rsidR="0085049A" w:rsidP="3B8B009E" w:rsidRDefault="0085049A" w14:paraId="1D85778D" w14:textId="4BC6A30E"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556"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82C8" w:sz="4" w:space="0"/>
            </w:tcBorders>
            <w:tcMar/>
          </w:tcPr>
          <w:p w:rsidR="0085049A" w:rsidP="0085049A" w:rsidRDefault="0085049A" w14:paraId="244827AD"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85049A" w:rsidTr="3B8B009E" w14:paraId="5B3A2A43"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nil"/>
              <w:right w:val="single" w:color="BFBFBF" w:themeColor="background1" w:themeShade="BF" w:sz="4" w:space="0"/>
            </w:tcBorders>
            <w:tcMar/>
          </w:tcPr>
          <w:p w:rsidR="0085049A" w:rsidP="0085049A" w:rsidRDefault="0085049A" w14:paraId="6B61EE0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0082C8" w:sz="4" w:space="0"/>
            </w:tcBorders>
            <w:tcMar/>
          </w:tcPr>
          <w:p w:rsidR="0085049A" w:rsidP="3B8B009E" w:rsidRDefault="0085049A" w14:paraId="7EB4053E" w14:textId="1850498C"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3B8B009E">
              <w:rPr/>
              <w:t>Disclosure to clients only</w:t>
            </w:r>
          </w:p>
        </w:tc>
      </w:tr>
      <w:tr w:rsidRPr="00D5451C" w:rsidR="0085049A" w:rsidTr="3B8B009E" w14:paraId="2345E1AF"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nil"/>
              <w:right w:val="single" w:color="BFBFBF" w:themeColor="background1" w:themeShade="BF" w:sz="4" w:space="0"/>
            </w:tcBorders>
            <w:tcMar/>
          </w:tcPr>
          <w:p w:rsidR="0085049A" w:rsidP="0085049A" w:rsidRDefault="0085049A" w14:paraId="78C8BE4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85049A" w:rsidP="0085049A" w:rsidRDefault="0085049A" w14:paraId="4838A4E6" w14:textId="4AEFCBFE"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3B8B009E">
              <w:rPr/>
              <w:t>‘</w:t>
            </w:r>
            <w:r w:rsidR="3B8B009E">
              <w:rPr/>
              <w:t>No</w:t>
            </w:r>
            <w:r w:rsidR="3B8B009E">
              <w:rPr/>
              <w:t>’</w:t>
            </w:r>
          </w:p>
        </w:tc>
        <w:tc>
          <w:tcPr>
            <w:cnfStyle w:val="000000000000" w:firstRow="0" w:lastRow="0" w:firstColumn="0" w:lastColumn="0" w:oddVBand="0" w:evenVBand="0" w:oddHBand="0" w:evenHBand="0" w:firstRowFirstColumn="0" w:firstRowLastColumn="0" w:lastRowFirstColumn="0" w:lastRowLastColumn="0"/>
            <w:tcW w:w="170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85049A" w:rsidP="3B8B009E" w:rsidRDefault="0085049A" w14:paraId="401AF62E" w14:textId="6C71ABCF"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2556"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82C8" w:sz="4" w:space="0"/>
            </w:tcBorders>
            <w:tcMar/>
          </w:tcPr>
          <w:p w:rsidR="0085049A" w:rsidP="0085049A" w:rsidRDefault="0085049A" w14:paraId="65630864"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85049A" w:rsidTr="3B8B009E" w14:paraId="54B1F209"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nil"/>
              <w:right w:val="single" w:color="BFBFBF" w:themeColor="background1" w:themeShade="BF" w:sz="4" w:space="0"/>
            </w:tcBorders>
            <w:tcMar/>
          </w:tcPr>
          <w:p w:rsidR="0085049A" w:rsidP="0085049A" w:rsidRDefault="0085049A" w14:paraId="3E76D9F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85049A" w:rsidP="0085049A" w:rsidRDefault="0085049A" w14:paraId="7094B03E" w14:textId="499F2B58"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3B8B009E">
              <w:rPr/>
              <w:t>Fewer</w:t>
            </w:r>
            <w:r w:rsidR="3B8B009E">
              <w:rPr/>
              <w:t xml:space="preserve"> than </w:t>
            </w:r>
            <w:r w:rsidR="3B8B009E">
              <w:rPr/>
              <w:t>four</w:t>
            </w:r>
            <w:r w:rsidR="3B8B009E">
              <w:rPr/>
              <w:t xml:space="preserve"> items of information disclosed less frequently than annually</w:t>
            </w:r>
          </w:p>
        </w:tc>
        <w:tc>
          <w:tcPr>
            <w:cnfStyle w:val="000000000000" w:firstRow="0" w:lastRow="0" w:firstColumn="0" w:lastColumn="0" w:oddVBand="0" w:evenVBand="0" w:oddHBand="0" w:evenHBand="0" w:firstRowFirstColumn="0" w:firstRowLastColumn="0" w:lastRowFirstColumn="0" w:lastRowLastColumn="0"/>
            <w:tcW w:w="170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158C6806" w:rsidR="0085049A" w:rsidP="3B8B009E" w:rsidRDefault="0085049A" w14:paraId="133A40B9" w14:textId="7A4EB445"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556"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82C8" w:sz="4" w:space="0"/>
            </w:tcBorders>
            <w:tcMar/>
          </w:tcPr>
          <w:p w:rsidR="0085049A" w:rsidP="0085049A" w:rsidRDefault="0085049A" w14:paraId="3CD1B8F9"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85049A" w:rsidTr="3B8B009E" w14:paraId="3F871CE0"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nil"/>
              <w:right w:val="single" w:color="BFBFBF" w:themeColor="background1" w:themeShade="BF" w:sz="4" w:space="0"/>
            </w:tcBorders>
            <w:tcMar/>
          </w:tcPr>
          <w:p w:rsidR="0085049A" w:rsidP="0085049A" w:rsidRDefault="0085049A" w14:paraId="70428D9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85049A" w:rsidP="0085049A" w:rsidRDefault="0085049A" w14:paraId="3D6B8708"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3B8B009E">
              <w:rPr/>
              <w:t>Fewer</w:t>
            </w:r>
            <w:r w:rsidR="3B8B009E">
              <w:rPr/>
              <w:t xml:space="preserve"> than </w:t>
            </w:r>
            <w:r w:rsidR="3B8B009E">
              <w:rPr/>
              <w:t xml:space="preserve">four </w:t>
            </w:r>
            <w:r w:rsidR="3B8B009E">
              <w:rPr/>
              <w:t>items of information disclosed annually or more frequent OR</w:t>
            </w:r>
          </w:p>
          <w:p w:rsidR="0085049A" w:rsidP="0085049A" w:rsidRDefault="0085049A" w14:paraId="443F4368" w14:textId="61280696"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3B8B009E">
              <w:rPr/>
              <w:t>Four</w:t>
            </w:r>
            <w:r w:rsidR="3B8B009E">
              <w:rPr/>
              <w:t xml:space="preserve"> or more items of information disclosed less frequently than annually</w:t>
            </w:r>
          </w:p>
        </w:tc>
        <w:tc>
          <w:tcPr>
            <w:cnfStyle w:val="000000000000" w:firstRow="0" w:lastRow="0" w:firstColumn="0" w:lastColumn="0" w:oddVBand="0" w:evenVBand="0" w:oddHBand="0" w:evenHBand="0" w:firstRowFirstColumn="0" w:firstRowLastColumn="0" w:lastRowFirstColumn="0" w:lastRowLastColumn="0"/>
            <w:tcW w:w="170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85049A" w:rsidP="3B8B009E" w:rsidRDefault="0085049A" w14:paraId="4A09CD5D" w14:textId="579189AC"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556"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82C8" w:sz="4" w:space="0"/>
            </w:tcBorders>
            <w:tcMar/>
          </w:tcPr>
          <w:p w:rsidR="0085049A" w:rsidP="0085049A" w:rsidRDefault="0085049A" w14:paraId="751847CB"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85049A" w:rsidTr="3B8B009E" w14:paraId="5618CDC6"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82C8" w:sz="4" w:space="0"/>
              <w:bottom w:val="single" w:color="0082C8" w:sz="4" w:space="0"/>
              <w:right w:val="single" w:color="BFBFBF" w:themeColor="background1" w:themeShade="BF" w:sz="4" w:space="0"/>
            </w:tcBorders>
            <w:tcMar/>
          </w:tcPr>
          <w:p w:rsidR="0085049A" w:rsidP="0085049A" w:rsidRDefault="0085049A" w14:paraId="2CB3A68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BFBFBF" w:themeColor="background1" w:themeShade="BF" w:sz="4" w:space="0"/>
              <w:left w:val="single" w:color="BFBFBF" w:themeColor="background1" w:themeShade="BF" w:sz="4" w:space="0"/>
              <w:bottom w:val="single" w:color="0082C8" w:sz="4" w:space="0"/>
              <w:right w:val="single" w:color="BFBFBF" w:themeColor="background1" w:themeShade="BF" w:sz="4" w:space="0"/>
            </w:tcBorders>
            <w:tcMar/>
          </w:tcPr>
          <w:p w:rsidR="0085049A" w:rsidP="0085049A" w:rsidRDefault="0085049A" w14:paraId="030861B0" w14:textId="109AF99A"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3B8B009E">
              <w:rPr/>
              <w:t>Four</w:t>
            </w:r>
            <w:r w:rsidR="3B8B009E">
              <w:rPr/>
              <w:t xml:space="preserve"> or more items of information disclosed annually or more frequently</w:t>
            </w:r>
          </w:p>
        </w:tc>
        <w:tc>
          <w:tcPr>
            <w:cnfStyle w:val="000000000000" w:firstRow="0" w:lastRow="0" w:firstColumn="0" w:lastColumn="0" w:oddVBand="0" w:evenVBand="0" w:oddHBand="0" w:evenHBand="0" w:firstRowFirstColumn="0" w:firstRowLastColumn="0" w:lastRowFirstColumn="0" w:lastRowLastColumn="0"/>
            <w:tcW w:w="1701" w:type="dxa"/>
            <w:tcBorders>
              <w:top w:val="single" w:color="BFBFBF" w:themeColor="background1" w:themeShade="BF" w:sz="4" w:space="0"/>
              <w:left w:val="single" w:color="BFBFBF" w:themeColor="background1" w:themeShade="BF" w:sz="4" w:space="0"/>
              <w:bottom w:val="single" w:color="0082C8" w:sz="4" w:space="0"/>
              <w:right w:val="single" w:color="BFBFBF" w:themeColor="background1" w:themeShade="BF" w:sz="4" w:space="0"/>
            </w:tcBorders>
            <w:tcMar/>
          </w:tcPr>
          <w:p w:rsidR="0085049A" w:rsidP="3B8B009E" w:rsidRDefault="0085049A" w14:paraId="73984BD7" w14:textId="2466462A"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556" w:type="dxa"/>
            <w:tcBorders>
              <w:top w:val="single" w:color="BFBFBF" w:themeColor="background1" w:themeShade="BF" w:sz="4" w:space="0"/>
              <w:left w:val="single" w:color="BFBFBF" w:themeColor="background1" w:themeShade="BF" w:sz="4" w:space="0"/>
              <w:bottom w:val="single" w:color="0082C8" w:sz="4" w:space="0"/>
              <w:right w:val="single" w:color="0082C8" w:sz="4" w:space="0"/>
            </w:tcBorders>
            <w:tcMar/>
          </w:tcPr>
          <w:p w:rsidR="0085049A" w:rsidP="0085049A" w:rsidRDefault="0085049A" w14:paraId="34A26C12"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8911B4" w:rsidP="000C1964" w:rsidRDefault="008911B4" w14:paraId="562EF2D1" w14:textId="77777777">
      <w:pPr>
        <w:sectPr w:rsidR="008911B4" w:rsidSect="00644696">
          <w:headerReference w:type="default" r:id="rId38"/>
          <w:headerReference w:type="first" r:id="rId39"/>
          <w:pgSz w:w="11900" w:h="16840" w:orient="portrait"/>
          <w:pgMar w:top="1440" w:right="1616" w:bottom="1440" w:left="1616" w:header="708" w:footer="708" w:gutter="0"/>
          <w:cols w:space="708"/>
          <w:titlePg/>
          <w:docGrid w:linePitch="360"/>
        </w:sectPr>
      </w:pPr>
    </w:p>
    <w:p w:rsidRPr="0062074A" w:rsidR="00C04FA5" w:rsidP="00C04FA5" w:rsidRDefault="00C04FA5" w14:paraId="389BC11D" w14:textId="3B59AFE3">
      <w:pPr>
        <w:rPr>
          <w:b/>
        </w:rPr>
      </w:pPr>
    </w:p>
    <w:tbl>
      <w:tblPr>
        <w:tblStyle w:val="SectionHeader"/>
        <w:tblW w:w="9129" w:type="dxa"/>
        <w:tblLook w:val="0660" w:firstRow="1" w:lastRow="1" w:firstColumn="0" w:lastColumn="0" w:noHBand="1" w:noVBand="1"/>
      </w:tblPr>
      <w:tblGrid>
        <w:gridCol w:w="9129"/>
      </w:tblGrid>
      <w:tr w:rsidR="00C04FA5" w:rsidTr="3B8B009E" w14:paraId="6D76BD12" w14:textId="77777777">
        <w:trPr>
          <w:cnfStyle w:val="100000000000" w:firstRow="1" w:lastRow="0"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129" w:type="dxa"/>
            <w:tcBorders>
              <w:bottom w:val="nil"/>
            </w:tcBorders>
            <w:tcMar/>
          </w:tcPr>
          <w:p w:rsidR="00C04FA5" w:rsidP="3B8B009E" w:rsidRDefault="00C04FA5" w14:paraId="4A4C5571" w14:textId="77777777" w14:noSpellErr="1">
            <w:pPr>
              <w:widowControl/>
              <w:autoSpaceDE/>
              <w:autoSpaceDN/>
              <w:adjustRightInd/>
              <w:spacing w:after="0" w:line="240" w:lineRule="auto"/>
              <w:rPr>
                <w:rStyle w:val="IntenseEmphasis"/>
                <w:b w:val="1"/>
                <w:bCs w:val="1"/>
                <w:i w:val="0"/>
                <w:iCs w:val="0"/>
              </w:rPr>
            </w:pPr>
            <w:r w:rsidR="3B8B009E">
              <w:rPr/>
              <w:t xml:space="preserve">SECTION </w:t>
            </w:r>
          </w:p>
        </w:tc>
      </w:tr>
      <w:tr w:rsidR="00C04FA5" w:rsidTr="3B8B009E" w14:paraId="5EF3290C" w14:textId="77777777">
        <w:trPr>
          <w:cnfStyle w:val="010000000000" w:firstRow="0" w:lastRow="1"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129" w:type="dxa"/>
            <w:tcBorders>
              <w:bottom w:val="nil"/>
            </w:tcBorders>
            <w:tcMar/>
          </w:tcPr>
          <w:p w:rsidRPr="008911B4" w:rsidR="00C04FA5" w:rsidP="3B8B009E" w:rsidRDefault="00C04FA5" w14:paraId="7F404064" w14:textId="77777777" w14:noSpellErr="1">
            <w:pPr>
              <w:pStyle w:val="Heading2"/>
              <w:outlineLvl w:val="1"/>
              <w:rPr>
                <w:rStyle w:val="IntenseEmphasis"/>
                <w:i w:val="0"/>
                <w:iCs w:val="0"/>
              </w:rPr>
            </w:pPr>
            <w:bookmarkStart w:name="_Toc467226088" w:id="16"/>
            <w:r>
              <w:rPr/>
              <w:t>(</w:t>
            </w:r>
            <w:r w:rsidRPr="00F80163">
              <w:rPr/>
              <w:t>Proxy</w:t>
            </w:r>
            <w:r>
              <w:rPr/>
              <w:t>)</w:t>
            </w:r>
            <w:r w:rsidRPr="00F80163">
              <w:rPr/>
              <w:t xml:space="preserve"> voting and </w:t>
            </w:r>
            <w:r>
              <w:rPr/>
              <w:t>s</w:t>
            </w:r>
            <w:r w:rsidRPr="00F80163">
              <w:rPr/>
              <w:t xml:space="preserve">hareholder </w:t>
            </w:r>
            <w:r>
              <w:rPr/>
              <w:t>r</w:t>
            </w:r>
            <w:r w:rsidRPr="00F80163">
              <w:rPr/>
              <w:t>esolutions</w:t>
            </w:r>
            <w:bookmarkEnd w:id="16"/>
          </w:p>
        </w:tc>
      </w:tr>
    </w:tbl>
    <w:p w:rsidR="00C04FA5" w:rsidP="00C04FA5" w:rsidRDefault="00C04FA5" w14:paraId="317AA0C7" w14:textId="77777777">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Pr="00F44B1D" w:rsidR="00C04FA5" w:rsidTr="3B8B009E" w14:paraId="5F3505FE" w14:textId="77777777">
        <w:trPr>
          <w:trHeight w:val="387"/>
        </w:trPr>
        <w:tc>
          <w:tcPr>
            <w:cnfStyle w:val="000000000000" w:firstRow="0" w:lastRow="0" w:firstColumn="0" w:lastColumn="0" w:oddVBand="0" w:evenVBand="0" w:oddHBand="0" w:evenHBand="0" w:firstRowFirstColumn="0" w:firstRowLastColumn="0" w:lastRowFirstColumn="0" w:lastRowLastColumn="0"/>
            <w:tcW w:w="709" w:type="dxa"/>
            <w:tcMar/>
          </w:tcPr>
          <w:p w:rsidRPr="00ED1D5A" w:rsidR="00C04FA5" w:rsidP="00C04FA5" w:rsidRDefault="00C04FA5" w14:paraId="4876CFF4" w14:textId="77777777">
            <w:pPr>
              <w:pStyle w:val="ModuleSubSectionHeading"/>
              <w:ind w:left="0"/>
              <w:rPr>
                <w:rStyle w:val="IntenseEmphasis"/>
                <w:b/>
                <w:bCs w:val="0"/>
                <w:i w:val="0"/>
                <w:iCs w:val="0"/>
                <w:color w:val="FFFFFF" w:themeColor="background1"/>
              </w:rPr>
            </w:pPr>
            <w:r>
              <w:rPr>
                <w:b w:val="0"/>
                <w:noProof/>
              </w:rPr>
              <w:drawing>
                <wp:inline distT="0" distB="0" distL="0" distR="0" wp14:anchorId="50385D65" wp14:editId="1D63C0F6">
                  <wp:extent cx="330200" cy="330200"/>
                  <wp:effectExtent l="0" t="0" r="0" b="0"/>
                  <wp:docPr id="22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Mar/>
          </w:tcPr>
          <w:p w:rsidRPr="00041E34" w:rsidR="00C04FA5" w:rsidP="3B8B009E" w:rsidRDefault="00C04FA5" w14:paraId="11149F6E" w14:textId="77777777" w14:noSpellErr="1">
            <w:pPr>
              <w:pStyle w:val="Heading3"/>
              <w:outlineLvl w:val="2"/>
              <w:rPr>
                <w:rStyle w:val="IntenseEmphasis"/>
                <w:b w:val="1"/>
                <w:bCs w:val="1"/>
                <w:i w:val="0"/>
                <w:iCs w:val="0"/>
                <w:color w:val="FFFFFF" w:themeColor="background1" w:themeTint="FF" w:themeShade="FF"/>
              </w:rPr>
            </w:pPr>
            <w:bookmarkStart w:name="_Toc467226089" w:id="17"/>
            <w:r w:rsidRPr="3B8B009E">
              <w:rPr>
                <w:rStyle w:val="IntenseEmphasis"/>
                <w:b w:val="1"/>
                <w:bCs w:val="1"/>
                <w:i w:val="0"/>
                <w:iCs w:val="0"/>
                <w:color w:val="FFFFFF" w:themeColor="background1"/>
              </w:rPr>
              <w:t>OVERVIEW</w:t>
            </w:r>
            <w:bookmarkEnd w:id="17"/>
          </w:p>
        </w:tc>
      </w:tr>
    </w:tbl>
    <w:p w:rsidR="00C04FA5" w:rsidP="00C04FA5" w:rsidRDefault="00C04FA5" w14:paraId="1033C29C" w14:textId="77777777">
      <w:pPr>
        <w:pStyle w:val="INDICATORNUMBER"/>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04FA5" w:rsidTr="3B8B009E" w14:paraId="2F41F0F3" w14:textId="77777777">
        <w:trPr>
          <w:cnfStyle w:val="100000000000" w:firstRow="1" w:lastRow="0"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00C04FA5" w:rsidP="00C04FA5" w:rsidRDefault="00C04FA5" w14:paraId="2CBD8C47" w14:textId="77777777">
            <w:pPr>
              <w:pStyle w:val="SectionIndicatorHeaderText"/>
              <w:rPr>
                <w:rStyle w:val="IntenseEmphasis"/>
                <w:i w:val="0"/>
                <w:color w:val="FFFFFF" w:themeColor="background1"/>
                <w:sz w:val="18"/>
              </w:rPr>
            </w:pPr>
          </w:p>
          <w:p w:rsidRPr="001A0668" w:rsidR="00C04FA5" w:rsidP="3B8B009E" w:rsidRDefault="00C04FA5" w14:paraId="7EBB3CB5" w14:textId="77777777" w14:noSpellErr="1">
            <w:pPr>
              <w:pStyle w:val="SectionIndicatorHeaderText"/>
              <w:rPr>
                <w:rStyle w:val="IntenseEmphasis"/>
                <w:i w:val="0"/>
                <w:iCs w:val="0"/>
                <w:color w:val="FFFFFF" w:themeColor="background1" w:themeTint="FF" w:themeShade="FF"/>
                <w:sz w:val="18"/>
                <w:szCs w:val="18"/>
              </w:rPr>
            </w:pPr>
            <w:r w:rsidRPr="3B8B009E" w:rsidR="3B8B009E">
              <w:rPr>
                <w:rStyle w:val="IntenseEmphasis"/>
                <w:i w:val="0"/>
                <w:iCs w:val="0"/>
                <w:color w:val="FFFFFF" w:themeColor="background1" w:themeTint="FF" w:themeShade="FF"/>
                <w:sz w:val="18"/>
                <w:szCs w:val="18"/>
              </w:rPr>
              <w:t>LEA 17</w:t>
            </w:r>
          </w:p>
        </w:tc>
        <w:tc>
          <w:tcPr>
            <w:cnfStyle w:val="000000000000" w:firstRow="0" w:lastRow="0" w:firstColumn="0" w:lastColumn="0" w:oddVBand="0" w:evenVBand="0" w:oddHBand="0" w:evenHBand="0" w:firstRowFirstColumn="0" w:firstRowLastColumn="0" w:lastRowFirstColumn="0" w:lastRowLastColumn="0"/>
            <w:tcW w:w="3402" w:type="dxa"/>
            <w:tcMar/>
          </w:tcPr>
          <w:p w:rsidR="00C04FA5" w:rsidP="3B8B009E" w:rsidRDefault="00C04FA5" w14:paraId="7014DF71" w14:textId="77777777" w14:noSpellErr="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sz w:val="18"/>
                <w:szCs w:val="18"/>
              </w:rPr>
            </w:pPr>
            <w:r w:rsidR="3B8B009E">
              <w:rPr/>
              <w:t>Indicator status</w:t>
            </w:r>
          </w:p>
          <w:p w:rsidRPr="001A0668" w:rsidR="00C04FA5" w:rsidP="3B8B009E" w:rsidRDefault="00C04FA5" w14:paraId="6BCCDD45" w14:textId="77777777" w14:noSpellErr="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themeTint="FF" w:themeShade="FF"/>
                <w:sz w:val="18"/>
                <w:szCs w:val="18"/>
              </w:rPr>
            </w:pPr>
            <w:r w:rsidRPr="3B8B009E" w:rsidR="3B8B009E">
              <w:rPr>
                <w:rStyle w:val="IntenseEmphasis"/>
                <w:b w:val="0"/>
                <w:bCs w:val="0"/>
                <w:i w:val="0"/>
                <w:iCs w:val="0"/>
                <w:color w:val="FFFFFF" w:themeColor="background1" w:themeTint="FF" w:themeShade="FF"/>
                <w:sz w:val="18"/>
                <w:szCs w:val="18"/>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00C04FA5" w:rsidP="3B8B009E" w:rsidRDefault="00C04FA5" w14:paraId="2D519D93" w14:textId="77777777" w14:noSpellErr="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sz w:val="18"/>
                <w:szCs w:val="18"/>
              </w:rPr>
            </w:pPr>
            <w:r w:rsidR="3B8B009E">
              <w:rPr/>
              <w:t>Purpose</w:t>
            </w:r>
          </w:p>
          <w:p w:rsidRPr="001A0668" w:rsidR="00C04FA5" w:rsidP="3B8B009E" w:rsidRDefault="00C04FA5" w14:paraId="2F16CD78" w14:textId="77777777" w14:noSpellErr="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sz w:val="18"/>
                <w:szCs w:val="18"/>
              </w:rPr>
              <w:t>GATEWAY</w:t>
            </w:r>
          </w:p>
        </w:tc>
        <w:tc>
          <w:tcPr>
            <w:cnfStyle w:val="000100000000" w:firstRow="0" w:lastRow="0" w:firstColumn="0" w:lastColumn="1" w:oddVBand="0" w:evenVBand="0" w:oddHBand="0" w:evenHBand="0" w:firstRowFirstColumn="0" w:firstRowLastColumn="0" w:lastRowFirstColumn="0" w:lastRowLastColumn="0"/>
            <w:tcW w:w="1376" w:type="dxa"/>
            <w:tcMar/>
          </w:tcPr>
          <w:p w:rsidR="00C04FA5" w:rsidP="3B8B009E" w:rsidRDefault="00C04FA5" w14:paraId="18D54FDC" w14:textId="77777777" w14:noSpellErr="1">
            <w:pPr>
              <w:pStyle w:val="SectionIndicatorHeaderText"/>
              <w:rPr>
                <w:rStyle w:val="IntenseEmphasis"/>
                <w:i w:val="0"/>
                <w:iCs w:val="0"/>
                <w:color w:val="FFFFFF" w:themeColor="background1" w:themeTint="FF" w:themeShade="FF"/>
                <w:sz w:val="18"/>
                <w:szCs w:val="18"/>
              </w:rPr>
            </w:pPr>
            <w:r w:rsidR="3B8B009E">
              <w:rPr/>
              <w:t>Principle</w:t>
            </w:r>
          </w:p>
          <w:p w:rsidRPr="001A0668" w:rsidR="00C04FA5" w:rsidP="3B8B009E" w:rsidRDefault="00C04FA5" w14:paraId="4A65678A" w14:textId="77777777" w14:noSpellErr="1">
            <w:pPr>
              <w:pStyle w:val="SectionIndicatorHeaderText"/>
              <w:rPr>
                <w:rStyle w:val="IntenseEmphasis"/>
                <w:b w:val="0"/>
                <w:bCs w:val="0"/>
                <w:i w:val="0"/>
                <w:iCs w:val="0"/>
                <w:color w:val="FFFFFF" w:themeColor="background1" w:themeTint="FF" w:themeShade="FF"/>
                <w:sz w:val="18"/>
                <w:szCs w:val="18"/>
              </w:rPr>
            </w:pPr>
            <w:r w:rsidRPr="3B8B009E" w:rsidR="3B8B009E">
              <w:rPr>
                <w:rStyle w:val="IntenseEmphasis"/>
                <w:b w:val="0"/>
                <w:bCs w:val="0"/>
                <w:i w:val="0"/>
                <w:iCs w:val="0"/>
                <w:color w:val="FFFFFF" w:themeColor="background1" w:themeTint="FF" w:themeShade="FF"/>
                <w:sz w:val="18"/>
                <w:szCs w:val="18"/>
              </w:rPr>
              <w:t>PRI 1,2,3</w:t>
            </w:r>
          </w:p>
        </w:tc>
      </w:tr>
    </w:tbl>
    <w:p w:rsidR="00C04FA5" w:rsidP="00C04FA5" w:rsidRDefault="00C04FA5" w14:paraId="0FC56FA0"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4545"/>
        <w:gridCol w:w="3545"/>
      </w:tblGrid>
      <w:tr w:rsidRPr="00903B63" w:rsidR="00C04FA5" w:rsidTr="3B8B009E" w14:paraId="3E97240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70C0" w:sz="4" w:space="0"/>
              <w:left w:val="single" w:color="0070C0" w:sz="4" w:space="0"/>
              <w:bottom w:val="single" w:color="0070C0" w:sz="4" w:space="0"/>
            </w:tcBorders>
            <w:shd w:val="clear" w:color="auto" w:fill="00B0F0"/>
            <w:tcMar/>
          </w:tcPr>
          <w:p w:rsidRPr="00903B63" w:rsidR="00C04FA5" w:rsidP="3B8B009E" w:rsidRDefault="00C04FA5" w14:paraId="2457FC55"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17</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bottom w:val="single" w:color="0070C0" w:sz="4" w:space="0"/>
              <w:right w:val="single" w:color="0070C0" w:sz="4" w:space="0"/>
            </w:tcBorders>
            <w:shd w:val="clear" w:color="auto" w:fill="0070C0"/>
            <w:tcMar/>
          </w:tcPr>
          <w:p w:rsidRPr="00903B63" w:rsidR="00C04FA5" w:rsidP="3B8B009E" w:rsidRDefault="00C04FA5" w14:paraId="5E780CFD"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Pr="00190285" w:rsidR="00C04FA5" w:rsidTr="3B8B009E" w14:paraId="072CB5E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left w:val="single" w:color="0070C0" w:sz="4" w:space="0"/>
              <w:right w:val="single" w:color="595959" w:themeColor="text1" w:themeTint="A6" w:sz="4" w:space="0"/>
            </w:tcBorders>
            <w:tcMar/>
            <w:vAlign w:val="top"/>
          </w:tcPr>
          <w:p w:rsidRPr="000D72DF" w:rsidR="00C04FA5" w:rsidP="3B8B009E" w:rsidRDefault="00C04FA5" w14:paraId="474DB30D"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17.1</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62074A" w:rsidR="00C04FA5" w:rsidP="3B8B009E" w:rsidRDefault="00C04FA5" w14:paraId="0ADACE65"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themeShade="FF"/>
              </w:rPr>
            </w:pPr>
            <w:r w:rsidR="3B8B009E">
              <w:rPr/>
              <w:t>Indicate whether</w:t>
            </w:r>
            <w:r w:rsidR="3B8B009E">
              <w:rPr/>
              <w:t xml:space="preserve"> your organisation ha</w:t>
            </w:r>
            <w:r w:rsidR="3B8B009E">
              <w:rPr/>
              <w:t>s</w:t>
            </w:r>
            <w:r w:rsidR="3B8B009E">
              <w:rPr/>
              <w:t xml:space="preserve"> a formal </w:t>
            </w:r>
            <w:r w:rsidR="3B8B009E">
              <w:rPr/>
              <w:t>voting policy?</w:t>
            </w:r>
          </w:p>
        </w:tc>
      </w:tr>
      <w:tr w:rsidR="00C04FA5" w:rsidTr="3B8B009E" w14:paraId="759F88C5"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right w:val="single" w:color="595959" w:themeColor="text1" w:themeTint="A6" w:sz="4" w:space="0"/>
            </w:tcBorders>
            <w:tcMar/>
          </w:tcPr>
          <w:p w:rsidR="00C04FA5" w:rsidP="00C04FA5" w:rsidRDefault="00C04FA5" w14:paraId="594B6E7B"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4545" w:type="dxa"/>
            <w:tcBorders>
              <w:top w:val="nil"/>
              <w:left w:val="single" w:color="595959" w:themeColor="text1" w:themeTint="A6" w:sz="4" w:space="0"/>
              <w:bottom w:val="single" w:color="0070C0" w:sz="4" w:space="0"/>
              <w:right w:val="single" w:color="A6A6A6" w:themeColor="background1" w:themeShade="A6" w:sz="4" w:space="0"/>
            </w:tcBorders>
            <w:tcMar/>
          </w:tcPr>
          <w:p w:rsidR="00C04FA5" w:rsidP="3B8B009E" w:rsidRDefault="00C04FA5" w14:paraId="3DDA3F6C"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ascii="MS PGothic" w:hAnsi="MS PGothic" w:eastAsia="MS PGothic" w:cs="MS PGothic"/>
                <w:b w:val="0"/>
                <w:bCs w:val="0"/>
                <w:i w:val="0"/>
                <w:iCs w:val="0"/>
                <w:sz w:val="20"/>
                <w:szCs w:val="20"/>
                <w:lang w:eastAsia="en-US"/>
              </w:rPr>
            </w:pPr>
            <w:r w:rsidRPr="00903B63">
              <w:sym w:font="Wingdings" w:char="F06D"/>
            </w:r>
            <w:r w:rsidRPr="00903B63">
              <w:rPr/>
              <w:t xml:space="preserve"> Yes</w:t>
            </w:r>
            <w:r>
              <w:rPr/>
              <w:t>, we have a voting policy</w:t>
            </w:r>
          </w:p>
        </w:tc>
        <w:tc>
          <w:tcPr>
            <w:cnfStyle w:val="000000000000" w:firstRow="0" w:lastRow="0" w:firstColumn="0" w:lastColumn="0" w:oddVBand="0" w:evenVBand="0" w:oddHBand="0" w:evenHBand="0" w:firstRowFirstColumn="0" w:firstRowLastColumn="0" w:lastRowFirstColumn="0" w:lastRowLastColumn="0"/>
            <w:tcW w:w="3545" w:type="dxa"/>
            <w:tcBorders>
              <w:top w:val="nil"/>
              <w:left w:val="single" w:color="A6A6A6" w:themeColor="background1" w:themeShade="A6" w:sz="4" w:space="0"/>
              <w:bottom w:val="single" w:color="0070C0" w:sz="4" w:space="0"/>
              <w:right w:val="single" w:color="0070C0" w:sz="4" w:space="0"/>
            </w:tcBorders>
            <w:tcMar/>
          </w:tcPr>
          <w:p w:rsidR="00C04FA5" w:rsidP="3B8B009E" w:rsidRDefault="00C04FA5" w14:paraId="78BFEACC"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r>
              <w:rPr/>
              <w:t>, we do not have a voting policy</w:t>
            </w:r>
          </w:p>
        </w:tc>
      </w:tr>
      <w:tr w:rsidR="00C04FA5" w:rsidTr="3B8B009E" w14:paraId="3E7AABB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right w:val="single" w:color="595959" w:themeColor="text1" w:themeTint="A6" w:sz="4" w:space="0"/>
            </w:tcBorders>
            <w:tcMar/>
          </w:tcPr>
          <w:p w:rsidRPr="002C4A06" w:rsidR="00C04FA5" w:rsidP="3B8B009E" w:rsidRDefault="00C04FA5" w14:paraId="044EE6BB" w14:textId="77777777" w14:noSpellErr="1">
            <w:pPr>
              <w:widowControl/>
              <w:autoSpaceDE/>
              <w:autoSpaceDN/>
              <w:adjustRightInd/>
              <w:spacing w:after="0" w:line="240" w:lineRule="auto"/>
              <w:rPr>
                <w:rStyle w:val="IntenseEmphasis"/>
                <w:i w:val="0"/>
                <w:iCs w:val="0"/>
              </w:rPr>
            </w:pPr>
            <w:r w:rsidRPr="3B8B009E" w:rsidR="3B8B009E">
              <w:rPr>
                <w:rStyle w:val="IntenseEmphasis"/>
                <w:i w:val="0"/>
                <w:iCs w:val="0"/>
                <w:color w:val="595959" w:themeColor="text1" w:themeTint="A6" w:themeShade="FF"/>
              </w:rPr>
              <w:t>LEA 17.2</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left w:val="single" w:color="595959" w:themeColor="text1" w:themeTint="A6" w:sz="4" w:space="0"/>
              <w:right w:val="single" w:color="0070C0" w:sz="4" w:space="0"/>
            </w:tcBorders>
            <w:shd w:val="clear" w:color="auto" w:fill="DAEEF3" w:themeFill="accent5" w:themeFillTint="33"/>
            <w:tcMar/>
          </w:tcPr>
          <w:p w:rsidRPr="00903B63" w:rsidR="00C04FA5" w:rsidP="00C04FA5" w:rsidRDefault="00C04FA5" w14:paraId="61F63C7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Indicate what your voting policy covers.</w:t>
            </w:r>
          </w:p>
        </w:tc>
      </w:tr>
      <w:tr w:rsidRPr="000141B3" w:rsidR="00C04FA5" w:rsidTr="3B8B009E" w14:paraId="78028E49"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right w:val="single" w:color="595959" w:themeColor="text1" w:themeTint="A6" w:sz="4" w:space="0"/>
            </w:tcBorders>
            <w:tcMar/>
          </w:tcPr>
          <w:p w:rsidR="00C04FA5" w:rsidP="00C04FA5" w:rsidRDefault="00C04FA5" w14:paraId="0319BF48" w14:textId="77777777">
            <w:pPr>
              <w:pStyle w:val="INDICATORNUMBER"/>
              <w:rPr>
                <w:rStyle w:val="IntenseEmphasis"/>
                <w:b/>
                <w:bCs w:val="0"/>
                <w:i w:val="0"/>
                <w:iCs w:val="0"/>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left w:val="single" w:color="595959" w:themeColor="text1" w:themeTint="A6" w:sz="4" w:space="0"/>
              <w:bottom w:val="single" w:color="0070C0" w:sz="4" w:space="0"/>
              <w:right w:val="single" w:color="0070C0" w:sz="4" w:space="0"/>
            </w:tcBorders>
            <w:shd w:val="clear" w:color="auto" w:fill="auto"/>
            <w:tcMar/>
          </w:tcPr>
          <w:p w:rsidR="00C04FA5" w:rsidP="00C04FA5" w:rsidRDefault="00C04FA5" w14:paraId="0DCBEB0D"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Conflicts of interest</w:t>
            </w:r>
          </w:p>
          <w:p w:rsidR="00C04FA5" w:rsidP="00C04FA5" w:rsidRDefault="00C04FA5" w14:paraId="6305068C"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Prioritisation of voting activities</w:t>
            </w:r>
          </w:p>
          <w:p w:rsidR="00C04FA5" w:rsidP="00C04FA5" w:rsidRDefault="00C04FA5" w14:paraId="52D91BE0"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Transparency</w:t>
            </w:r>
          </w:p>
          <w:p w:rsidR="00C04FA5" w:rsidP="00C04FA5" w:rsidRDefault="00C04FA5" w14:paraId="6E0F333E"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Decision-making processes</w:t>
            </w:r>
          </w:p>
          <w:p w:rsidR="00C04FA5" w:rsidP="00C04FA5" w:rsidRDefault="00C04FA5" w14:paraId="582DCDAE"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Environmental factors</w:t>
            </w:r>
          </w:p>
          <w:p w:rsidR="00C04FA5" w:rsidP="00C04FA5" w:rsidRDefault="00C04FA5" w14:paraId="7038654C"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Social factors</w:t>
            </w:r>
          </w:p>
          <w:p w:rsidR="00C04FA5" w:rsidP="00C04FA5" w:rsidRDefault="00C04FA5" w14:paraId="3E9313B0"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Governance factor</w:t>
            </w:r>
          </w:p>
          <w:p w:rsidR="00C04FA5" w:rsidP="00C04FA5" w:rsidRDefault="00C04FA5" w14:paraId="2B67232D"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Filing/co-filing resolutions</w:t>
            </w:r>
          </w:p>
          <w:p w:rsidR="00C04FA5" w:rsidP="00C04FA5" w:rsidRDefault="00C04FA5" w14:paraId="2EBD3FD4"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Extraordinary meetings</w:t>
            </w:r>
          </w:p>
          <w:p w:rsidR="00C04FA5" w:rsidP="00C04FA5" w:rsidRDefault="00C04FA5" w14:paraId="2D46709F"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Share blocking</w:t>
            </w:r>
          </w:p>
          <w:p w:rsidR="00C04FA5" w:rsidP="00C04FA5" w:rsidRDefault="00C04FA5" w14:paraId="025B5DFB"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Regional voting practices</w:t>
            </w:r>
          </w:p>
          <w:p w:rsidR="00C04FA5" w:rsidP="00C04FA5" w:rsidRDefault="00C04FA5" w14:paraId="06310DF9"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Record keeping</w:t>
            </w:r>
          </w:p>
          <w:p w:rsidR="00C04FA5" w:rsidP="00C04FA5" w:rsidRDefault="00C04FA5" w14:paraId="22F1CE3F"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Company dialogue pre/post vote</w:t>
            </w:r>
          </w:p>
          <w:p w:rsidR="00C04FA5" w:rsidP="00C04FA5" w:rsidRDefault="00C04FA5" w14:paraId="3182079E"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Securities lending process</w:t>
            </w:r>
          </w:p>
          <w:p w:rsidRPr="000141B3" w:rsidR="00C04FA5" w:rsidP="00C04FA5" w:rsidRDefault="00C04FA5" w14:paraId="646B0097" w14:textId="77777777" w14:noSpellErr="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pPr>
            <w:r w:rsidR="3B8B009E">
              <w:rPr/>
              <w:t>Other;</w:t>
            </w:r>
            <w:r w:rsidR="3B8B009E">
              <w:rPr/>
              <w:t xml:space="preserve"> d</w:t>
            </w:r>
            <w:r w:rsidR="3B8B009E">
              <w:rPr/>
              <w:t xml:space="preserve">escribe ________ </w:t>
            </w:r>
          </w:p>
        </w:tc>
      </w:tr>
    </w:tbl>
    <w:tbl>
      <w:tblPr>
        <w:tblStyle w:val="TableGrid"/>
        <w:tblW w:w="9214" w:type="dxa"/>
        <w:tblInd w:w="-5" w:type="dxa"/>
        <w:tblLook w:val="04A0" w:firstRow="1" w:lastRow="0" w:firstColumn="1" w:lastColumn="0" w:noHBand="0" w:noVBand="1"/>
      </w:tblPr>
      <w:tblGrid>
        <w:gridCol w:w="993"/>
        <w:gridCol w:w="8221"/>
      </w:tblGrid>
      <w:tr w:rsidR="00C04FA5" w:rsidTr="3B8B009E" w14:paraId="5C7712E4" w14:textId="77777777">
        <w:tc>
          <w:tcPr>
            <w:tcW w:w="993" w:type="dxa"/>
            <w:vMerge w:val="restart"/>
            <w:tcBorders>
              <w:top w:val="nil"/>
            </w:tcBorders>
            <w:shd w:val="clear" w:color="auto" w:fill="E7E7E7"/>
            <w:tcMar/>
          </w:tcPr>
          <w:p w:rsidR="00C04FA5" w:rsidP="00C04FA5" w:rsidRDefault="00C04FA5" w14:paraId="15197E8F" w14:textId="77777777" w14:noSpellErr="1">
            <w:pPr>
              <w:pStyle w:val="INDICATORNUMBER"/>
              <w:ind w:left="0"/>
            </w:pPr>
            <w:r w:rsidR="3B8B009E">
              <w:rPr/>
              <w:t>LEA 17.3</w:t>
            </w:r>
          </w:p>
        </w:tc>
        <w:tc>
          <w:tcPr>
            <w:tcW w:w="8221" w:type="dxa"/>
            <w:tcBorders>
              <w:top w:val="nil"/>
              <w:bottom w:val="nil"/>
              <w:right w:val="single" w:color="0070C0" w:sz="4" w:space="0"/>
            </w:tcBorders>
            <w:shd w:val="clear" w:color="auto" w:fill="DAEEF3" w:themeFill="accent5" w:themeFillTint="33"/>
            <w:tcMar/>
          </w:tcPr>
          <w:p w:rsidR="00C04FA5" w:rsidP="3B8B009E" w:rsidRDefault="00C04FA5" w14:paraId="0E18E721" w14:textId="77777777" w14:noSpellErr="1">
            <w:pPr>
              <w:pStyle w:val="INDICATORNUMBER"/>
              <w:ind w:left="0"/>
              <w:rPr>
                <w:b w:val="0"/>
                <w:bCs w:val="0"/>
                <w:lang w:eastAsia="en-GB"/>
              </w:rPr>
            </w:pPr>
            <w:r w:rsidRPr="3B8B009E" w:rsidR="3B8B009E">
              <w:rPr>
                <w:b w:val="0"/>
                <w:bCs w:val="0"/>
                <w:lang w:eastAsia="en-GB"/>
              </w:rPr>
              <w:t>A</w:t>
            </w:r>
            <w:r w:rsidRPr="3B8B009E" w:rsidR="3B8B009E">
              <w:rPr>
                <w:b w:val="0"/>
                <w:bCs w:val="0"/>
                <w:lang w:eastAsia="en-GB"/>
              </w:rPr>
              <w:t>tta</w:t>
            </w:r>
            <w:r w:rsidRPr="3B8B009E" w:rsidR="3B8B009E">
              <w:rPr>
                <w:b w:val="0"/>
                <w:bCs w:val="0"/>
                <w:lang w:eastAsia="en-GB"/>
              </w:rPr>
              <w:t>ch</w:t>
            </w:r>
            <w:r w:rsidRPr="3B8B009E" w:rsidR="3B8B009E">
              <w:rPr>
                <w:b w:val="0"/>
                <w:bCs w:val="0"/>
                <w:lang w:eastAsia="en-GB"/>
              </w:rPr>
              <w:t xml:space="preserve"> or provide a URL to your voting policy</w:t>
            </w:r>
            <w:r w:rsidRPr="3B8B009E" w:rsidR="3B8B009E">
              <w:rPr>
                <w:b w:val="0"/>
                <w:bCs w:val="0"/>
                <w:lang w:eastAsia="en-GB"/>
              </w:rPr>
              <w:t>.</w:t>
            </w:r>
            <w:r w:rsidRPr="3B8B009E" w:rsidR="3B8B009E">
              <w:rPr>
                <w:b w:val="0"/>
                <w:bCs w:val="0"/>
                <w:lang w:eastAsia="en-GB"/>
              </w:rPr>
              <w:t xml:space="preserve"> </w:t>
            </w:r>
          </w:p>
          <w:p w:rsidRPr="002C4A06" w:rsidR="00C04FA5" w:rsidP="3B8B009E" w:rsidRDefault="00C04FA5" w14:paraId="6C6792C9" w14:textId="77777777" w14:noSpellErr="1">
            <w:pPr>
              <w:pStyle w:val="INDICATORNUMBER"/>
              <w:ind w:left="0"/>
              <w:rPr>
                <w:b w:val="0"/>
                <w:bCs w:val="0"/>
                <w:lang w:eastAsia="en-GB"/>
              </w:rPr>
            </w:pPr>
            <w:r w:rsidRPr="00381933">
              <w:rPr>
                <w:b w:val="0"/>
                <w:bCs w:val="0"/>
                <w:caps/>
                <w:color w:val="0082C8"/>
              </w:rPr>
              <w:t>[OPTIONAL]</w:t>
            </w:r>
          </w:p>
        </w:tc>
      </w:tr>
      <w:tr w:rsidR="00C04FA5" w:rsidTr="3B8B009E" w14:paraId="7A219F2D" w14:textId="77777777">
        <w:tc>
          <w:tcPr>
            <w:tcW w:w="993" w:type="dxa"/>
            <w:vMerge/>
            <w:tcBorders>
              <w:top w:val="nil"/>
              <w:bottom w:val="single" w:color="0070C0" w:sz="4" w:space="0"/>
            </w:tcBorders>
            <w:shd w:val="clear" w:color="auto" w:fill="E7E7E7"/>
          </w:tcPr>
          <w:p w:rsidR="00C04FA5" w:rsidP="00C04FA5" w:rsidRDefault="00C04FA5" w14:paraId="5F1CA7FE" w14:textId="77777777">
            <w:pPr>
              <w:pStyle w:val="INDICATORNUMBER"/>
              <w:ind w:left="0"/>
            </w:pPr>
          </w:p>
        </w:tc>
        <w:tc>
          <w:tcPr>
            <w:tcW w:w="8221" w:type="dxa"/>
            <w:tcBorders>
              <w:top w:val="nil"/>
              <w:bottom w:val="single" w:color="0070C0" w:sz="4" w:space="0"/>
              <w:right w:val="single" w:color="0070C0" w:sz="4" w:space="0"/>
            </w:tcBorders>
            <w:tcMar/>
          </w:tcPr>
          <w:p w:rsidRPr="002139CA" w:rsidR="00C04FA5" w:rsidP="00C04FA5" w:rsidRDefault="00C04FA5" w14:paraId="69659C14" w14:textId="77777777">
            <w:pPr>
              <w:pStyle w:val="INDICATORTEXT"/>
              <w:spacing w:after="80"/>
              <w:ind w:left="0"/>
              <w:rPr>
                <w:b/>
                <w:lang w:eastAsia="en-GB"/>
              </w:rPr>
            </w:pPr>
          </w:p>
        </w:tc>
      </w:tr>
      <w:tr w:rsidR="00C04FA5" w:rsidTr="3B8B009E" w14:paraId="6A544ECD" w14:textId="77777777">
        <w:tc>
          <w:tcPr>
            <w:tcW w:w="993" w:type="dxa"/>
            <w:vMerge w:val="restart"/>
            <w:tcBorders>
              <w:top w:val="single" w:color="0070C0" w:sz="4" w:space="0"/>
            </w:tcBorders>
            <w:shd w:val="clear" w:color="auto" w:fill="E7E7E7"/>
            <w:tcMar/>
          </w:tcPr>
          <w:p w:rsidR="00C04FA5" w:rsidP="00C04FA5" w:rsidRDefault="00C04FA5" w14:paraId="76E48179" w14:textId="77777777" w14:noSpellErr="1">
            <w:pPr>
              <w:pStyle w:val="INDICATORNUMBER"/>
              <w:ind w:left="0"/>
            </w:pPr>
            <w:r w:rsidR="3B8B009E">
              <w:rPr/>
              <w:t>LEA 17.4</w:t>
            </w:r>
          </w:p>
        </w:tc>
        <w:tc>
          <w:tcPr>
            <w:tcW w:w="8221" w:type="dxa"/>
            <w:tcBorders>
              <w:top w:val="single" w:color="0070C0" w:sz="4" w:space="0"/>
              <w:bottom w:val="nil"/>
              <w:right w:val="single" w:color="0070C0" w:sz="4" w:space="0"/>
            </w:tcBorders>
            <w:shd w:val="clear" w:color="auto" w:fill="DAEEF3" w:themeFill="accent5" w:themeFillTint="33"/>
            <w:tcMar/>
          </w:tcPr>
          <w:p w:rsidR="00C04FA5" w:rsidP="3B8B009E" w:rsidRDefault="00C04FA5" w14:paraId="3747F02D" w14:textId="77777777" w14:noSpellErr="1">
            <w:pPr>
              <w:pStyle w:val="INDICATORNUMBER"/>
              <w:ind w:left="0"/>
              <w:rPr>
                <w:b w:val="0"/>
                <w:bCs w:val="0"/>
                <w:lang w:eastAsia="en-GB"/>
              </w:rPr>
            </w:pPr>
            <w:r w:rsidRPr="3B8B009E" w:rsidR="3B8B009E">
              <w:rPr>
                <w:b w:val="0"/>
                <w:bCs w:val="0"/>
                <w:lang w:eastAsia="en-GB"/>
              </w:rPr>
              <w:t>Provide a brief overview of your organisation’s approach to (proxy) voting</w:t>
            </w:r>
            <w:r w:rsidRPr="3B8B009E" w:rsidR="3B8B009E">
              <w:rPr>
                <w:b w:val="0"/>
                <w:bCs w:val="0"/>
                <w:lang w:eastAsia="en-GB"/>
              </w:rPr>
              <w:t>.</w:t>
            </w:r>
          </w:p>
          <w:p w:rsidRPr="002C4A06" w:rsidR="00C04FA5" w:rsidP="3B8B009E" w:rsidRDefault="00C04FA5" w14:paraId="5DD5B381" w14:textId="77777777" w14:noSpellErr="1">
            <w:pPr>
              <w:pStyle w:val="INDICATORNUMBER"/>
              <w:ind w:left="0"/>
              <w:rPr>
                <w:b w:val="0"/>
                <w:bCs w:val="0"/>
                <w:lang w:eastAsia="en-GB"/>
              </w:rPr>
            </w:pPr>
            <w:r w:rsidRPr="00381933">
              <w:rPr>
                <w:b w:val="0"/>
                <w:bCs w:val="0"/>
                <w:caps/>
                <w:color w:val="0082C8"/>
              </w:rPr>
              <w:t>[OPTIONAL]</w:t>
            </w:r>
          </w:p>
        </w:tc>
      </w:tr>
      <w:tr w:rsidR="00C04FA5" w:rsidTr="3B8B009E" w14:paraId="37FFDC0B" w14:textId="77777777">
        <w:tc>
          <w:tcPr>
            <w:tcW w:w="993" w:type="dxa"/>
            <w:vMerge/>
            <w:tcBorders>
              <w:bottom w:val="single" w:color="0070C0" w:sz="4" w:space="0"/>
            </w:tcBorders>
            <w:shd w:val="clear" w:color="auto" w:fill="E7E7E7"/>
          </w:tcPr>
          <w:p w:rsidR="00C04FA5" w:rsidP="00C04FA5" w:rsidRDefault="00C04FA5" w14:paraId="3F6000BD" w14:textId="77777777">
            <w:pPr>
              <w:pStyle w:val="INDICATORNUMBER"/>
              <w:ind w:left="0"/>
            </w:pPr>
          </w:p>
        </w:tc>
        <w:tc>
          <w:tcPr>
            <w:tcW w:w="8221" w:type="dxa"/>
            <w:tcBorders>
              <w:top w:val="nil"/>
              <w:bottom w:val="single" w:color="0070C0" w:sz="4" w:space="0"/>
            </w:tcBorders>
            <w:tcMar/>
          </w:tcPr>
          <w:p w:rsidRPr="002139CA" w:rsidR="00C04FA5" w:rsidP="00C04FA5" w:rsidRDefault="00C04FA5" w14:paraId="61092C93" w14:textId="77777777">
            <w:pPr>
              <w:pStyle w:val="INDICATORNUMBER"/>
              <w:ind w:left="0"/>
              <w:rPr>
                <w:b w:val="0"/>
                <w:szCs w:val="20"/>
                <w:lang w:eastAsia="en-GB"/>
              </w:rPr>
            </w:pPr>
          </w:p>
        </w:tc>
      </w:tr>
      <w:tr w:rsidR="00C04FA5" w:rsidTr="3B8B009E" w14:paraId="76F14A47" w14:textId="77777777">
        <w:tc>
          <w:tcPr>
            <w:tcW w:w="993" w:type="dxa"/>
            <w:vMerge w:val="restart"/>
            <w:tcBorders>
              <w:top w:val="single" w:color="0070C0" w:sz="4" w:space="0"/>
              <w:left w:val="single" w:color="0070C0" w:sz="4" w:space="0"/>
              <w:bottom w:val="single" w:color="0070C0" w:sz="4" w:space="0"/>
            </w:tcBorders>
            <w:shd w:val="clear" w:color="auto" w:fill="E7E7E7"/>
            <w:tcMar/>
          </w:tcPr>
          <w:p w:rsidRPr="0079555D" w:rsidR="00C04FA5" w:rsidP="00C04FA5" w:rsidRDefault="00C04FA5" w14:paraId="6DA96743" w14:textId="77777777" w14:noSpellErr="1">
            <w:pPr>
              <w:pStyle w:val="INDICATORNUMBER"/>
              <w:ind w:left="0"/>
            </w:pPr>
            <w:r w:rsidR="3B8B009E">
              <w:rPr/>
              <w:t>LEA 17.5</w:t>
            </w:r>
          </w:p>
          <w:p w:rsidRPr="0079555D" w:rsidR="00C04FA5" w:rsidP="00C04FA5" w:rsidRDefault="00C04FA5" w14:paraId="16EB6A4E" w14:textId="77777777">
            <w:pPr>
              <w:pStyle w:val="INDICATORNUMBER"/>
              <w:ind w:left="0"/>
            </w:pPr>
          </w:p>
        </w:tc>
        <w:tc>
          <w:tcPr>
            <w:tcW w:w="8221" w:type="dxa"/>
            <w:tcBorders>
              <w:top w:val="single" w:color="0070C0" w:sz="4" w:space="0"/>
              <w:bottom w:val="nil"/>
              <w:right w:val="single" w:color="0070C0" w:sz="4" w:space="0"/>
            </w:tcBorders>
            <w:shd w:val="clear" w:color="auto" w:fill="DAEEF3" w:themeFill="accent5" w:themeFillTint="33"/>
            <w:tcMar/>
          </w:tcPr>
          <w:p w:rsidRPr="0079555D" w:rsidR="00C04FA5" w:rsidP="00C04FA5" w:rsidRDefault="00C04FA5" w14:paraId="6059FAA4" w14:textId="2F0B96D1" w14:noSpellErr="1">
            <w:pPr>
              <w:pStyle w:val="INDICATORNUMBER"/>
              <w:ind w:left="0"/>
              <w:rPr>
                <w:b w:val="0"/>
                <w:bCs w:val="0"/>
              </w:rPr>
            </w:pPr>
            <w:r w:rsidR="3B8B009E">
              <w:rPr>
                <w:b w:val="0"/>
                <w:bCs w:val="0"/>
              </w:rPr>
              <w:t>Provide a</w:t>
            </w:r>
            <w:r w:rsidR="3B8B009E">
              <w:rPr>
                <w:b w:val="0"/>
                <w:bCs w:val="0"/>
              </w:rPr>
              <w:t>n</w:t>
            </w:r>
            <w:r w:rsidR="3B8B009E">
              <w:rPr>
                <w:b w:val="0"/>
                <w:bCs w:val="0"/>
              </w:rPr>
              <w:t xml:space="preserve"> overview of how you ensure your voting policy is adhered to, giving details of your approach when exceptions to the policy are made (if applicable).  </w:t>
            </w:r>
          </w:p>
        </w:tc>
      </w:tr>
      <w:tr w:rsidR="00C04FA5" w:rsidTr="3B8B009E" w14:paraId="49DC5DF6" w14:textId="77777777">
        <w:tc>
          <w:tcPr>
            <w:tcW w:w="993" w:type="dxa"/>
            <w:vMerge/>
            <w:tcBorders>
              <w:left w:val="single" w:color="0070C0" w:sz="4" w:space="0"/>
              <w:bottom w:val="single" w:color="0070C0" w:sz="4" w:space="0"/>
            </w:tcBorders>
            <w:shd w:val="clear" w:color="auto" w:fill="E7E7E7"/>
          </w:tcPr>
          <w:p w:rsidR="00C04FA5" w:rsidP="00C04FA5" w:rsidRDefault="00C04FA5" w14:paraId="21BB8ACB" w14:textId="77777777">
            <w:pPr>
              <w:pStyle w:val="INDICATORNUMBER"/>
              <w:ind w:left="0"/>
            </w:pPr>
          </w:p>
        </w:tc>
        <w:tc>
          <w:tcPr>
            <w:tcW w:w="8221" w:type="dxa"/>
            <w:tcBorders>
              <w:top w:val="nil"/>
              <w:bottom w:val="single" w:color="0070C0" w:sz="4" w:space="0"/>
              <w:right w:val="single" w:color="0070C0" w:sz="4" w:space="0"/>
            </w:tcBorders>
            <w:shd w:val="clear" w:color="auto" w:fill="auto"/>
            <w:tcMar/>
          </w:tcPr>
          <w:p w:rsidR="00C04FA5" w:rsidP="00C04FA5" w:rsidRDefault="00C04FA5" w14:paraId="32C8511C" w14:textId="77777777">
            <w:pPr>
              <w:pStyle w:val="INDICATORNUMBER"/>
              <w:ind w:left="0"/>
              <w:rPr>
                <w:b w:val="0"/>
              </w:rPr>
            </w:pPr>
          </w:p>
        </w:tc>
      </w:tr>
    </w:tbl>
    <w:p w:rsidR="00C04FA5" w:rsidP="00C04FA5" w:rsidRDefault="00C04FA5" w14:paraId="260D8873" w14:textId="77777777">
      <w:pPr>
        <w:widowControl/>
        <w:autoSpaceDE/>
        <w:autoSpaceDN/>
        <w:adjustRightInd/>
        <w:spacing w:before="0" w:after="0" w:line="240" w:lineRule="auto"/>
        <w:rPr>
          <w:rFonts w:eastAsia="Times New Roman"/>
          <w:b/>
          <w:color w:val="595959"/>
          <w:sz w:val="18"/>
          <w:szCs w:val="18"/>
        </w:rPr>
      </w:pPr>
    </w:p>
    <w:p w:rsidR="00C04FA5" w:rsidP="00C04FA5" w:rsidRDefault="00C04FA5" w14:paraId="703874B3" w14:textId="77777777">
      <w:pPr>
        <w:widowControl/>
        <w:autoSpaceDE/>
        <w:autoSpaceDN/>
        <w:adjustRightInd/>
        <w:spacing w:before="0" w:after="0" w:line="240" w:lineRule="auto"/>
        <w:rPr>
          <w:rFonts w:eastAsia="Times New Roman"/>
          <w:b/>
          <w:color w:val="595959"/>
          <w:sz w:val="18"/>
          <w:szCs w:val="18"/>
        </w:rPr>
      </w:pPr>
    </w:p>
    <w:p w:rsidR="00C04FA5" w:rsidP="00C04FA5" w:rsidRDefault="00C04FA5" w14:paraId="40E1D776" w14:textId="77777777">
      <w:pPr>
        <w:widowControl/>
        <w:autoSpaceDE/>
        <w:autoSpaceDN/>
        <w:adjustRightInd/>
        <w:spacing w:before="0" w:after="0" w:line="240" w:lineRule="auto"/>
        <w:rPr>
          <w:rFonts w:eastAsia="Times New Roman"/>
          <w:b/>
          <w:color w:val="595959"/>
          <w:sz w:val="18"/>
          <w:szCs w:val="18"/>
        </w:rPr>
      </w:pPr>
    </w:p>
    <w:p w:rsidR="00C04FA5" w:rsidP="00C04FA5" w:rsidRDefault="00C04FA5" w14:paraId="33139B04" w14:textId="7777777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828"/>
        <w:gridCol w:w="1855"/>
        <w:gridCol w:w="2407"/>
      </w:tblGrid>
      <w:tr w:rsidR="00C04FA5" w:rsidTr="3B8B009E" w14:paraId="190F7E9E"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70C0" w:sz="4" w:space="0"/>
              <w:left w:val="single" w:color="0070C0" w:sz="4" w:space="0"/>
            </w:tcBorders>
            <w:shd w:val="clear" w:color="auto" w:fill="00B0F0"/>
            <w:tcMar/>
          </w:tcPr>
          <w:p w:rsidRPr="00191BC1" w:rsidR="00C04FA5" w:rsidP="3B8B009E" w:rsidRDefault="00C04FA5" w14:paraId="122EB76E"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17</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0070C0" w:sz="4" w:space="0"/>
              <w:right w:val="single" w:color="0070C0" w:sz="4" w:space="0"/>
            </w:tcBorders>
            <w:shd w:val="clear" w:color="auto" w:fill="0070C0"/>
            <w:tcMar/>
          </w:tcPr>
          <w:p w:rsidRPr="00843E8F" w:rsidR="00C04FA5" w:rsidP="3B8B009E" w:rsidRDefault="00C04FA5" w14:paraId="253FBBAC"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color w:val="595959" w:themeColor="text1" w:themeTint="A6" w:themeShade="FF"/>
              </w:rPr>
            </w:pPr>
            <w:r w:rsidRPr="3B8B009E" w:rsidR="3B8B009E">
              <w:rPr>
                <w:rStyle w:val="IntenseEmphasis"/>
                <w:b w:val="1"/>
                <w:bCs w:val="1"/>
                <w:i w:val="0"/>
                <w:iCs w:val="0"/>
                <w:color w:val="FFFFFF" w:themeColor="background1" w:themeTint="FF" w:themeShade="FF"/>
              </w:rPr>
              <w:t>EXPLANATORY NOTES</w:t>
            </w:r>
          </w:p>
        </w:tc>
      </w:tr>
      <w:tr w:rsidR="00C04FA5" w:rsidTr="3B8B009E" w14:paraId="21630302" w14:textId="77777777">
        <w:trPr>
          <w:trHeight w:val="321"/>
        </w:trPr>
        <w:tc>
          <w:tcPr>
            <w:cnfStyle w:val="001000000000" w:firstRow="0" w:lastRow="0" w:firstColumn="1" w:lastColumn="0" w:oddVBand="0" w:evenVBand="0" w:oddHBand="0" w:evenHBand="0" w:firstRowFirstColumn="0" w:firstRowLastColumn="0" w:lastRowFirstColumn="0" w:lastRowLastColumn="0"/>
            <w:tcW w:w="1124" w:type="dxa"/>
            <w:tcBorders>
              <w:left w:val="single" w:color="0070C0" w:sz="4" w:space="0"/>
            </w:tcBorders>
            <w:tcMar/>
          </w:tcPr>
          <w:p w:rsidR="00C04FA5" w:rsidP="3B8B009E" w:rsidRDefault="00C04FA5" w14:paraId="027931AB" w14:textId="77777777" w14:noSpellErr="1">
            <w:pPr>
              <w:pStyle w:val="INDICATORNUMBER"/>
              <w:rPr>
                <w:rStyle w:val="IntenseEmphasis"/>
                <w:rFonts w:ascii="MS PGothic" w:hAnsi="MS PGothic" w:eastAsia="MS PGothic" w:cs="MS PGothic"/>
                <w:i w:val="0"/>
                <w:iCs w:val="0"/>
                <w:color w:val="FFFFFF" w:themeColor="background1" w:themeTint="FF" w:themeShade="FF"/>
                <w:lang w:eastAsia="en-US"/>
              </w:rPr>
            </w:pPr>
            <w:r w:rsidRPr="3B8B009E" w:rsidR="3B8B009E">
              <w:rPr>
                <w:rStyle w:val="IntenseEmphasis"/>
                <w:b w:val="1"/>
                <w:bCs w:val="1"/>
                <w:i w:val="0"/>
                <w:iCs w:val="0"/>
                <w:color w:val="595959" w:themeColor="text1" w:themeTint="A6" w:themeShade="FF"/>
              </w:rPr>
              <w:t>LEA 17.1</w:t>
            </w:r>
          </w:p>
        </w:tc>
        <w:tc>
          <w:tcPr>
            <w:cnfStyle w:val="000000000000" w:firstRow="0" w:lastRow="0" w:firstColumn="0" w:lastColumn="0" w:oddVBand="0" w:evenVBand="0" w:oddHBand="0" w:evenHBand="0" w:firstRowFirstColumn="0" w:firstRowLastColumn="0" w:lastRowFirstColumn="0" w:lastRowLastColumn="0"/>
            <w:tcW w:w="8090" w:type="dxa"/>
            <w:gridSpan w:val="3"/>
            <w:tcBorders>
              <w:right w:val="single" w:color="0070C0" w:sz="4" w:space="0"/>
            </w:tcBorders>
            <w:shd w:val="clear" w:color="auto" w:fill="FFFFFF" w:themeFill="background1"/>
            <w:tcMar/>
          </w:tcPr>
          <w:p w:rsidRPr="00E77314" w:rsidR="00C04FA5" w:rsidP="3B8B009E" w:rsidRDefault="00C04FA5" w14:paraId="7E731E6C" w14:textId="77777777" w14:noSpellErr="1">
            <w:pPr>
              <w:pStyle w:val="SectionIndicatorHeaderBOLD"/>
              <w:cnfStyle w:val="000000000000" w:firstRow="0" w:lastRow="0" w:firstColumn="0" w:lastColumn="0" w:oddVBand="0" w:evenVBand="0" w:oddHBand="0" w:evenHBand="0" w:firstRowFirstColumn="0" w:firstRowLastColumn="0" w:lastRowFirstColumn="0" w:lastRowLastColumn="0"/>
              <w:rPr>
                <w:b w:val="0"/>
                <w:bCs w:val="0"/>
                <w:color w:val="595959" w:themeColor="text1" w:themeTint="A6" w:themeShade="FF"/>
              </w:rPr>
            </w:pPr>
            <w:r w:rsidRPr="3B8B009E" w:rsidR="3B8B009E">
              <w:rPr>
                <w:b w:val="0"/>
                <w:bCs w:val="0"/>
                <w:color w:val="595959" w:themeColor="text1" w:themeTint="A6" w:themeShade="FF"/>
                <w:sz w:val="18"/>
                <w:szCs w:val="18"/>
              </w:rPr>
              <w:t>The policy can</w:t>
            </w:r>
            <w:r w:rsidRPr="3B8B009E" w:rsidR="3B8B009E">
              <w:rPr>
                <w:b w:val="0"/>
                <w:bCs w:val="0"/>
                <w:color w:val="595959" w:themeColor="text1" w:themeTint="A6" w:themeShade="FF"/>
                <w:sz w:val="18"/>
                <w:szCs w:val="18"/>
              </w:rPr>
              <w:t xml:space="preserve"> be</w:t>
            </w:r>
            <w:r w:rsidRPr="3B8B009E" w:rsidR="3B8B009E">
              <w:rPr>
                <w:b w:val="0"/>
                <w:bCs w:val="0"/>
                <w:color w:val="595959" w:themeColor="text1" w:themeTint="A6" w:themeShade="FF"/>
                <w:sz w:val="18"/>
                <w:szCs w:val="18"/>
              </w:rPr>
              <w:t xml:space="preserve"> </w:t>
            </w:r>
            <w:r w:rsidRPr="3B8B009E" w:rsidR="3B8B009E">
              <w:rPr>
                <w:b w:val="0"/>
                <w:bCs w:val="0"/>
                <w:color w:val="595959" w:themeColor="text1" w:themeTint="A6" w:themeShade="FF"/>
                <w:sz w:val="18"/>
                <w:szCs w:val="18"/>
              </w:rPr>
              <w:t>a component</w:t>
            </w:r>
            <w:r w:rsidRPr="3B8B009E" w:rsidR="3B8B009E">
              <w:rPr>
                <w:b w:val="0"/>
                <w:bCs w:val="0"/>
                <w:color w:val="595959" w:themeColor="text1" w:themeTint="A6" w:themeShade="FF"/>
                <w:sz w:val="18"/>
                <w:szCs w:val="18"/>
              </w:rPr>
              <w:t xml:space="preserve"> of</w:t>
            </w:r>
            <w:r w:rsidRPr="3B8B009E" w:rsidR="3B8B009E">
              <w:rPr>
                <w:b w:val="0"/>
                <w:bCs w:val="0"/>
                <w:color w:val="595959" w:themeColor="text1" w:themeTint="A6" w:themeShade="FF"/>
                <w:sz w:val="18"/>
                <w:szCs w:val="18"/>
              </w:rPr>
              <w:t xml:space="preserve"> or </w:t>
            </w:r>
            <w:r w:rsidRPr="3B8B009E" w:rsidR="3B8B009E">
              <w:rPr>
                <w:b w:val="0"/>
                <w:bCs w:val="0"/>
                <w:color w:val="595959" w:themeColor="text1" w:themeTint="A6" w:themeShade="FF"/>
                <w:sz w:val="18"/>
                <w:szCs w:val="18"/>
              </w:rPr>
              <w:t>separate</w:t>
            </w:r>
            <w:r w:rsidRPr="3B8B009E" w:rsidR="3B8B009E">
              <w:rPr>
                <w:b w:val="0"/>
                <w:bCs w:val="0"/>
                <w:color w:val="595959" w:themeColor="text1" w:themeTint="A6" w:themeShade="FF"/>
                <w:sz w:val="18"/>
                <w:szCs w:val="18"/>
              </w:rPr>
              <w:t xml:space="preserve"> to</w:t>
            </w:r>
            <w:r w:rsidRPr="3B8B009E" w:rsidR="3B8B009E">
              <w:rPr>
                <w:b w:val="0"/>
                <w:bCs w:val="0"/>
                <w:color w:val="595959" w:themeColor="text1" w:themeTint="A6" w:themeShade="FF"/>
                <w:sz w:val="18"/>
                <w:szCs w:val="18"/>
              </w:rPr>
              <w:t xml:space="preserve"> your overall responsible investment policy</w:t>
            </w:r>
          </w:p>
        </w:tc>
      </w:tr>
      <w:tr w:rsidRPr="00CF025D" w:rsidR="00C04FA5" w:rsidTr="3B8B009E" w14:paraId="4560CDE5"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left w:val="single" w:color="0070C0" w:sz="4" w:space="0"/>
              <w:bottom w:val="single" w:color="595959" w:themeColor="text1" w:themeTint="A6" w:sz="4" w:space="0"/>
            </w:tcBorders>
            <w:tcMar/>
          </w:tcPr>
          <w:p w:rsidRPr="000D72DF" w:rsidR="00C04FA5" w:rsidP="3B8B009E" w:rsidRDefault="00C04FA5" w14:paraId="6E77322D"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17.5</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95959" w:themeColor="text1" w:themeTint="A6" w:sz="4" w:space="0"/>
              <w:bottom w:val="single" w:color="595959" w:themeColor="text1" w:themeTint="A6" w:sz="4" w:space="0"/>
              <w:right w:val="single" w:color="0070C0" w:sz="4" w:space="0"/>
            </w:tcBorders>
            <w:tcMar/>
          </w:tcPr>
          <w:p w:rsidRPr="00980EA7" w:rsidR="00C04FA5" w:rsidP="00C04FA5" w:rsidRDefault="00C04FA5" w14:paraId="6DCCC901"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This might</w:t>
            </w:r>
            <w:r w:rsidR="3B8B009E">
              <w:rPr/>
              <w:t xml:space="preserve"> include </w:t>
            </w:r>
            <w:r w:rsidR="3B8B009E">
              <w:rPr/>
              <w:t xml:space="preserve">a </w:t>
            </w:r>
            <w:r w:rsidR="3B8B009E">
              <w:rPr/>
              <w:t>discussion of:</w:t>
            </w:r>
          </w:p>
          <w:p w:rsidRPr="00980EA7" w:rsidR="00C04FA5" w:rsidP="00C04FA5" w:rsidRDefault="00C04FA5" w14:paraId="6448117D"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3B8B009E">
              <w:rPr/>
              <w:t>t</w:t>
            </w:r>
            <w:r w:rsidR="3B8B009E">
              <w:rPr/>
              <w:t xml:space="preserve">he </w:t>
            </w:r>
            <w:r w:rsidR="3B8B009E">
              <w:rPr/>
              <w:t>scope of your voting activities;</w:t>
            </w:r>
          </w:p>
          <w:p w:rsidR="00C04FA5" w:rsidP="00C04FA5" w:rsidRDefault="00C04FA5" w14:paraId="3BD3D86E"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3B8B009E">
              <w:rPr/>
              <w:t>t</w:t>
            </w:r>
            <w:r w:rsidR="3B8B009E">
              <w:rPr/>
              <w:t>he objectives of your voting activities</w:t>
            </w:r>
            <w:r w:rsidR="3B8B009E">
              <w:rPr/>
              <w:t>;</w:t>
            </w:r>
          </w:p>
          <w:p w:rsidRPr="00980EA7" w:rsidR="00C04FA5" w:rsidP="00C04FA5" w:rsidRDefault="00C04FA5" w14:paraId="4922BCA4"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3B8B009E">
              <w:rPr/>
              <w:t>Your approach to E, S &amp; G resolutions</w:t>
            </w:r>
          </w:p>
          <w:p w:rsidRPr="00980EA7" w:rsidR="00C04FA5" w:rsidP="00C04FA5" w:rsidRDefault="00C04FA5" w14:paraId="54ABC0C2"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3B8B009E">
              <w:rPr/>
              <w:t>h</w:t>
            </w:r>
            <w:r w:rsidR="3B8B009E">
              <w:rPr/>
              <w:t>ow voting activities are related to your engag</w:t>
            </w:r>
            <w:r w:rsidR="3B8B009E">
              <w:rPr/>
              <w:t>ement and investment activities;</w:t>
            </w:r>
          </w:p>
          <w:p w:rsidRPr="00980EA7" w:rsidR="00C04FA5" w:rsidP="00C04FA5" w:rsidRDefault="00C04FA5" w14:paraId="5C0EC2DE"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3B8B009E">
              <w:rPr/>
              <w:t>h</w:t>
            </w:r>
            <w:r w:rsidR="3B8B009E">
              <w:rPr/>
              <w:t>ow, if at all, your voting approach differs between markets (</w:t>
            </w:r>
            <w:r w:rsidR="3B8B009E">
              <w:rPr/>
              <w:t xml:space="preserve">e.g., </w:t>
            </w:r>
            <w:r w:rsidR="3B8B009E">
              <w:rPr/>
              <w:t>if you do not use your voting r</w:t>
            </w:r>
            <w:r w:rsidR="3B8B009E">
              <w:rPr/>
              <w:t>ights in particular markets);</w:t>
            </w:r>
          </w:p>
          <w:p w:rsidRPr="00980EA7" w:rsidR="00C04FA5" w:rsidP="00C04FA5" w:rsidRDefault="00C04FA5" w14:paraId="3D56AA2C"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hether you pay particular attention to specific corporate gove</w:t>
            </w:r>
            <w:r w:rsidR="3B8B009E">
              <w:rPr/>
              <w:t>rnance guidelines or frameworks;</w:t>
            </w:r>
          </w:p>
          <w:p w:rsidRPr="00980EA7" w:rsidR="00C04FA5" w:rsidP="00C04FA5" w:rsidRDefault="00C04FA5" w14:paraId="40CB2690"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hether and how local regulatory or other requirements in</w:t>
            </w:r>
            <w:r w:rsidR="3B8B009E">
              <w:rPr/>
              <w:t>fluence your approach to voting; and/or</w:t>
            </w:r>
          </w:p>
          <w:p w:rsidRPr="00D96E4A" w:rsidR="00C04FA5" w:rsidP="00C04FA5" w:rsidRDefault="00C04FA5" w14:paraId="4C932E37"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hether you vote by proxy or in</w:t>
            </w:r>
            <w:r w:rsidR="3B8B009E">
              <w:rPr/>
              <w:t xml:space="preserve"> </w:t>
            </w:r>
            <w:r w:rsidR="3B8B009E">
              <w:rPr/>
              <w:t xml:space="preserve">person by attending </w:t>
            </w:r>
            <w:r w:rsidR="3B8B009E">
              <w:rPr/>
              <w:t>AGMs (or a combination of both),</w:t>
            </w:r>
          </w:p>
        </w:tc>
      </w:tr>
      <w:tr w:rsidRPr="00CF025D" w:rsidR="00C04FA5" w:rsidTr="3B8B009E" w14:paraId="5EBE9AA5"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595959" w:themeColor="text1" w:themeTint="A6" w:sz="4" w:space="0"/>
              <w:left w:val="single" w:color="0070C0" w:sz="4" w:space="0"/>
              <w:bottom w:val="single" w:color="595959" w:themeColor="text1" w:themeTint="A6" w:sz="4" w:space="0"/>
              <w:right w:val="single" w:color="0070C0" w:sz="4" w:space="0"/>
            </w:tcBorders>
            <w:tcMar/>
          </w:tcPr>
          <w:p w:rsidRPr="00980EA7" w:rsidR="00C04FA5" w:rsidP="00C04FA5" w:rsidRDefault="00C04FA5" w14:paraId="2DC7A2D5" w14:textId="77777777" w14:noSpellErr="1">
            <w:pPr>
              <w:pStyle w:val="INDICATORNUMBER"/>
            </w:pPr>
            <w:r w:rsidRPr="3B8B009E" w:rsidR="3B8B009E">
              <w:rPr>
                <w:rStyle w:val="IntenseEmphasis"/>
                <w:b w:val="1"/>
                <w:bCs w:val="1"/>
                <w:i w:val="0"/>
                <w:iCs w:val="0"/>
                <w:color w:val="595959" w:themeColor="text1" w:themeTint="A6" w:themeShade="FF"/>
              </w:rPr>
              <w:t>LOGIC</w:t>
            </w:r>
          </w:p>
        </w:tc>
      </w:tr>
      <w:tr w:rsidRPr="00CF025D" w:rsidR="00C04FA5" w:rsidTr="3B8B009E" w14:paraId="2E42FB54"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left w:val="single" w:color="0070C0" w:sz="4" w:space="0"/>
              <w:bottom w:val="single" w:color="595959" w:themeColor="text1" w:themeTint="A6" w:sz="4" w:space="0"/>
            </w:tcBorders>
            <w:tcMar/>
          </w:tcPr>
          <w:p w:rsidR="00C04FA5" w:rsidP="3B8B009E" w:rsidRDefault="00C04FA5" w14:paraId="513FA0E7"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17</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95959" w:themeColor="text1" w:themeTint="A6" w:sz="4" w:space="0"/>
              <w:bottom w:val="single" w:color="595959" w:themeColor="text1" w:themeTint="A6" w:sz="4" w:space="0"/>
              <w:right w:val="single" w:color="0070C0" w:sz="4" w:space="0"/>
            </w:tcBorders>
            <w:tcMar/>
          </w:tcPr>
          <w:p w:rsidR="00C04FA5" w:rsidP="00C04FA5" w:rsidRDefault="00C04FA5" w14:paraId="110CAC84"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[17.2], [17.3], [17.4] and [17.5] are applicable if you report ‘Yes’ in [17.1].</w:t>
            </w:r>
          </w:p>
        </w:tc>
      </w:tr>
      <w:tr w:rsidRPr="00CF025D" w:rsidR="00C04FA5" w:rsidTr="3B8B009E" w14:paraId="40748A8E"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595959" w:themeColor="text1" w:themeTint="A6" w:sz="4" w:space="0"/>
              <w:left w:val="single" w:color="0070C0" w:sz="4" w:space="0"/>
              <w:bottom w:val="single" w:color="595959" w:themeColor="text1" w:themeTint="A6" w:sz="4" w:space="0"/>
              <w:right w:val="single" w:color="0070C0" w:sz="4" w:space="0"/>
            </w:tcBorders>
            <w:tcMar/>
          </w:tcPr>
          <w:p w:rsidRPr="00615C5E" w:rsidR="00C04FA5" w:rsidP="3B8B009E" w:rsidRDefault="00C04FA5" w14:paraId="5AB081E8" w14:textId="77777777" w14:noSpellErr="1">
            <w:pPr>
              <w:pStyle w:val="INDICATORTEXT"/>
              <w:rPr>
                <w:i w:val="1"/>
                <w:iCs w:val="1"/>
              </w:rPr>
            </w:pPr>
            <w:r w:rsidRPr="3B8B009E" w:rsidR="3B8B009E">
              <w:rPr>
                <w:rStyle w:val="IntenseEmphasis"/>
                <w:i w:val="0"/>
                <w:iCs w:val="0"/>
                <w:color w:val="595959" w:themeColor="text1" w:themeTint="A6" w:themeShade="FF"/>
              </w:rPr>
              <w:t>ASSESSMENT</w:t>
            </w:r>
          </w:p>
        </w:tc>
      </w:tr>
      <w:tr w:rsidRPr="00CF025D" w:rsidR="00C04FA5" w:rsidTr="3B8B009E" w14:paraId="4DC39A05"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left w:val="single" w:color="0070C0" w:sz="4" w:space="0"/>
              <w:bottom w:val="nil"/>
            </w:tcBorders>
            <w:tcMar/>
          </w:tcPr>
          <w:p w:rsidR="00C04FA5" w:rsidP="3B8B009E" w:rsidRDefault="00C04FA5" w14:paraId="51F44B4B"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17</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95959" w:themeColor="text1" w:themeTint="A6" w:sz="4" w:space="0"/>
              <w:bottom w:val="single" w:color="5A5A5A" w:sz="4" w:space="0"/>
              <w:right w:val="single" w:color="0070C0" w:sz="4" w:space="0"/>
            </w:tcBorders>
            <w:tcMar/>
          </w:tcPr>
          <w:p w:rsidRPr="00AE7719" w:rsidR="00C04FA5" w:rsidP="00C04FA5" w:rsidRDefault="00C04FA5" w14:paraId="23F950B1"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w:t>
            </w:r>
            <w:r w:rsidRPr="3B8B009E">
              <w:rPr/>
              <w:t>Three</w:t>
            </w:r>
            <w:r w:rsidRPr="3B8B009E">
              <w:rPr/>
              <w:t xml:space="preserve"> </w:t>
            </w:r>
            <w:r w:rsidRPr="00FA40BC">
              <w:rPr>
                <w:rFonts w:ascii="Calibri" w:hAnsi="Wingdings" w:eastAsia="Calibri" w:cs="Times New Roman"/>
                <w:kern w:val="24"/>
                <w:szCs w:val="18"/>
              </w:rPr>
              <w:sym w:font="Wingdings" w:char="F0AB"/>
            </w:r>
          </w:p>
          <w:p w:rsidR="00C04FA5" w:rsidP="3B8B009E" w:rsidRDefault="00C04FA5" w14:paraId="2E9964FA"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3B8B009E">
              <w:rPr/>
              <w:t>The assessment of this indicator is based</w:t>
            </w:r>
            <w:r w:rsidR="3B8B009E">
              <w:rPr/>
              <w:t xml:space="preserve"> on your responses to [17.1</w:t>
            </w:r>
            <w:r w:rsidR="3B8B009E">
              <w:rPr/>
              <w:t>].</w:t>
            </w:r>
          </w:p>
        </w:tc>
      </w:tr>
      <w:tr w:rsidRPr="00CF025D" w:rsidR="00C04FA5" w:rsidTr="3B8B009E" w14:paraId="0299FE1D"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tcBorders>
            <w:tcMar/>
          </w:tcPr>
          <w:p w:rsidR="00C04FA5" w:rsidP="00C04FA5" w:rsidRDefault="00C04FA5" w14:paraId="63F88B6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95959" w:themeColor="text1" w:themeTint="A6" w:sz="4" w:space="0"/>
              <w:bottom w:val="single" w:color="5A5A5A" w:sz="4" w:space="0"/>
              <w:right w:val="single" w:color="0070C0" w:sz="4" w:space="0"/>
            </w:tcBorders>
            <w:tcMar/>
          </w:tcPr>
          <w:p w:rsidR="00C04FA5" w:rsidP="00C04FA5" w:rsidRDefault="00C04FA5" w14:paraId="5109DE17"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3B8B009E" w:rsidR="3B8B009E">
              <w:rPr>
                <w:rFonts w:ascii="Calibri" w:hAnsi="Calibri" w:eastAsia="Calibri" w:cs="Calibri"/>
                <w:b w:val="1"/>
                <w:bCs w:val="1"/>
              </w:rPr>
              <w:t>Indicator scoring methodology</w:t>
            </w:r>
          </w:p>
        </w:tc>
      </w:tr>
      <w:tr w:rsidRPr="00CF025D" w:rsidR="00C04FA5" w:rsidTr="3B8B009E" w14:paraId="59AE6FDA"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tcBorders>
            <w:tcMar/>
          </w:tcPr>
          <w:p w:rsidR="00C04FA5" w:rsidP="00C04FA5" w:rsidRDefault="00C04FA5" w14:paraId="68B6454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595959" w:themeColor="text1" w:themeTint="A6" w:sz="4" w:space="0"/>
              <w:bottom w:val="single" w:color="5A5A5A" w:sz="4" w:space="0"/>
            </w:tcBorders>
            <w:tcMar/>
          </w:tcPr>
          <w:p w:rsidRPr="00FA40BC" w:rsidR="00C04FA5" w:rsidP="3B8B009E" w:rsidRDefault="00C04FA5" w14:paraId="338C64C0"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855" w:type="dxa"/>
            <w:tcBorders>
              <w:top w:val="single" w:color="595959" w:themeColor="text1" w:themeTint="A6" w:sz="4" w:space="0"/>
              <w:bottom w:val="single" w:color="5A5A5A" w:sz="4" w:space="0"/>
            </w:tcBorders>
            <w:tcMar/>
          </w:tcPr>
          <w:p w:rsidR="00C04FA5" w:rsidP="00C04FA5" w:rsidRDefault="00C04FA5" w14:paraId="2C01EDD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407" w:type="dxa"/>
            <w:tcBorders>
              <w:top w:val="single" w:color="595959" w:themeColor="text1" w:themeTint="A6" w:sz="4" w:space="0"/>
              <w:bottom w:val="single" w:color="5A5A5A" w:sz="4" w:space="0"/>
              <w:right w:val="single" w:color="0070C0" w:sz="4" w:space="0"/>
            </w:tcBorders>
            <w:tcMar/>
          </w:tcPr>
          <w:p w:rsidR="00C04FA5" w:rsidP="00C04FA5" w:rsidRDefault="00C04FA5" w14:paraId="610D637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3B8B009E" w:rsidR="3B8B009E">
              <w:rPr>
                <w:b w:val="1"/>
                <w:bCs w:val="1"/>
              </w:rPr>
              <w:t>Further Details</w:t>
            </w:r>
          </w:p>
        </w:tc>
      </w:tr>
      <w:tr w:rsidRPr="00CF025D" w:rsidR="00C04FA5" w:rsidTr="3B8B009E" w14:paraId="770DBEB6"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tcBorders>
            <w:tcMar/>
          </w:tcPr>
          <w:p w:rsidR="00C04FA5" w:rsidP="00C04FA5" w:rsidRDefault="00C04FA5" w14:paraId="1405D5F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595959" w:themeColor="text1" w:themeTint="A6" w:sz="4" w:space="0"/>
              <w:bottom w:val="single" w:color="5A5A5A" w:sz="4" w:space="0"/>
            </w:tcBorders>
            <w:tcMar/>
          </w:tcPr>
          <w:p w:rsidRPr="0062074A" w:rsidR="00C04FA5" w:rsidP="00C04FA5" w:rsidRDefault="00C04FA5" w14:paraId="3EED2690"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 xml:space="preserve">‘No’ </w:t>
            </w:r>
          </w:p>
        </w:tc>
        <w:tc>
          <w:tcPr>
            <w:cnfStyle w:val="000000000000" w:firstRow="0" w:lastRow="0" w:firstColumn="0" w:lastColumn="0" w:oddVBand="0" w:evenVBand="0" w:oddHBand="0" w:evenHBand="0" w:firstRowFirstColumn="0" w:firstRowLastColumn="0" w:lastRowFirstColumn="0" w:lastRowLastColumn="0"/>
            <w:tcW w:w="1855" w:type="dxa"/>
            <w:tcBorders>
              <w:top w:val="single" w:color="595959" w:themeColor="text1" w:themeTint="A6" w:sz="4" w:space="0"/>
              <w:bottom w:val="single" w:color="5A5A5A" w:sz="4" w:space="0"/>
            </w:tcBorders>
            <w:tcMar/>
          </w:tcPr>
          <w:p w:rsidRPr="0042063C" w:rsidR="00C04FA5" w:rsidP="00C04FA5" w:rsidRDefault="00C04FA5" w14:paraId="2AED3C01"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2407" w:type="dxa"/>
            <w:tcBorders>
              <w:top w:val="single" w:color="595959" w:themeColor="text1" w:themeTint="A6" w:sz="4" w:space="0"/>
              <w:bottom w:val="single" w:color="5A5A5A" w:sz="4" w:space="0"/>
              <w:right w:val="single" w:color="0070C0" w:sz="4" w:space="0"/>
            </w:tcBorders>
            <w:tcMar/>
          </w:tcPr>
          <w:p w:rsidR="00C04FA5" w:rsidP="00C04FA5" w:rsidRDefault="00C04FA5" w14:paraId="6A23B619"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C04FA5" w:rsidTr="3B8B009E" w14:paraId="57EF6C2A"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tcBorders>
            <w:tcMar/>
          </w:tcPr>
          <w:p w:rsidR="00C04FA5" w:rsidP="00C04FA5" w:rsidRDefault="00C04FA5" w14:paraId="655A3FF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595959" w:themeColor="text1" w:themeTint="A6" w:sz="4" w:space="0"/>
              <w:bottom w:val="single" w:color="5A5A5A" w:sz="4" w:space="0"/>
            </w:tcBorders>
            <w:tcMar/>
          </w:tcPr>
          <w:p w:rsidRPr="00502B96" w:rsidR="00C04FA5" w:rsidP="00C04FA5" w:rsidRDefault="00C04FA5" w14:paraId="52546CF3"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'Yes' in LEA 17.1 and one selection in LEA 17.2.</w:t>
            </w:r>
          </w:p>
        </w:tc>
        <w:tc>
          <w:tcPr>
            <w:cnfStyle w:val="000000000000" w:firstRow="0" w:lastRow="0" w:firstColumn="0" w:lastColumn="0" w:oddVBand="0" w:evenVBand="0" w:oddHBand="0" w:evenHBand="0" w:firstRowFirstColumn="0" w:firstRowLastColumn="0" w:lastRowFirstColumn="0" w:lastRowLastColumn="0"/>
            <w:tcW w:w="1855" w:type="dxa"/>
            <w:tcBorders>
              <w:top w:val="single" w:color="595959" w:themeColor="text1" w:themeTint="A6" w:sz="4" w:space="0"/>
              <w:bottom w:val="single" w:color="5A5A5A" w:sz="4" w:space="0"/>
            </w:tcBorders>
            <w:tcMar/>
          </w:tcPr>
          <w:p w:rsidRPr="00FA40BC" w:rsidR="00C04FA5" w:rsidP="00C04FA5" w:rsidRDefault="00C04FA5" w14:paraId="0BE4830B" w14:textId="77777777">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FA40BC">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407" w:type="dxa"/>
            <w:tcBorders>
              <w:top w:val="single" w:color="595959" w:themeColor="text1" w:themeTint="A6" w:sz="4" w:space="0"/>
              <w:bottom w:val="single" w:color="5A5A5A" w:sz="4" w:space="0"/>
              <w:right w:val="single" w:color="0070C0" w:sz="4" w:space="0"/>
            </w:tcBorders>
            <w:tcMar/>
          </w:tcPr>
          <w:p w:rsidR="00C04FA5" w:rsidP="00C04FA5" w:rsidRDefault="00C04FA5" w14:paraId="5883EB87"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C04FA5" w:rsidTr="3B8B009E" w14:paraId="239B49DF"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tcBorders>
            <w:tcMar/>
          </w:tcPr>
          <w:p w:rsidR="00C04FA5" w:rsidP="00C04FA5" w:rsidRDefault="00C04FA5" w14:paraId="1715641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595959" w:themeColor="text1" w:themeTint="A6" w:sz="4" w:space="0"/>
              <w:bottom w:val="single" w:color="5A5A5A" w:sz="4" w:space="0"/>
            </w:tcBorders>
            <w:tcMar/>
          </w:tcPr>
          <w:p w:rsidRPr="00502B96" w:rsidR="00C04FA5" w:rsidP="00C04FA5" w:rsidRDefault="00C04FA5" w14:paraId="2AADC895"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'Yes' in LEA 17.1 and up to two selections</w:t>
            </w:r>
            <w:r w:rsidR="3B8B009E">
              <w:rPr/>
              <w:t xml:space="preserve"> in LEA 17.2.</w:t>
            </w:r>
          </w:p>
        </w:tc>
        <w:tc>
          <w:tcPr>
            <w:cnfStyle w:val="000000000000" w:firstRow="0" w:lastRow="0" w:firstColumn="0" w:lastColumn="0" w:oddVBand="0" w:evenVBand="0" w:oddHBand="0" w:evenHBand="0" w:firstRowFirstColumn="0" w:firstRowLastColumn="0" w:lastRowFirstColumn="0" w:lastRowLastColumn="0"/>
            <w:tcW w:w="1855" w:type="dxa"/>
            <w:tcBorders>
              <w:top w:val="single" w:color="595959" w:themeColor="text1" w:themeTint="A6" w:sz="4" w:space="0"/>
              <w:bottom w:val="single" w:color="5A5A5A" w:sz="4" w:space="0"/>
            </w:tcBorders>
            <w:tcMar/>
          </w:tcPr>
          <w:p w:rsidRPr="00FA40BC" w:rsidR="00C04FA5" w:rsidP="00C04FA5" w:rsidRDefault="00C04FA5" w14:paraId="67F4CA21" w14:textId="77777777">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407" w:type="dxa"/>
            <w:tcBorders>
              <w:top w:val="single" w:color="595959" w:themeColor="text1" w:themeTint="A6" w:sz="4" w:space="0"/>
              <w:bottom w:val="single" w:color="5A5A5A" w:sz="4" w:space="0"/>
              <w:right w:val="single" w:color="0070C0" w:sz="4" w:space="0"/>
            </w:tcBorders>
            <w:tcMar/>
          </w:tcPr>
          <w:p w:rsidR="00C04FA5" w:rsidP="00C04FA5" w:rsidRDefault="00C04FA5" w14:paraId="34FB3133"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C04FA5" w:rsidTr="3B8B009E" w14:paraId="4F6088E6"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tcBorders>
            <w:tcMar/>
          </w:tcPr>
          <w:p w:rsidR="00C04FA5" w:rsidP="00C04FA5" w:rsidRDefault="00C04FA5" w14:paraId="176DA96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828" w:type="dxa"/>
            <w:tcBorders>
              <w:top w:val="single" w:color="595959" w:themeColor="text1" w:themeTint="A6" w:sz="4" w:space="0"/>
              <w:bottom w:val="single" w:color="0070C0" w:sz="4" w:space="0"/>
            </w:tcBorders>
            <w:tcMar/>
          </w:tcPr>
          <w:p w:rsidRPr="00502B96" w:rsidR="00C04FA5" w:rsidP="00C04FA5" w:rsidRDefault="00C04FA5" w14:paraId="6508D9DD"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'Yes' in LEA 17.1 and three or more selections in LEA 17.2.</w:t>
            </w:r>
          </w:p>
        </w:tc>
        <w:tc>
          <w:tcPr>
            <w:cnfStyle w:val="000000000000" w:firstRow="0" w:lastRow="0" w:firstColumn="0" w:lastColumn="0" w:oddVBand="0" w:evenVBand="0" w:oddHBand="0" w:evenHBand="0" w:firstRowFirstColumn="0" w:firstRowLastColumn="0" w:lastRowFirstColumn="0" w:lastRowLastColumn="0"/>
            <w:tcW w:w="1855" w:type="dxa"/>
            <w:tcBorders>
              <w:top w:val="single" w:color="595959" w:themeColor="text1" w:themeTint="A6" w:sz="4" w:space="0"/>
              <w:bottom w:val="single" w:color="0070C0" w:sz="4" w:space="0"/>
            </w:tcBorders>
            <w:tcMar/>
          </w:tcPr>
          <w:p w:rsidRPr="00FA40BC" w:rsidR="00C04FA5" w:rsidP="00C04FA5" w:rsidRDefault="00C04FA5" w14:paraId="1F9AE062" w14:textId="77777777">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407" w:type="dxa"/>
            <w:tcBorders>
              <w:top w:val="single" w:color="595959" w:themeColor="text1" w:themeTint="A6" w:sz="4" w:space="0"/>
              <w:bottom w:val="single" w:color="0070C0" w:sz="4" w:space="0"/>
              <w:right w:val="single" w:color="0070C0" w:sz="4" w:space="0"/>
            </w:tcBorders>
            <w:tcMar/>
          </w:tcPr>
          <w:p w:rsidR="00C04FA5" w:rsidP="00C04FA5" w:rsidRDefault="00C04FA5" w14:paraId="139ED510"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rsidR="00C04FA5" w:rsidP="00C04FA5" w:rsidRDefault="00C04FA5" w14:paraId="4570C156" w14:textId="77777777">
      <w:pPr>
        <w:pStyle w:val="INDICATORNUMBER"/>
      </w:pPr>
    </w:p>
    <w:p w:rsidR="00C04FA5" w:rsidP="00C04FA5" w:rsidRDefault="00C04FA5" w14:paraId="11B5DBA8" w14:textId="77777777">
      <w:pPr>
        <w:widowControl/>
        <w:autoSpaceDE/>
        <w:autoSpaceDN/>
        <w:adjustRightInd/>
        <w:spacing w:before="0" w:after="0" w:line="240" w:lineRule="auto"/>
      </w:pPr>
    </w:p>
    <w:p w:rsidR="00C04FA5" w:rsidP="00C04FA5" w:rsidRDefault="00C04FA5" w14:paraId="08B88697" w14:textId="77777777">
      <w:pPr>
        <w:widowControl/>
        <w:autoSpaceDE/>
        <w:autoSpaceDN/>
        <w:adjustRightInd/>
        <w:spacing w:before="0" w:after="0" w:line="240" w:lineRule="auto"/>
      </w:pPr>
    </w:p>
    <w:p w:rsidR="00C04FA5" w:rsidP="00C04FA5" w:rsidRDefault="00C04FA5" w14:paraId="2A0FF811" w14:textId="77777777">
      <w:pPr>
        <w:widowControl/>
        <w:autoSpaceDE/>
        <w:autoSpaceDN/>
        <w:adjustRightInd/>
        <w:spacing w:before="0" w:after="0" w:line="240" w:lineRule="auto"/>
        <w:sectPr w:rsidR="00C04FA5" w:rsidSect="00644696">
          <w:headerReference w:type="first" r:id="rId40"/>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C04FA5" w:rsidTr="3B8B009E" w14:paraId="4E87C37B" w14:textId="77777777">
        <w:trPr>
          <w:trHeight w:val="387"/>
        </w:trPr>
        <w:tc>
          <w:tcPr>
            <w:cnfStyle w:val="000000000000" w:firstRow="0" w:lastRow="0" w:firstColumn="0" w:lastColumn="0" w:oddVBand="0" w:evenVBand="0" w:oddHBand="0" w:evenHBand="0" w:firstRowFirstColumn="0" w:firstRowLastColumn="0" w:lastRowFirstColumn="0" w:lastRowLastColumn="0"/>
            <w:tcW w:w="709" w:type="dxa"/>
            <w:tcMar/>
          </w:tcPr>
          <w:p w:rsidRPr="00ED1D5A" w:rsidR="00C04FA5" w:rsidP="00C04FA5" w:rsidRDefault="00C04FA5" w14:paraId="41AC7A45"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16EE6BF8" wp14:editId="53B0D153">
                  <wp:extent cx="330200" cy="330200"/>
                  <wp:effectExtent l="0" t="0" r="0" b="0"/>
                  <wp:docPr id="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Mar/>
          </w:tcPr>
          <w:p w:rsidRPr="00041E34" w:rsidR="00C04FA5" w:rsidP="3B8B009E" w:rsidRDefault="00C04FA5" w14:paraId="10DB7798" w14:textId="77777777" w14:noSpellErr="1">
            <w:pPr>
              <w:pStyle w:val="Heading3"/>
              <w:outlineLvl w:val="2"/>
              <w:rPr>
                <w:rStyle w:val="IntenseEmphasis"/>
                <w:b w:val="1"/>
                <w:bCs w:val="1"/>
                <w:i w:val="0"/>
                <w:iCs w:val="0"/>
                <w:color w:val="FFFFFF" w:themeColor="background1" w:themeTint="FF" w:themeShade="FF"/>
              </w:rPr>
            </w:pPr>
            <w:bookmarkStart w:name="_Toc467226090" w:id="18"/>
            <w:r w:rsidRPr="3B8B009E">
              <w:rPr>
                <w:rStyle w:val="IntenseEmphasis"/>
                <w:b w:val="1"/>
                <w:bCs w:val="1"/>
                <w:i w:val="0"/>
                <w:iCs w:val="0"/>
                <w:color w:val="FFFFFF" w:themeColor="background1"/>
              </w:rPr>
              <w:t>PROCESS</w:t>
            </w:r>
            <w:bookmarkEnd w:id="18"/>
          </w:p>
        </w:tc>
      </w:tr>
    </w:tbl>
    <w:p w:rsidR="00C04FA5" w:rsidP="00C04FA5" w:rsidRDefault="00C04FA5" w14:paraId="4963278A"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04FA5" w:rsidTr="3B8B009E" w14:paraId="4F18830C"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04FA5" w:rsidP="00C04FA5" w:rsidRDefault="00C04FA5" w14:paraId="7BF0BB83"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04FA5" w:rsidP="3B8B009E" w:rsidRDefault="00C04FA5" w14:paraId="5D567D62"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C04FA5" w:rsidP="3B8B009E" w:rsidRDefault="00C04FA5" w14:paraId="5A150EE9"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04FA5" w:rsidP="3B8B009E" w:rsidRDefault="00C04FA5" w14:paraId="74E9F993"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C04FA5" w:rsidTr="3B8B009E" w14:paraId="77DE75D2"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04FA5" w:rsidP="3B8B009E" w:rsidRDefault="00C04FA5" w14:paraId="7A684CEE"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18</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04FA5" w:rsidP="3B8B009E" w:rsidRDefault="00C04FA5" w14:paraId="0E5C440B"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C04FA5" w:rsidP="3B8B009E" w:rsidRDefault="00C04FA5" w14:paraId="04AB1DF6"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04FA5" w:rsidP="3B8B009E" w:rsidRDefault="00C04FA5" w14:paraId="33A9102E"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C04FA5" w:rsidP="00C04FA5" w:rsidRDefault="00C04FA5" w14:paraId="2C5AF393"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4121"/>
        <w:gridCol w:w="3969"/>
      </w:tblGrid>
      <w:tr w:rsidR="00C04FA5" w:rsidTr="3B8B009E" w14:paraId="4D2BCB0B"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70C0" w:sz="4" w:space="0"/>
              <w:left w:val="single" w:color="0070C0" w:sz="4" w:space="0"/>
              <w:bottom w:val="single" w:color="0070C0" w:sz="4" w:space="0"/>
            </w:tcBorders>
            <w:shd w:val="clear" w:color="auto" w:fill="00B0F0"/>
            <w:tcMar/>
          </w:tcPr>
          <w:p w:rsidRPr="00903B63" w:rsidR="00C04FA5" w:rsidP="3B8B009E" w:rsidRDefault="00C04FA5" w14:paraId="383F12AA"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18</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bottom w:val="single" w:color="0070C0" w:sz="4" w:space="0"/>
              <w:right w:val="single" w:color="0070C0" w:sz="4" w:space="0"/>
            </w:tcBorders>
            <w:shd w:val="clear" w:color="auto" w:fill="0070C0"/>
            <w:tcMar/>
          </w:tcPr>
          <w:p w:rsidRPr="00903B63" w:rsidR="00C04FA5" w:rsidP="3B8B009E" w:rsidRDefault="00C04FA5" w14:paraId="66BBC970"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C04FA5" w:rsidTr="3B8B009E" w14:paraId="767A7958"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left w:val="single" w:color="0070C0" w:sz="4" w:space="0"/>
            </w:tcBorders>
            <w:tcMar/>
            <w:vAlign w:val="top"/>
          </w:tcPr>
          <w:p w:rsidR="00C04FA5" w:rsidP="3B8B009E" w:rsidRDefault="00C04FA5" w14:paraId="24193A6B"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18.1</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right w:val="single" w:color="0070C0" w:sz="4" w:space="0"/>
            </w:tcBorders>
            <w:shd w:val="clear" w:color="auto" w:fill="DAEEF3" w:themeFill="accent5" w:themeFillTint="33"/>
            <w:tcMar/>
          </w:tcPr>
          <w:p w:rsidRPr="00080CD4" w:rsidR="00C04FA5" w:rsidP="00C04FA5" w:rsidRDefault="00C04FA5" w14:paraId="76E2D10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Indicate how you typically make your (proxy)</w:t>
            </w:r>
            <w:r w:rsidR="3B8B009E">
              <w:rPr/>
              <w:t xml:space="preserve"> </w:t>
            </w:r>
            <w:r w:rsidR="3B8B009E">
              <w:rPr/>
              <w:t>voting decisions.</w:t>
            </w:r>
          </w:p>
        </w:tc>
      </w:tr>
      <w:tr w:rsidR="00C04FA5" w:rsidTr="3B8B009E" w14:paraId="799CCC53" w14:textId="77777777">
        <w:trPr>
          <w:trHeight w:val="412"/>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color="0070C0" w:sz="4" w:space="0"/>
            </w:tcBorders>
            <w:tcMar/>
            <w:vAlign w:val="top"/>
          </w:tcPr>
          <w:p w:rsidR="00C04FA5" w:rsidP="00C04FA5" w:rsidRDefault="00C04FA5" w14:paraId="538E29F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21"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Mar/>
          </w:tcPr>
          <w:p w:rsidRPr="00D96E4A" w:rsidR="00C04FA5" w:rsidP="3B8B009E" w:rsidRDefault="00C04FA5" w14:paraId="0FECD275" w14:textId="77777777" w14:noSpellErr="1">
            <w:pPr>
              <w:spacing w:after="0"/>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Approach</w:t>
            </w:r>
          </w:p>
        </w:tc>
        <w:tc>
          <w:tcPr>
            <w:cnfStyle w:val="000000000000" w:firstRow="0" w:lastRow="0" w:firstColumn="0" w:lastColumn="0" w:oddVBand="0" w:evenVBand="0" w:oddHBand="0" w:evenHBand="0" w:firstRowFirstColumn="0" w:firstRowLastColumn="0" w:lastRowFirstColumn="0" w:lastRowLastColumn="0"/>
            <w:tcW w:w="3969" w:type="dxa"/>
            <w:tcBorders>
              <w:top w:val="nil"/>
              <w:left w:val="single" w:color="D9D9D9" w:themeColor="background1" w:themeShade="D9" w:sz="4" w:space="0"/>
              <w:bottom w:val="single" w:color="A6A6A6" w:themeColor="background1" w:themeShade="A6" w:sz="4" w:space="0"/>
              <w:right w:val="single" w:color="0070C0" w:sz="4" w:space="0"/>
            </w:tcBorders>
            <w:shd w:val="clear" w:color="auto" w:fill="A6A6A6" w:themeFill="background1" w:themeFillShade="A6"/>
            <w:tcMar/>
          </w:tcPr>
          <w:p w:rsidRPr="00D96E4A" w:rsidR="00C04FA5" w:rsidP="3B8B009E" w:rsidRDefault="006762E9" w14:paraId="0B52914C" w14:textId="299698AA" w14:noSpellErr="1">
            <w:pPr>
              <w:spacing w:after="0"/>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 xml:space="preserve">Based </w:t>
            </w:r>
            <w:r w:rsidRPr="3B8B009E" w:rsidR="3B8B009E">
              <w:rPr>
                <w:b w:val="1"/>
                <w:bCs w:val="1"/>
                <w:color w:val="FFFFFF" w:themeColor="background1" w:themeTint="FF" w:themeShade="FF"/>
                <w:sz w:val="18"/>
                <w:szCs w:val="18"/>
              </w:rPr>
              <w:t>on</w:t>
            </w:r>
          </w:p>
        </w:tc>
      </w:tr>
      <w:tr w:rsidR="00C04FA5" w:rsidTr="3B8B009E" w14:paraId="35CC9F63"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tcBorders>
            <w:vAlign w:val="top"/>
          </w:tcPr>
          <w:p w:rsidR="00C04FA5" w:rsidP="00C04FA5" w:rsidRDefault="00C04FA5" w14:paraId="0F57837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2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00C04FA5" w:rsidRDefault="00C04FA5" w14:paraId="2B5A401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Pr/>
              <w:t xml:space="preserve"> We use our own research or voting team and make voting decisions without the use of service providers.</w:t>
            </w: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00C04FA5" w:rsidP="00C04FA5" w:rsidRDefault="00C04FA5" w14:paraId="405AB65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Pr/>
              <w:t xml:space="preserve"> Our own voting policy</w:t>
            </w:r>
          </w:p>
          <w:p w:rsidR="00C04FA5" w:rsidP="00C04FA5" w:rsidRDefault="00C04FA5" w14:paraId="7311C93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Pr/>
              <w:t xml:space="preserve"> Our clients' requests or policy</w:t>
            </w:r>
          </w:p>
          <w:p w:rsidR="00C04FA5" w:rsidP="00C04FA5" w:rsidRDefault="00C04FA5" w14:paraId="0C626515" w14:textId="77777777" w14:noSpellErr="1">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Pr/>
              <w:t xml:space="preserve"> Other; explain</w:t>
            </w:r>
            <w:r w:rsidRPr="00F80163">
              <w:rPr/>
              <w:t>__________</w:t>
            </w:r>
          </w:p>
        </w:tc>
      </w:tr>
      <w:tr w:rsidR="00C04FA5" w:rsidTr="3B8B009E" w14:paraId="768016D2" w14:textId="77777777">
        <w:trPr>
          <w:trHeight w:val="43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tcBorders>
            <w:vAlign w:val="top"/>
          </w:tcPr>
          <w:p w:rsidR="00C04FA5" w:rsidP="00C04FA5" w:rsidRDefault="00C04FA5" w14:paraId="060B5AC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2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00C04FA5" w:rsidRDefault="00C04FA5" w14:paraId="7CA5640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Pr/>
              <w:t xml:space="preserve"> We hire a service provider that makes voting recommendations and/or provides research that we use to inform our voting decisions.</w:t>
            </w: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00C04FA5" w:rsidP="00C04FA5" w:rsidRDefault="00C04FA5" w14:paraId="6FFAFFB6" w14:textId="77777777" w14:noSpellErr="1">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Pr/>
              <w:t xml:space="preserve"> The service provider voting policy we sign off on</w:t>
            </w:r>
          </w:p>
          <w:p w:rsidR="00C04FA5" w:rsidP="00C04FA5" w:rsidRDefault="00C04FA5" w14:paraId="0B30D88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Pr/>
              <w:t xml:space="preserve"> Our own voting policy</w:t>
            </w:r>
          </w:p>
          <w:p w:rsidR="00C04FA5" w:rsidP="00C04FA5" w:rsidRDefault="00C04FA5" w14:paraId="6BEFDD81" w14:textId="77777777" w14:noSpellErr="1">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Pr/>
              <w:t xml:space="preserve"> Our clients' requests or policy</w:t>
            </w:r>
          </w:p>
          <w:p w:rsidR="00C04FA5" w:rsidP="00C04FA5" w:rsidRDefault="00C04FA5" w14:paraId="6C11809E" w14:textId="77777777" w14:noSpellErr="1">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Pr/>
              <w:t xml:space="preserve"> Other; explain</w:t>
            </w:r>
            <w:r w:rsidRPr="00F80163">
              <w:rPr/>
              <w:t>__________</w:t>
            </w:r>
          </w:p>
        </w:tc>
      </w:tr>
      <w:tr w:rsidR="00C04FA5" w:rsidTr="3B8B009E" w14:paraId="38641B7A"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tcBorders>
            <w:vAlign w:val="top"/>
          </w:tcPr>
          <w:p w:rsidR="00C04FA5" w:rsidP="00C04FA5" w:rsidRDefault="00C04FA5" w14:paraId="2AF8660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2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00C04FA5" w:rsidRDefault="00C04FA5" w14:paraId="166E2DF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Pr/>
              <w:t xml:space="preserve"> We hire service provider(s) that make voting decisions on our behalf, except for some pre-defined scenarios for </w:t>
            </w:r>
            <w:r w:rsidDel="001655D7">
              <w:rPr/>
              <w:t>which</w:t>
            </w:r>
            <w:r>
              <w:rPr/>
              <w:t xml:space="preserve"> we review and make voting decisions.</w:t>
            </w: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00C04FA5" w:rsidP="00C04FA5" w:rsidRDefault="00C04FA5" w14:paraId="1BE67BB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Pr/>
              <w:t xml:space="preserve"> The service provider voting policy we sign off on</w:t>
            </w:r>
          </w:p>
          <w:p w:rsidR="00C04FA5" w:rsidP="00C04FA5" w:rsidRDefault="00C04FA5" w14:paraId="7425795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Pr/>
              <w:t xml:space="preserve"> Our own voting policy</w:t>
            </w:r>
          </w:p>
          <w:p w:rsidR="00C04FA5" w:rsidP="00C04FA5" w:rsidRDefault="00C04FA5" w14:paraId="5CACF89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Pr/>
              <w:t xml:space="preserve"> Our clients' requests or policy</w:t>
            </w:r>
          </w:p>
          <w:p w:rsidR="00C04FA5" w:rsidP="00C04FA5" w:rsidRDefault="00C04FA5" w14:paraId="72C9879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Pr/>
              <w:t xml:space="preserve"> Other; explain</w:t>
            </w:r>
            <w:r w:rsidRPr="00F80163">
              <w:rPr/>
              <w:t>__________</w:t>
            </w:r>
          </w:p>
        </w:tc>
      </w:tr>
      <w:tr w:rsidR="00C04FA5" w:rsidTr="3B8B009E" w14:paraId="2E2E8B57" w14:textId="77777777">
        <w:trPr>
          <w:trHeight w:val="432"/>
        </w:trPr>
        <w:tc>
          <w:tcPr>
            <w:cnfStyle w:val="001000000000" w:firstRow="0" w:lastRow="0" w:firstColumn="1" w:lastColumn="0" w:oddVBand="0" w:evenVBand="0" w:oddHBand="0" w:evenHBand="0" w:firstRowFirstColumn="0" w:firstRowLastColumn="0" w:lastRowFirstColumn="0" w:lastRowLastColumn="0"/>
            <w:tcW w:w="1124" w:type="dxa"/>
            <w:tcBorders>
              <w:left w:val="single" w:color="0070C0" w:sz="4" w:space="0"/>
            </w:tcBorders>
            <w:tcMar/>
            <w:vAlign w:val="top"/>
          </w:tcPr>
          <w:p w:rsidR="00C04FA5" w:rsidP="00C04FA5" w:rsidRDefault="00C04FA5" w14:paraId="737EECF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2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00C04FA5" w:rsidRDefault="00C04FA5" w14:paraId="67558ACE" w14:textId="77777777" w14:noSpellErr="1">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Pr/>
              <w:t xml:space="preserve"> We hire service provider(s) that make voting decisions on our behalf.</w:t>
            </w: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00C04FA5" w:rsidP="00C04FA5" w:rsidRDefault="00C04FA5" w14:paraId="57BB0156" w14:textId="77777777" w14:noSpellErr="1">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Pr/>
              <w:t xml:space="preserve"> The service provider voting policy we sign off on</w:t>
            </w:r>
          </w:p>
          <w:p w:rsidR="00C04FA5" w:rsidP="00C04FA5" w:rsidRDefault="00C04FA5" w14:paraId="3C2F2DC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Pr/>
              <w:t xml:space="preserve"> Our own voting policy</w:t>
            </w:r>
          </w:p>
          <w:p w:rsidR="00C04FA5" w:rsidP="00C04FA5" w:rsidRDefault="00C04FA5" w14:paraId="78FC674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Pr/>
              <w:t xml:space="preserve"> Our clients' requests or policy</w:t>
            </w:r>
          </w:p>
          <w:p w:rsidR="00C04FA5" w:rsidP="00C04FA5" w:rsidRDefault="00C04FA5" w14:paraId="0613519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Pr/>
              <w:t xml:space="preserve"> Other; explain</w:t>
            </w:r>
            <w:r w:rsidRPr="00F80163">
              <w:rPr/>
              <w:t>__________</w:t>
            </w:r>
          </w:p>
        </w:tc>
      </w:tr>
      <w:tr w:rsidR="00C04FA5" w:rsidTr="3B8B009E" w14:paraId="577472E7"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0070C0" w:sz="4" w:space="0"/>
              <w:left w:val="single" w:color="0070C0" w:sz="4" w:space="0"/>
            </w:tcBorders>
            <w:tcMar/>
            <w:vAlign w:val="top"/>
          </w:tcPr>
          <w:p w:rsidRPr="00AE100E" w:rsidR="00C04FA5" w:rsidP="3B8B009E" w:rsidRDefault="00C04FA5" w14:paraId="4AA44EE3"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18.2</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0070C0" w:sz="4" w:space="0"/>
              <w:right w:val="single" w:color="0070C0" w:sz="4" w:space="0"/>
            </w:tcBorders>
            <w:shd w:val="clear" w:color="auto" w:fill="DAEEF3" w:themeFill="accent5" w:themeFillTint="33"/>
            <w:tcMar/>
          </w:tcPr>
          <w:p w:rsidRPr="001C0916" w:rsidR="00C04FA5" w:rsidP="00C04FA5" w:rsidRDefault="00C04FA5" w14:paraId="1C7342D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p>
          <w:p w:rsidRPr="005B4C52" w:rsidR="00C04FA5" w:rsidP="00C04FA5" w:rsidRDefault="00C04FA5" w14:paraId="0CD80CE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C04FA5" w:rsidTr="3B8B009E" w14:paraId="06EF5D12"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bottom w:val="single" w:color="0070C0" w:sz="4" w:space="0"/>
            </w:tcBorders>
          </w:tcPr>
          <w:p w:rsidR="00C04FA5" w:rsidP="00C04FA5" w:rsidRDefault="00C04FA5" w14:paraId="2968F87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0070C0" w:sz="4" w:space="0"/>
              <w:right w:val="single" w:color="0070C0" w:sz="4" w:space="0"/>
            </w:tcBorders>
            <w:shd w:val="clear" w:color="auto" w:fill="auto"/>
            <w:tcMar/>
          </w:tcPr>
          <w:p w:rsidR="00C04FA5" w:rsidP="00C04FA5" w:rsidRDefault="00C04FA5" w14:paraId="3B1099F7"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C04FA5" w:rsidP="00C04FA5" w:rsidRDefault="00C04FA5" w14:paraId="27D221D4" w14:textId="77777777">
      <w:pPr>
        <w:pStyle w:val="INDICATORNUMBER"/>
      </w:pPr>
    </w:p>
    <w:p w:rsidR="00C04FA5" w:rsidP="00C04FA5" w:rsidRDefault="00C04FA5" w14:paraId="436894E3" w14:textId="77777777">
      <w:pPr>
        <w:widowControl/>
        <w:autoSpaceDE/>
        <w:autoSpaceDN/>
        <w:adjustRightInd/>
        <w:spacing w:before="0" w:after="0" w:line="240" w:lineRule="auto"/>
        <w:rPr>
          <w:rFonts w:eastAsia="Times New Roman"/>
          <w:b/>
          <w:color w:val="595959"/>
          <w:sz w:val="18"/>
          <w:szCs w:val="18"/>
        </w:rPr>
      </w:pPr>
      <w:r>
        <w:br w:type="page"/>
      </w:r>
    </w:p>
    <w:p w:rsidR="00C04FA5" w:rsidP="00C04FA5" w:rsidRDefault="00C04FA5" w14:paraId="1E249E43" w14:textId="77777777">
      <w:pPr>
        <w:pStyle w:val="INDICATORNUMBER"/>
      </w:pPr>
    </w:p>
    <w:tbl>
      <w:tblPr>
        <w:tblStyle w:val="SubSubSectionMISCTableMANDATORY"/>
        <w:tblW w:w="9209" w:type="dxa"/>
        <w:tblInd w:w="5" w:type="dxa"/>
        <w:tblLook w:val="06A0" w:firstRow="1" w:lastRow="0" w:firstColumn="1" w:lastColumn="0" w:noHBand="1" w:noVBand="1"/>
      </w:tblPr>
      <w:tblGrid>
        <w:gridCol w:w="1124"/>
        <w:gridCol w:w="8085"/>
      </w:tblGrid>
      <w:tr w:rsidR="00C04FA5" w:rsidTr="3B8B009E" w14:paraId="47E26C40"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82C8" w:sz="4" w:space="0"/>
            </w:tcBorders>
            <w:tcMar/>
          </w:tcPr>
          <w:p w:rsidRPr="00DC20FA" w:rsidR="00C04FA5" w:rsidP="3B8B009E" w:rsidRDefault="00C04FA5" w14:paraId="7DD822FD"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18</w:t>
            </w:r>
          </w:p>
        </w:tc>
        <w:tc>
          <w:tcPr>
            <w:cnfStyle w:val="000000000000" w:firstRow="0" w:lastRow="0" w:firstColumn="0" w:lastColumn="0" w:oddVBand="0" w:evenVBand="0" w:oddHBand="0" w:evenHBand="0" w:firstRowFirstColumn="0" w:firstRowLastColumn="0" w:lastRowFirstColumn="0" w:lastRowLastColumn="0"/>
            <w:tcW w:w="8085" w:type="dxa"/>
            <w:tcBorders>
              <w:top w:val="single" w:color="0082C8" w:sz="4" w:space="0"/>
              <w:right w:val="single" w:color="0070C0" w:sz="4" w:space="0"/>
            </w:tcBorders>
            <w:tcMar/>
          </w:tcPr>
          <w:p w:rsidRPr="00DC20FA" w:rsidR="00C04FA5" w:rsidP="3B8B009E" w:rsidRDefault="00C04FA5" w14:paraId="67C33C05"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C04FA5" w:rsidTr="3B8B009E" w14:paraId="7759ED53"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color="A6A6A6" w:themeColor="background1" w:themeShade="A6" w:sz="4" w:space="0"/>
            </w:tcBorders>
            <w:tcMar/>
          </w:tcPr>
          <w:p w:rsidRPr="000D72DF" w:rsidR="00C04FA5" w:rsidP="3B8B009E" w:rsidRDefault="00E30976" w14:paraId="545FA452" w14:textId="24655384"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w:t>
            </w:r>
            <w:r w:rsidRPr="3B8B009E" w:rsidR="3B8B009E">
              <w:rPr>
                <w:rStyle w:val="IntenseEmphasis"/>
                <w:b w:val="1"/>
                <w:bCs w:val="1"/>
                <w:i w:val="0"/>
                <w:iCs w:val="0"/>
                <w:color w:val="595959" w:themeColor="text1" w:themeTint="A6" w:themeShade="FF"/>
              </w:rPr>
              <w:t>8.1</w:t>
            </w:r>
          </w:p>
        </w:tc>
        <w:tc>
          <w:tcPr>
            <w:cnfStyle w:val="000000000000" w:firstRow="0" w:lastRow="0" w:firstColumn="0" w:lastColumn="0" w:oddVBand="0" w:evenVBand="0" w:oddHBand="0" w:evenHBand="0" w:firstRowFirstColumn="0" w:firstRowLastColumn="0" w:lastRowFirstColumn="0" w:lastRowLastColumn="0"/>
            <w:tcW w:w="8085" w:type="dxa"/>
            <w:tcBorders>
              <w:bottom w:val="single" w:color="A6A6A6" w:themeColor="background1" w:themeShade="A6" w:sz="4" w:space="0"/>
              <w:right w:val="single" w:color="0070C0" w:sz="4" w:space="0"/>
            </w:tcBorders>
            <w:tcMar/>
          </w:tcPr>
          <w:p w:rsidR="00C04FA5" w:rsidP="00C04FA5" w:rsidRDefault="00C04FA5" w14:paraId="742FCC28"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If you selected the latter two responses combined with ‘our own voting policy’, the word ‘decisions’ implies that your service provider is implementing your voting policy and framework.</w:t>
            </w:r>
          </w:p>
          <w:p w:rsidRPr="001C0916" w:rsidR="00C04FA5" w:rsidP="3B8B009E" w:rsidRDefault="00C04FA5" w14:paraId="68B809B9"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 xml:space="preserve">If you select </w:t>
            </w:r>
            <w:r w:rsidR="3B8B009E">
              <w:rPr/>
              <w:t>‘Other’</w:t>
            </w:r>
            <w:r w:rsidR="3B8B009E">
              <w:rPr/>
              <w:t>, this will affect the peer group to which you are allocated. If you base your voting decisions partly on a policy developed in-house and partly on your service provider’s or a client’s policy, please indicate which is the most significant factor in the majority of cases.</w:t>
            </w:r>
          </w:p>
        </w:tc>
      </w:tr>
      <w:tr w:rsidRPr="00D5451C" w:rsidR="00C04FA5" w:rsidTr="3B8B009E" w14:paraId="262AF65E"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color="A6A6A6" w:themeColor="background1" w:themeShade="A6" w:sz="4" w:space="0"/>
            </w:tcBorders>
            <w:tcMar/>
          </w:tcPr>
          <w:p w:rsidR="00C04FA5" w:rsidP="3B8B009E" w:rsidRDefault="00C04FA5" w14:paraId="4FF2714D"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18.2</w:t>
            </w:r>
          </w:p>
        </w:tc>
        <w:tc>
          <w:tcPr>
            <w:cnfStyle w:val="000000000000" w:firstRow="0" w:lastRow="0" w:firstColumn="0" w:lastColumn="0" w:oddVBand="0" w:evenVBand="0" w:oddHBand="0" w:evenHBand="0" w:firstRowFirstColumn="0" w:firstRowLastColumn="0" w:lastRowFirstColumn="0" w:lastRowLastColumn="0"/>
            <w:tcW w:w="8085" w:type="dxa"/>
            <w:tcBorders>
              <w:bottom w:val="single" w:color="A6A6A6" w:themeColor="background1" w:themeShade="A6" w:sz="4" w:space="0"/>
              <w:right w:val="single" w:color="0070C0" w:sz="4" w:space="0"/>
            </w:tcBorders>
            <w:tcMar/>
          </w:tcPr>
          <w:p w:rsidRPr="000B390E" w:rsidR="00C04FA5" w:rsidP="00C04FA5" w:rsidRDefault="00C04FA5" w14:paraId="22F18365"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This may include discussion of:</w:t>
            </w:r>
          </w:p>
          <w:p w:rsidRPr="000B390E" w:rsidR="00C04FA5" w:rsidP="3B8B009E" w:rsidRDefault="00C04FA5" w14:paraId="264A8D2A" w14:textId="77777777" w14:noSpellErr="1">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pPr>
            <w:r w:rsidR="3B8B009E">
              <w:rPr/>
              <w:t>s</w:t>
            </w:r>
            <w:r w:rsidR="3B8B009E">
              <w:rPr/>
              <w:t xml:space="preserve">ituations </w:t>
            </w:r>
            <w:r w:rsidR="3B8B009E">
              <w:rPr/>
              <w:t>in which</w:t>
            </w:r>
            <w:r w:rsidR="3B8B009E">
              <w:rPr/>
              <w:t xml:space="preserve"> there is more than one decision-maker (</w:t>
            </w:r>
            <w:r w:rsidR="3B8B009E">
              <w:rPr/>
              <w:t xml:space="preserve">e.g., </w:t>
            </w:r>
            <w:r w:rsidR="3B8B009E">
              <w:rPr/>
              <w:t>if you delegate all voting decisions on corporate governance matters to a service provider but you make all decisions on environmental and social issues internally)</w:t>
            </w:r>
            <w:r w:rsidR="3B8B009E">
              <w:rPr/>
              <w:t>;</w:t>
            </w:r>
          </w:p>
          <w:p w:rsidRPr="000B390E" w:rsidR="00C04FA5" w:rsidP="3B8B009E" w:rsidRDefault="00C04FA5" w14:paraId="15164513" w14:textId="77777777" w14:noSpellErr="1">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pPr>
            <w:r w:rsidR="3B8B009E">
              <w:rPr/>
              <w:t>s</w:t>
            </w:r>
            <w:r w:rsidR="3B8B009E">
              <w:rPr/>
              <w:t xml:space="preserve">ituations </w:t>
            </w:r>
            <w:r w:rsidR="3B8B009E">
              <w:rPr/>
              <w:t>in which</w:t>
            </w:r>
            <w:r w:rsidR="3B8B009E">
              <w:rPr/>
              <w:t xml:space="preserve"> decisions may be made jointly</w:t>
            </w:r>
            <w:r w:rsidR="3B8B009E">
              <w:rPr/>
              <w:t>;</w:t>
            </w:r>
          </w:p>
          <w:p w:rsidRPr="000B390E" w:rsidR="00C04FA5" w:rsidP="3B8B009E" w:rsidRDefault="00C04FA5" w14:paraId="1264A1F4" w14:textId="77777777" w14:noSpellErr="1">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pPr>
            <w:r w:rsidR="3B8B009E">
              <w:rPr/>
              <w:t>s</w:t>
            </w:r>
            <w:r w:rsidR="3B8B009E">
              <w:rPr/>
              <w:t xml:space="preserve">ituations </w:t>
            </w:r>
            <w:r w:rsidR="3B8B009E">
              <w:rPr/>
              <w:t>in which</w:t>
            </w:r>
            <w:r w:rsidR="3B8B009E">
              <w:rPr/>
              <w:t xml:space="preserve"> there may be a divergence from the agreed</w:t>
            </w:r>
            <w:r w:rsidR="3B8B009E">
              <w:rPr/>
              <w:t>-upon</w:t>
            </w:r>
            <w:r w:rsidR="3B8B009E">
              <w:rPr/>
              <w:t xml:space="preserve"> policy</w:t>
            </w:r>
            <w:r w:rsidR="3B8B009E">
              <w:rPr/>
              <w:t>; and/or</w:t>
            </w:r>
          </w:p>
          <w:p w:rsidRPr="00556F1B" w:rsidR="00C04FA5" w:rsidP="3B8B009E" w:rsidRDefault="00C04FA5" w14:paraId="39A5BC06" w14:textId="77777777" w14:noSpellErr="1">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b w:val="1"/>
                <w:bCs w:val="1"/>
              </w:rPr>
            </w:pPr>
            <w:r w:rsidR="3B8B009E">
              <w:rPr/>
              <w:t>h</w:t>
            </w:r>
            <w:r w:rsidR="3B8B009E">
              <w:rPr/>
              <w:t>ow you manage any conflicts of interest when making voting decisions.</w:t>
            </w:r>
          </w:p>
        </w:tc>
      </w:tr>
    </w:tbl>
    <w:p w:rsidR="00C04FA5" w:rsidP="00C04FA5" w:rsidRDefault="00C04FA5" w14:paraId="593A32DD" w14:textId="77777777">
      <w:pPr>
        <w:pStyle w:val="INDICATORNUMBER"/>
      </w:pPr>
    </w:p>
    <w:p w:rsidR="00C04FA5" w:rsidP="00C04FA5" w:rsidRDefault="00C04FA5" w14:paraId="28BE2366" w14:textId="77777777">
      <w:pPr>
        <w:widowControl/>
        <w:autoSpaceDE/>
        <w:autoSpaceDN/>
        <w:adjustRightInd/>
        <w:spacing w:before="0" w:after="0" w:line="240" w:lineRule="auto"/>
      </w:pPr>
    </w:p>
    <w:p w:rsidR="00C04FA5" w:rsidP="00C04FA5" w:rsidRDefault="00C04FA5" w14:paraId="2160D51A"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04FA5" w:rsidTr="3B8B009E" w14:paraId="091F200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04FA5" w:rsidP="00C04FA5" w:rsidRDefault="00C04FA5" w14:paraId="1ADC0025"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04FA5" w:rsidP="3B8B009E" w:rsidRDefault="00C04FA5" w14:paraId="04FE39AD"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C04FA5" w:rsidP="3B8B009E" w:rsidRDefault="00C04FA5" w14:paraId="27F75819"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04FA5" w:rsidP="3B8B009E" w:rsidRDefault="00C04FA5" w14:paraId="56FB7E0A"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C04FA5" w:rsidTr="3B8B009E" w14:paraId="4252C85F"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04FA5" w:rsidP="3B8B009E" w:rsidRDefault="00C04FA5" w14:paraId="0A1B55BA"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19</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04FA5" w:rsidP="3B8B009E" w:rsidRDefault="00C04FA5" w14:paraId="55B47D1D"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C04FA5" w:rsidP="3B8B009E" w:rsidRDefault="00C04FA5" w14:paraId="08309263"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04FA5" w:rsidP="3B8B009E" w:rsidRDefault="00C04FA5" w14:paraId="4A6C9311"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C04FA5" w:rsidP="00C04FA5" w:rsidRDefault="00C04FA5" w14:paraId="7CDDAC24"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C04FA5" w:rsidTr="3B8B009E" w14:paraId="7DF901F4"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70C0" w:sz="4" w:space="0"/>
              <w:left w:val="single" w:color="0070C0" w:sz="4" w:space="0"/>
              <w:bottom w:val="single" w:color="0070C0" w:sz="4" w:space="0"/>
            </w:tcBorders>
            <w:shd w:val="clear" w:color="auto" w:fill="00B0F0"/>
            <w:tcMar/>
          </w:tcPr>
          <w:p w:rsidRPr="00903B63" w:rsidR="00C04FA5" w:rsidP="3B8B009E" w:rsidRDefault="00C04FA5" w14:paraId="5F21D3CB"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19</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0070C0" w:sz="4" w:space="0"/>
              <w:bottom w:val="single" w:color="0070C0" w:sz="4" w:space="0"/>
              <w:right w:val="single" w:color="0070C0" w:sz="4" w:space="0"/>
            </w:tcBorders>
            <w:shd w:val="clear" w:color="auto" w:fill="0070C0"/>
            <w:tcMar/>
          </w:tcPr>
          <w:p w:rsidRPr="00903B63" w:rsidR="00C04FA5" w:rsidP="3B8B009E" w:rsidRDefault="00C04FA5" w14:paraId="2FC6F02F"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C04FA5" w:rsidTr="3B8B009E" w14:paraId="56D710B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left w:val="single" w:color="0070C0" w:sz="4" w:space="0"/>
            </w:tcBorders>
            <w:tcMar/>
            <w:vAlign w:val="top"/>
          </w:tcPr>
          <w:p w:rsidR="00C04FA5" w:rsidP="3B8B009E" w:rsidRDefault="00C04FA5" w14:paraId="54CCE766"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19.1</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0070C0" w:sz="4" w:space="0"/>
              <w:right w:val="single" w:color="0070C0" w:sz="4" w:space="0"/>
            </w:tcBorders>
            <w:shd w:val="clear" w:color="auto" w:fill="DAEEF3" w:themeFill="accent5" w:themeFillTint="33"/>
            <w:tcMar/>
          </w:tcPr>
          <w:p w:rsidRPr="00C2238F" w:rsidR="00C04FA5" w:rsidP="00C04FA5" w:rsidRDefault="00C04FA5" w14:paraId="53D6145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Of the voting recommendations that your service provider made in the reporting year, indicate </w:t>
            </w:r>
            <w:r w:rsidR="3B8B009E">
              <w:rPr/>
              <w:t xml:space="preserve">the </w:t>
            </w:r>
            <w:r w:rsidR="3B8B009E">
              <w:rPr/>
              <w:t>percentage reviewed</w:t>
            </w:r>
            <w:r w:rsidR="3B8B009E">
              <w:rPr/>
              <w:t xml:space="preserve"> by your organisation, giving reasons.</w:t>
            </w:r>
          </w:p>
        </w:tc>
      </w:tr>
      <w:tr w:rsidR="00C04FA5" w:rsidTr="3B8B009E" w14:paraId="12D52364" w14:textId="77777777">
        <w:trPr>
          <w:trHeight w:val="385"/>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color="0070C0" w:sz="4" w:space="0"/>
            </w:tcBorders>
            <w:tcMar/>
            <w:vAlign w:val="top"/>
          </w:tcPr>
          <w:p w:rsidR="00C04FA5" w:rsidP="00C04FA5" w:rsidRDefault="00C04FA5" w14:paraId="13AA194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A6A6A6" w:themeColor="background1" w:themeShade="A6" w:sz="4" w:space="0"/>
              <w:right w:val="single" w:color="0070C0" w:sz="4" w:space="0"/>
            </w:tcBorders>
            <w:shd w:val="clear" w:color="auto" w:fill="A6A6A6" w:themeFill="background1" w:themeFillShade="A6"/>
            <w:tcMar/>
          </w:tcPr>
          <w:p w:rsidRPr="00A67F7D" w:rsidR="00C04FA5" w:rsidP="3B8B009E" w:rsidRDefault="00C04FA5" w14:paraId="7F985A82" w14:textId="77777777" w14:noSpellErr="1">
            <w:pPr>
              <w:spacing w:after="0"/>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Percentage of voting recommendations your organisation reviewed</w:t>
            </w:r>
          </w:p>
        </w:tc>
      </w:tr>
      <w:tr w:rsidR="00C04FA5" w:rsidTr="3B8B009E" w14:paraId="0DD37D79"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tcBorders>
            <w:vAlign w:val="top"/>
          </w:tcPr>
          <w:p w:rsidR="00C04FA5" w:rsidP="00C04FA5" w:rsidRDefault="00C04FA5" w14:paraId="15BB780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single" w:color="A6A6A6" w:themeColor="background1" w:themeShade="A6" w:sz="4" w:space="0"/>
              <w:bottom w:val="single" w:color="A6A6A6" w:themeColor="background1" w:themeShade="A6" w:sz="4" w:space="0"/>
              <w:right w:val="single" w:color="0070C0" w:sz="4" w:space="0"/>
            </w:tcBorders>
            <w:shd w:val="clear" w:color="auto" w:fill="auto"/>
            <w:tcMar/>
          </w:tcPr>
          <w:p w:rsidR="00C04FA5" w:rsidP="00C04FA5" w:rsidRDefault="00C04FA5" w14:paraId="53F8E0C3" w14:textId="77777777" w14:noSpellErr="1">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Pr/>
              <w:t xml:space="preserve"> &gt;20%, </w:t>
            </w:r>
            <w:r>
              <w:sym w:font="Wingdings" w:char="F06D"/>
            </w:r>
            <w:r>
              <w:rPr/>
              <w:t xml:space="preserve"> 5-20%, </w:t>
            </w:r>
            <w:r>
              <w:sym w:font="Wingdings" w:char="F06D"/>
            </w:r>
            <w:r>
              <w:rPr/>
              <w:t xml:space="preserve"> 1-5%, </w:t>
            </w:r>
            <w:r>
              <w:sym w:font="Wingdings" w:char="F06D"/>
            </w:r>
            <w:r>
              <w:rPr/>
              <w:t xml:space="preserve"> &lt;1%</w:t>
            </w:r>
          </w:p>
        </w:tc>
      </w:tr>
      <w:tr w:rsidR="00C04FA5" w:rsidTr="3B8B009E" w14:paraId="553D8632" w14:textId="77777777">
        <w:trPr>
          <w:trHeight w:val="27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tcBorders>
            <w:vAlign w:val="top"/>
          </w:tcPr>
          <w:p w:rsidR="00C04FA5" w:rsidP="00C04FA5" w:rsidRDefault="00C04FA5" w14:paraId="05813C4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single" w:color="A6A6A6" w:themeColor="background1" w:themeShade="A6" w:sz="4" w:space="0"/>
              <w:bottom w:val="single" w:color="A6A6A6" w:themeColor="background1" w:themeShade="A6" w:sz="4" w:space="0"/>
              <w:right w:val="single" w:color="0070C0" w:sz="4" w:space="0"/>
            </w:tcBorders>
            <w:shd w:val="clear" w:color="auto" w:fill="A6A6A6" w:themeFill="background1" w:themeFillShade="A6"/>
            <w:tcMar/>
          </w:tcPr>
          <w:p w:rsidRPr="00A67F7D" w:rsidR="00C04FA5" w:rsidP="3B8B009E" w:rsidRDefault="00C04FA5" w14:paraId="49F19DBF" w14:textId="77777777" w14:noSpellErr="1">
            <w:pPr>
              <w:spacing w:after="0"/>
              <w:cnfStyle w:val="000000000000" w:firstRow="0" w:lastRow="0" w:firstColumn="0" w:lastColumn="0" w:oddVBand="0" w:evenVBand="0" w:oddHBand="0" w:evenHBand="0" w:firstRowFirstColumn="0" w:firstRowLastColumn="0" w:lastRowFirstColumn="0" w:lastRowLastColumn="0"/>
              <w:rPr>
                <w:sz w:val="18"/>
                <w:szCs w:val="18"/>
              </w:rPr>
            </w:pPr>
            <w:r w:rsidRPr="3B8B009E" w:rsidR="3B8B009E">
              <w:rPr>
                <w:b w:val="1"/>
                <w:bCs w:val="1"/>
                <w:color w:val="FFFFFF" w:themeColor="background1" w:themeTint="FF" w:themeShade="FF"/>
                <w:sz w:val="18"/>
                <w:szCs w:val="18"/>
              </w:rPr>
              <w:t>Reasons for review</w:t>
            </w:r>
          </w:p>
        </w:tc>
      </w:tr>
      <w:tr w:rsidR="00C04FA5" w:rsidTr="3B8B009E" w14:paraId="16DAAE77"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tcBorders>
            <w:vAlign w:val="top"/>
          </w:tcPr>
          <w:p w:rsidR="00C04FA5" w:rsidP="00C04FA5" w:rsidRDefault="00C04FA5" w14:paraId="345215E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single" w:color="A6A6A6" w:themeColor="background1" w:themeShade="A6" w:sz="4" w:space="0"/>
              <w:bottom w:val="single" w:color="A6A6A6" w:themeColor="background1" w:themeShade="A6" w:sz="4" w:space="0"/>
              <w:right w:val="single" w:color="0070C0" w:sz="4" w:space="0"/>
            </w:tcBorders>
            <w:shd w:val="clear" w:color="auto" w:fill="auto"/>
            <w:tcMar/>
          </w:tcPr>
          <w:p w:rsidR="00C04FA5" w:rsidP="00C04FA5" w:rsidRDefault="00C04FA5" w14:paraId="4C1E8A9E"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Pr/>
              <w:t xml:space="preserve"> Specific ESG issues</w:t>
            </w:r>
          </w:p>
          <w:p w:rsidR="00C04FA5" w:rsidP="00C04FA5" w:rsidRDefault="00C04FA5" w14:paraId="4AB8B17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Pr/>
              <w:t xml:space="preserve"> Votes for significant holdings</w:t>
            </w:r>
          </w:p>
          <w:p w:rsidR="00C04FA5" w:rsidP="00C04FA5" w:rsidRDefault="00C04FA5" w14:paraId="2A7D8C9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Pr/>
              <w:t xml:space="preserve"> Votes against management and/or abstentions</w:t>
            </w:r>
          </w:p>
          <w:p w:rsidR="00C04FA5" w:rsidP="00C04FA5" w:rsidRDefault="00C04FA5" w14:paraId="2D87F6BE"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Pr/>
              <w:t xml:space="preserve"> C</w:t>
            </w:r>
            <w:r w:rsidRPr="00981AF3">
              <w:rPr/>
              <w:t>onflicts of interest</w:t>
            </w:r>
          </w:p>
          <w:p w:rsidR="00C04FA5" w:rsidP="00C04FA5" w:rsidRDefault="00C04FA5" w14:paraId="5411A81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Pr/>
              <w:t xml:space="preserve"> C</w:t>
            </w:r>
            <w:r w:rsidRPr="00981AF3">
              <w:rPr/>
              <w:t xml:space="preserve">orporate actions such as M&amp;A, </w:t>
            </w:r>
            <w:r>
              <w:rPr/>
              <w:t>d</w:t>
            </w:r>
            <w:r w:rsidRPr="00981AF3">
              <w:rPr/>
              <w:t>isposal</w:t>
            </w:r>
            <w:r>
              <w:rPr/>
              <w:t>,</w:t>
            </w:r>
            <w:r w:rsidRPr="00981AF3">
              <w:rPr/>
              <w:t xml:space="preserve"> etc.</w:t>
            </w:r>
          </w:p>
          <w:p w:rsidR="00C04FA5" w:rsidP="00C04FA5" w:rsidRDefault="00C04FA5" w14:paraId="446A8F1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Pr/>
              <w:t xml:space="preserve"> Votes for companies with which we have an active engagement</w:t>
            </w:r>
          </w:p>
          <w:p w:rsidR="00C04FA5" w:rsidP="00C04FA5" w:rsidRDefault="00C04FA5" w14:paraId="47002E30"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Pr/>
              <w:t xml:space="preserve"> Client requests </w:t>
            </w:r>
          </w:p>
          <w:p w:rsidR="00C04FA5" w:rsidP="00C04FA5" w:rsidRDefault="00C04FA5" w14:paraId="6CF8B031"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Pr/>
              <w:t xml:space="preserve"> Ad-hoc oversight of Service Provider</w:t>
            </w:r>
          </w:p>
          <w:p w:rsidR="00C04FA5" w:rsidP="00C04FA5" w:rsidRDefault="00C04FA5" w14:paraId="1B8C2FF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Pr/>
              <w:t xml:space="preserve"> Shareholder resolutions</w:t>
            </w:r>
            <w:r w:rsidRPr="00F80163">
              <w:sym w:font="Wingdings" w:char="F071"/>
            </w:r>
            <w:r>
              <w:rPr/>
              <w:t xml:space="preserve"> Share blocked securities</w:t>
            </w:r>
          </w:p>
          <w:p w:rsidR="00C04FA5" w:rsidP="00C04FA5" w:rsidRDefault="00C04FA5" w14:paraId="6C1869B2" w14:textId="77777777" w14:noSpellErr="1">
            <w:pPr>
              <w:pStyle w:val="INDICATORTEXT"/>
              <w:ind w:left="0"/>
              <w:cnfStyle w:val="000000100000" w:firstRow="0" w:lastRow="0" w:firstColumn="0" w:lastColumn="0" w:oddVBand="0" w:evenVBand="0" w:oddHBand="1" w:evenHBand="0" w:firstRowFirstColumn="0" w:firstRowLastColumn="0" w:lastRowFirstColumn="0" w:lastRowLastColumn="0"/>
            </w:pPr>
            <w:r>
              <w:rPr/>
              <w:t xml:space="preserve">    </w:t>
            </w:r>
            <w:r w:rsidRPr="00F80163">
              <w:sym w:font="Wingdings" w:char="F071"/>
            </w:r>
            <w:r>
              <w:rPr/>
              <w:t xml:space="preserve"> Other; explain</w:t>
            </w:r>
            <w:r w:rsidRPr="00F80163">
              <w:rPr/>
              <w:t>__________</w:t>
            </w:r>
          </w:p>
          <w:p w:rsidR="00C04FA5" w:rsidP="00C04FA5" w:rsidRDefault="00C04FA5" w14:paraId="7F9BCB7E"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C04FA5" w:rsidTr="3B8B009E" w14:paraId="783A0F6B"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0070C0" w:sz="4" w:space="0"/>
              <w:left w:val="single" w:color="0070C0" w:sz="4" w:space="0"/>
            </w:tcBorders>
            <w:tcMar/>
            <w:vAlign w:val="top"/>
          </w:tcPr>
          <w:p w:rsidRPr="00AE100E" w:rsidR="00C04FA5" w:rsidP="3B8B009E" w:rsidRDefault="00C04FA5" w14:paraId="5E63D149"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19.2</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0070C0" w:sz="4" w:space="0"/>
              <w:right w:val="single" w:color="0070C0" w:sz="4" w:space="0"/>
            </w:tcBorders>
            <w:shd w:val="clear" w:color="auto" w:fill="DAEEF3" w:themeFill="accent5" w:themeFillTint="33"/>
            <w:tcMar/>
          </w:tcPr>
          <w:p w:rsidRPr="001C0916" w:rsidR="00C04FA5" w:rsidP="00C04FA5" w:rsidRDefault="00C04FA5" w14:paraId="3660D75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Additional information.</w:t>
            </w:r>
          </w:p>
          <w:p w:rsidRPr="005B4C52" w:rsidR="00C04FA5" w:rsidP="00C04FA5" w:rsidRDefault="00C04FA5" w14:paraId="3C327ED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C04FA5" w:rsidTr="3B8B009E" w14:paraId="7AA9BE18"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bottom w:val="single" w:color="0070C0" w:sz="4" w:space="0"/>
            </w:tcBorders>
          </w:tcPr>
          <w:p w:rsidR="00C04FA5" w:rsidP="00C04FA5" w:rsidRDefault="00C04FA5" w14:paraId="666E76F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0070C0" w:sz="4" w:space="0"/>
              <w:right w:val="single" w:color="0070C0" w:sz="4" w:space="0"/>
            </w:tcBorders>
            <w:shd w:val="clear" w:color="auto" w:fill="auto"/>
            <w:tcMar/>
          </w:tcPr>
          <w:p w:rsidR="00C04FA5" w:rsidP="00C04FA5" w:rsidRDefault="00C04FA5" w14:paraId="36D73F72" w14:textId="77777777">
            <w:pPr>
              <w:pStyle w:val="INDICATORTEXT"/>
              <w:cnfStyle w:val="000000100000" w:firstRow="0" w:lastRow="0" w:firstColumn="0" w:lastColumn="0" w:oddVBand="0" w:evenVBand="0" w:oddHBand="1" w:evenHBand="0" w:firstRowFirstColumn="0" w:firstRowLastColumn="0" w:lastRowFirstColumn="0" w:lastRowLastColumn="0"/>
            </w:pPr>
          </w:p>
        </w:tc>
      </w:tr>
    </w:tbl>
    <w:p w:rsidR="00C04FA5" w:rsidP="00C04FA5" w:rsidRDefault="00C04FA5" w14:paraId="5CEE9C13" w14:textId="77777777">
      <w:pPr>
        <w:pStyle w:val="INDICATORNUMBER"/>
      </w:pPr>
    </w:p>
    <w:tbl>
      <w:tblPr>
        <w:tblStyle w:val="SubSubSectionMISCTableMANDATORY"/>
        <w:tblW w:w="9209" w:type="dxa"/>
        <w:tblInd w:w="5" w:type="dxa"/>
        <w:tblLook w:val="06A0" w:firstRow="1" w:lastRow="0" w:firstColumn="1" w:lastColumn="0" w:noHBand="1" w:noVBand="1"/>
      </w:tblPr>
      <w:tblGrid>
        <w:gridCol w:w="1124"/>
        <w:gridCol w:w="8085"/>
      </w:tblGrid>
      <w:tr w:rsidR="00C04FA5" w:rsidTr="3B8B009E" w14:paraId="10753866"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82C8" w:sz="4" w:space="0"/>
            </w:tcBorders>
            <w:tcMar/>
          </w:tcPr>
          <w:p w:rsidRPr="00DC20FA" w:rsidR="00C04FA5" w:rsidP="3B8B009E" w:rsidRDefault="00C04FA5" w14:paraId="48E65A65"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19</w:t>
            </w:r>
          </w:p>
        </w:tc>
        <w:tc>
          <w:tcPr>
            <w:cnfStyle w:val="000000000000" w:firstRow="0" w:lastRow="0" w:firstColumn="0" w:lastColumn="0" w:oddVBand="0" w:evenVBand="0" w:oddHBand="0" w:evenHBand="0" w:firstRowFirstColumn="0" w:firstRowLastColumn="0" w:lastRowFirstColumn="0" w:lastRowLastColumn="0"/>
            <w:tcW w:w="8085" w:type="dxa"/>
            <w:tcBorders>
              <w:top w:val="single" w:color="0082C8" w:sz="4" w:space="0"/>
              <w:right w:val="single" w:color="0070C0" w:sz="4" w:space="0"/>
            </w:tcBorders>
            <w:tcMar/>
          </w:tcPr>
          <w:p w:rsidRPr="00DC20FA" w:rsidR="00C04FA5" w:rsidP="3B8B009E" w:rsidRDefault="00C04FA5" w14:paraId="4826B832"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C04FA5" w:rsidTr="3B8B009E" w14:paraId="442E0A68"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color="A6A6A6" w:themeColor="background1" w:themeShade="A6" w:sz="4" w:space="0"/>
            </w:tcBorders>
            <w:tcMar/>
          </w:tcPr>
          <w:p w:rsidRPr="000D72DF" w:rsidR="00C04FA5" w:rsidP="3B8B009E" w:rsidRDefault="00C04FA5" w14:paraId="7C01598C"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19</w:t>
            </w:r>
          </w:p>
        </w:tc>
        <w:tc>
          <w:tcPr>
            <w:cnfStyle w:val="000000000000" w:firstRow="0" w:lastRow="0" w:firstColumn="0" w:lastColumn="0" w:oddVBand="0" w:evenVBand="0" w:oddHBand="0" w:evenHBand="0" w:firstRowFirstColumn="0" w:firstRowLastColumn="0" w:lastRowFirstColumn="0" w:lastRowLastColumn="0"/>
            <w:tcW w:w="8085" w:type="dxa"/>
            <w:tcBorders>
              <w:bottom w:val="single" w:color="A6A6A6" w:themeColor="background1" w:themeShade="A6" w:sz="4" w:space="0"/>
              <w:right w:val="single" w:color="0070C0" w:sz="4" w:space="0"/>
            </w:tcBorders>
            <w:tcMar/>
          </w:tcPr>
          <w:p w:rsidRPr="001C0916" w:rsidR="00C04FA5" w:rsidP="3B8B009E" w:rsidRDefault="00C04FA5" w14:paraId="5AD54E69"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The purpose of this indicator is to allow you</w:t>
            </w:r>
            <w:r w:rsidR="3B8B009E">
              <w:rPr/>
              <w:t>,</w:t>
            </w:r>
            <w:r w:rsidR="3B8B009E">
              <w:rPr/>
              <w:t xml:space="preserve"> if in some situations you review your service provider's recommendations</w:t>
            </w:r>
            <w:r w:rsidR="3B8B009E">
              <w:rPr/>
              <w:t>,</w:t>
            </w:r>
            <w:r w:rsidR="3B8B009E">
              <w:rPr/>
              <w:t xml:space="preserve"> to explain the level and nature of your involvement</w:t>
            </w:r>
            <w:r w:rsidR="3B8B009E">
              <w:rPr/>
              <w:t>.</w:t>
            </w:r>
          </w:p>
        </w:tc>
      </w:tr>
      <w:tr w:rsidRPr="00D5451C" w:rsidR="00C04FA5" w:rsidTr="3B8B009E" w14:paraId="25CBD158"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themeColor="background1" w:themeShade="A6" w:sz="4" w:space="0"/>
              <w:bottom w:val="single" w:color="A6A6A6" w:themeColor="background1" w:themeShade="A6" w:sz="4" w:space="0"/>
              <w:right w:val="single" w:color="0070C0" w:sz="4" w:space="0"/>
            </w:tcBorders>
            <w:tcMar/>
          </w:tcPr>
          <w:p w:rsidRPr="00837EA2" w:rsidR="00C04FA5" w:rsidP="3B8B009E" w:rsidRDefault="00C04FA5" w14:paraId="3551FFB7" w14:textId="77777777" w14:noSpellErr="1">
            <w:pPr>
              <w:pStyle w:val="INDICATORTEXT"/>
              <w:jc w:val="both"/>
              <w:rPr>
                <w:b w:val="1"/>
                <w:bCs w:val="1"/>
              </w:rPr>
            </w:pPr>
            <w:r w:rsidRPr="3B8B009E" w:rsidR="3B8B009E">
              <w:rPr>
                <w:b w:val="1"/>
                <w:bCs w:val="1"/>
              </w:rPr>
              <w:t>LOGIC</w:t>
            </w:r>
          </w:p>
        </w:tc>
      </w:tr>
      <w:tr w:rsidRPr="00D5451C" w:rsidR="00C04FA5" w:rsidTr="3B8B009E" w14:paraId="68A29950"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single" w:color="A6A6A6" w:themeColor="background1" w:themeShade="A6" w:sz="4" w:space="0"/>
            </w:tcBorders>
            <w:tcMar/>
          </w:tcPr>
          <w:p w:rsidR="00C04FA5" w:rsidP="3B8B009E" w:rsidRDefault="00C04FA5" w14:paraId="172AE9D9"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19</w:t>
            </w:r>
          </w:p>
        </w:tc>
        <w:tc>
          <w:tcPr>
            <w:cnfStyle w:val="000000000000" w:firstRow="0" w:lastRow="0" w:firstColumn="0" w:lastColumn="0" w:oddVBand="0" w:evenVBand="0" w:oddHBand="0" w:evenHBand="0" w:firstRowFirstColumn="0" w:firstRowLastColumn="0" w:lastRowFirstColumn="0" w:lastRowLastColumn="0"/>
            <w:tcW w:w="8085" w:type="dxa"/>
            <w:tcBorders>
              <w:top w:val="single" w:color="A6A6A6" w:themeColor="background1" w:themeShade="A6" w:sz="4" w:space="0"/>
              <w:bottom w:val="single" w:color="A6A6A6" w:themeColor="background1" w:themeShade="A6" w:sz="4" w:space="0"/>
              <w:right w:val="single" w:color="0070C0" w:sz="4" w:space="0"/>
            </w:tcBorders>
            <w:tcMar/>
          </w:tcPr>
          <w:p w:rsidRPr="000B390E" w:rsidR="00C04FA5" w:rsidP="00C04FA5" w:rsidRDefault="00C04FA5" w14:paraId="6459EB3E"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rPr>
              <w:t>This indicator is applicable</w:t>
            </w:r>
            <w:r w:rsidRPr="3B8B009E" w:rsidR="3B8B009E">
              <w:rPr>
                <w:rFonts w:ascii="Calibri" w:hAnsi="Calibri" w:eastAsia="Calibri" w:cs="Calibri"/>
              </w:rPr>
              <w:t xml:space="preserve"> </w:t>
            </w:r>
            <w:r w:rsidRPr="3B8B009E" w:rsidR="3B8B009E">
              <w:rPr>
                <w:rFonts w:ascii="Calibri" w:hAnsi="Calibri" w:eastAsia="Calibri" w:cs="Calibri"/>
              </w:rPr>
              <w:t xml:space="preserve">if you select ‘We hire service provider(s) </w:t>
            </w:r>
            <w:r w:rsidRPr="3B8B009E" w:rsidR="3B8B009E">
              <w:rPr>
                <w:rFonts w:ascii="Calibri" w:hAnsi="Calibri" w:eastAsia="Calibri" w:cs="Calibri"/>
              </w:rPr>
              <w:t>that</w:t>
            </w:r>
            <w:r w:rsidRPr="3B8B009E" w:rsidR="3B8B009E">
              <w:rPr>
                <w:rFonts w:ascii="Calibri" w:hAnsi="Calibri" w:eastAsia="Calibri" w:cs="Calibri"/>
              </w:rPr>
              <w:t xml:space="preserve"> make voting decisions on our behalf, except for some pre-defined scenarios for which we review and make voting decisions’</w:t>
            </w:r>
            <w:r w:rsidRPr="3B8B009E" w:rsidR="3B8B009E">
              <w:rPr>
                <w:rFonts w:ascii="Calibri" w:hAnsi="Calibri" w:eastAsia="Calibri" w:cs="Calibri"/>
              </w:rPr>
              <w:t xml:space="preserve"> in [18.1].</w:t>
            </w:r>
          </w:p>
        </w:tc>
      </w:tr>
    </w:tbl>
    <w:p w:rsidR="00C04FA5" w:rsidP="00C04FA5" w:rsidRDefault="00C04FA5" w14:paraId="40E09291" w14:textId="77777777">
      <w:pPr>
        <w:pStyle w:val="INDICATORNUMBER"/>
        <w:ind w:left="0"/>
      </w:pPr>
    </w:p>
    <w:p w:rsidR="00C04FA5" w:rsidP="00C04FA5" w:rsidRDefault="00C04FA5" w14:paraId="02638BDD" w14:textId="77777777">
      <w:pPr>
        <w:pStyle w:val="INDICATORNUMBER"/>
        <w:ind w:left="0"/>
      </w:pPr>
    </w:p>
    <w:p w:rsidR="00C04FA5" w:rsidP="00C04FA5" w:rsidRDefault="00C04FA5" w14:paraId="3FF93FD4" w14:textId="77777777">
      <w:pPr>
        <w:pStyle w:val="INDICATORNUMBER"/>
        <w:ind w:left="0"/>
      </w:pPr>
    </w:p>
    <w:p w:rsidR="00C04FA5" w:rsidP="00C04FA5" w:rsidRDefault="00C04FA5" w14:paraId="581277BE" w14:textId="77777777">
      <w:pPr>
        <w:pStyle w:val="INDICATORNUMBER"/>
        <w:ind w:left="0"/>
      </w:pPr>
    </w:p>
    <w:p w:rsidR="00C04FA5" w:rsidP="00C04FA5" w:rsidRDefault="00C04FA5" w14:paraId="578888B1" w14:textId="77777777">
      <w:pPr>
        <w:pStyle w:val="INDICATORNUMBER"/>
        <w:ind w:left="0"/>
      </w:pPr>
    </w:p>
    <w:p w:rsidR="00C04FA5" w:rsidP="00C04FA5" w:rsidRDefault="00C04FA5" w14:paraId="2BF0D1E2" w14:textId="77777777">
      <w:pPr>
        <w:pStyle w:val="INDICATORNUMBER"/>
        <w:ind w:left="0"/>
      </w:pPr>
    </w:p>
    <w:p w:rsidR="00C04FA5" w:rsidP="00C04FA5" w:rsidRDefault="00C04FA5" w14:paraId="50B08DF0" w14:textId="77777777">
      <w:pPr>
        <w:pStyle w:val="INDICATORNUMBER"/>
        <w:ind w:left="0"/>
      </w:pPr>
    </w:p>
    <w:p w:rsidR="00C04FA5" w:rsidP="00C04FA5" w:rsidRDefault="00C04FA5" w14:paraId="20420AEE" w14:textId="77777777">
      <w:pPr>
        <w:pStyle w:val="INDICATORNUMBER"/>
        <w:ind w:left="0"/>
      </w:pPr>
    </w:p>
    <w:p w:rsidR="00C04FA5" w:rsidP="00C04FA5" w:rsidRDefault="00C04FA5" w14:paraId="20A9FEAA" w14:textId="77777777">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04FA5" w:rsidTr="3B8B009E" w14:paraId="0907B4C9"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C04FA5" w:rsidP="00C04FA5" w:rsidRDefault="00C04FA5" w14:paraId="349B8E0F"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C04FA5" w:rsidP="3B8B009E" w:rsidRDefault="00C04FA5" w14:paraId="4EA5A82B"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C04FA5" w:rsidP="3B8B009E" w:rsidRDefault="00C04FA5" w14:paraId="443167D7"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C04FA5" w:rsidP="3B8B009E" w:rsidRDefault="00C04FA5" w14:paraId="3669845D"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C04FA5" w:rsidTr="3B8B009E" w14:paraId="0C652B2C"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C04FA5" w:rsidP="3B8B009E" w:rsidRDefault="00C04FA5" w14:paraId="07AF4410"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20</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C04FA5" w:rsidP="3B8B009E" w:rsidRDefault="00C04FA5" w14:paraId="69D2C066"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C04FA5" w:rsidP="3B8B009E" w:rsidRDefault="00C04FA5" w14:paraId="552BF7CC"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C04FA5" w:rsidP="3B8B009E" w:rsidRDefault="00C04FA5" w14:paraId="12CE38C9"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C04FA5" w:rsidP="00C04FA5" w:rsidRDefault="00C04FA5" w14:paraId="2035FAA6" w14:textId="77777777">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24"/>
        <w:gridCol w:w="8090"/>
      </w:tblGrid>
      <w:tr w:rsidR="00C04FA5" w:rsidTr="3B8B009E" w14:paraId="260CABB4"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595959" w:themeColor="text1" w:themeTint="A6" w:sz="4" w:space="0"/>
              <w:bottom w:val="single" w:color="A6A6A6" w:themeColor="background1" w:themeShade="A6" w:sz="4" w:space="0"/>
            </w:tcBorders>
            <w:shd w:val="clear" w:color="auto" w:fill="606060"/>
            <w:tcMar/>
          </w:tcPr>
          <w:p w:rsidRPr="00903B63" w:rsidR="00C04FA5" w:rsidP="3B8B009E" w:rsidRDefault="00C04FA5" w14:paraId="51DD669B"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20</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95959" w:themeColor="text1" w:themeTint="A6" w:sz="4" w:space="0"/>
              <w:bottom w:val="nil"/>
              <w:right w:val="single" w:color="595959" w:themeColor="text1" w:themeTint="A6" w:sz="4" w:space="0"/>
            </w:tcBorders>
            <w:shd w:val="clear" w:color="auto" w:fill="888888"/>
            <w:tcMar/>
          </w:tcPr>
          <w:p w:rsidRPr="00903B63" w:rsidR="00C04FA5" w:rsidP="3B8B009E" w:rsidRDefault="00C04FA5" w14:paraId="35B619E8"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C04FA5" w:rsidTr="3B8B009E" w14:paraId="5066EF2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tcBorders>
            <w:tcMar/>
            <w:vAlign w:val="top"/>
          </w:tcPr>
          <w:p w:rsidR="00C04FA5" w:rsidP="3B8B009E" w:rsidRDefault="00C04FA5" w14:paraId="4F23EABC"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20.1</w:t>
            </w:r>
          </w:p>
        </w:tc>
        <w:tc>
          <w:tcPr>
            <w:cnfStyle w:val="000000000000" w:firstRow="0" w:lastRow="0" w:firstColumn="0" w:lastColumn="0" w:oddVBand="0" w:evenVBand="0" w:oddHBand="0" w:evenHBand="0" w:firstRowFirstColumn="0" w:firstRowLastColumn="0" w:lastRowFirstColumn="0" w:lastRowLastColumn="0"/>
            <w:tcW w:w="8090" w:type="dxa"/>
            <w:tcBorders>
              <w:top w:val="nil"/>
              <w:right w:val="single" w:color="595959" w:themeColor="text1" w:themeTint="A6" w:sz="4" w:space="0"/>
            </w:tcBorders>
            <w:tcMar/>
          </w:tcPr>
          <w:p w:rsidRPr="00A366DB" w:rsidR="00C04FA5" w:rsidP="00C04FA5" w:rsidRDefault="00C04FA5" w14:paraId="2FF1200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Describe your involvement in any projects to improve the voting trail and/or to obtain vote confirmation.</w:t>
            </w:r>
          </w:p>
        </w:tc>
      </w:tr>
      <w:tr w:rsidR="00C04FA5" w:rsidTr="3B8B009E" w14:paraId="5EAE66FB"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bottom w:val="single" w:color="A6A6A6" w:themeColor="background1" w:themeShade="A6" w:sz="4" w:space="0"/>
            </w:tcBorders>
            <w:tcMar/>
          </w:tcPr>
          <w:p w:rsidRPr="00AE100E" w:rsidR="00C04FA5" w:rsidP="00C04FA5" w:rsidRDefault="00C04FA5" w14:paraId="17F0BA7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A6A6A6" w:themeColor="background1" w:themeShade="A6" w:sz="4" w:space="0"/>
              <w:right w:val="single" w:color="595959" w:themeColor="text1" w:themeTint="A6" w:sz="4" w:space="0"/>
            </w:tcBorders>
            <w:shd w:val="clear" w:color="auto" w:fill="auto"/>
            <w:tcMar/>
          </w:tcPr>
          <w:p w:rsidRPr="00986592" w:rsidR="00C04FA5" w:rsidP="00C04FA5" w:rsidRDefault="00C04FA5" w14:paraId="092EACF8" w14:textId="77777777">
            <w:pPr>
              <w:pStyle w:val="INDICATORTEXT"/>
              <w:ind w:left="0"/>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04FA5" w:rsidTr="3B8B009E" w14:paraId="606BC3F1"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A6A6A6" w:themeColor="background1" w:themeShade="A6" w:sz="4" w:space="0"/>
            </w:tcBorders>
            <w:tcMar/>
            <w:vAlign w:val="top"/>
          </w:tcPr>
          <w:p w:rsidRPr="00AE100E" w:rsidR="00C04FA5" w:rsidP="3B8B009E" w:rsidRDefault="00C04FA5" w14:paraId="63B1908F"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20.2</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A6A6A6" w:themeColor="background1" w:themeShade="A6" w:sz="4" w:space="0"/>
              <w:right w:val="single" w:color="595959" w:themeColor="text1" w:themeTint="A6" w:sz="4" w:space="0"/>
            </w:tcBorders>
            <w:shd w:val="clear" w:color="auto" w:fill="F2F2F2" w:themeFill="background1" w:themeFillShade="F2"/>
            <w:tcMar/>
          </w:tcPr>
          <w:p w:rsidRPr="001C0916" w:rsidR="00C04FA5" w:rsidP="00C04FA5" w:rsidRDefault="00C04FA5" w14:paraId="2E03B4F0"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p>
          <w:p w:rsidRPr="00AE7405" w:rsidR="00C04FA5" w:rsidP="00C04FA5" w:rsidRDefault="00C04FA5" w14:paraId="5F411FB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C04FA5" w:rsidTr="3B8B009E" w14:paraId="12D77D9F"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color="595959" w:themeColor="text1" w:themeTint="A6" w:sz="4" w:space="0"/>
            </w:tcBorders>
          </w:tcPr>
          <w:p w:rsidR="00C04FA5" w:rsidP="00C04FA5" w:rsidRDefault="00C04FA5" w14:paraId="2148E16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595959" w:themeColor="text1" w:themeTint="A6" w:sz="4" w:space="0"/>
              <w:right w:val="single" w:color="595959" w:themeColor="text1" w:themeTint="A6" w:sz="4" w:space="0"/>
            </w:tcBorders>
            <w:shd w:val="clear" w:color="auto" w:fill="auto"/>
            <w:tcMar/>
          </w:tcPr>
          <w:p w:rsidRPr="00986592" w:rsidR="00C04FA5" w:rsidP="00C04FA5" w:rsidRDefault="00C04FA5" w14:paraId="03FCC328"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C04FA5" w:rsidP="00C04FA5" w:rsidRDefault="00C04FA5" w14:paraId="6FFAF70E" w14:textId="77777777">
      <w:pPr>
        <w:pStyle w:val="INDICATORNUMBER"/>
        <w:ind w:left="0"/>
      </w:pPr>
    </w:p>
    <w:p w:rsidR="00C04FA5" w:rsidP="00C04FA5" w:rsidRDefault="00C04FA5" w14:paraId="09E4BA11" w14:textId="77777777">
      <w:pPr>
        <w:pStyle w:val="INDICATORNUMBER"/>
      </w:pPr>
    </w:p>
    <w:p w:rsidR="00C04FA5" w:rsidP="00C04FA5" w:rsidRDefault="00C04FA5" w14:paraId="26C2D9E5" w14:textId="77777777">
      <w:pPr>
        <w:pStyle w:val="INDICATORNUMBER"/>
      </w:pPr>
    </w:p>
    <w:tbl>
      <w:tblPr>
        <w:tblStyle w:val="SubSectionMISCTableVOLUNTARY"/>
        <w:tblW w:w="9342" w:type="dxa"/>
        <w:tblInd w:w="5" w:type="dxa"/>
        <w:tblLook w:val="06A0" w:firstRow="1" w:lastRow="0" w:firstColumn="1" w:lastColumn="0" w:noHBand="1" w:noVBand="1"/>
      </w:tblPr>
      <w:tblGrid>
        <w:gridCol w:w="1124"/>
        <w:gridCol w:w="8218"/>
      </w:tblGrid>
      <w:tr w:rsidR="00C04FA5" w:rsidTr="3B8B009E" w14:paraId="5735422A"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shd w:val="clear" w:color="auto" w:fill="606060"/>
            <w:tcMar/>
          </w:tcPr>
          <w:p w:rsidRPr="00191BC1" w:rsidR="00C04FA5" w:rsidP="3B8B009E" w:rsidRDefault="00C04FA5" w14:paraId="1C2DF71E"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20</w:t>
            </w:r>
          </w:p>
        </w:tc>
        <w:tc>
          <w:tcPr>
            <w:cnfStyle w:val="000000000000" w:firstRow="0" w:lastRow="0" w:firstColumn="0" w:lastColumn="0" w:oddVBand="0" w:evenVBand="0" w:oddHBand="0" w:evenHBand="0" w:firstRowFirstColumn="0" w:firstRowLastColumn="0" w:lastRowFirstColumn="0" w:lastRowLastColumn="0"/>
            <w:tcW w:w="8218" w:type="dxa"/>
            <w:tcMar/>
          </w:tcPr>
          <w:p w:rsidRPr="00191BC1" w:rsidR="00C04FA5" w:rsidP="3B8B009E" w:rsidRDefault="00C04FA5" w14:paraId="2A6DF3F8"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CF025D" w:rsidR="00C04FA5" w:rsidTr="3B8B009E" w14:paraId="63C7EBE1"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single" w:color="5A5A5A" w:sz="4" w:space="0"/>
            </w:tcBorders>
            <w:tcMar/>
          </w:tcPr>
          <w:p w:rsidR="00C04FA5" w:rsidP="3B8B009E" w:rsidRDefault="00C04FA5" w14:paraId="313833A1"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20</w:t>
            </w:r>
          </w:p>
        </w:tc>
        <w:tc>
          <w:tcPr>
            <w:cnfStyle w:val="000000000000" w:firstRow="0" w:lastRow="0" w:firstColumn="0" w:lastColumn="0" w:oddVBand="0" w:evenVBand="0" w:oddHBand="0" w:evenHBand="0" w:firstRowFirstColumn="0" w:firstRowLastColumn="0" w:lastRowFirstColumn="0" w:lastRowLastColumn="0"/>
            <w:tcW w:w="8218" w:type="dxa"/>
            <w:tcBorders>
              <w:top w:val="single" w:color="A6A6A6" w:themeColor="background1" w:themeShade="A6" w:sz="4" w:space="0"/>
              <w:bottom w:val="single" w:color="5A5A5A" w:sz="4" w:space="0"/>
            </w:tcBorders>
            <w:tcMar/>
          </w:tcPr>
          <w:p w:rsidR="00C04FA5" w:rsidP="00C04FA5" w:rsidRDefault="00C04FA5" w14:paraId="54217051"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This may include:</w:t>
            </w:r>
          </w:p>
          <w:p w:rsidRPr="00053758" w:rsidR="00C04FA5" w:rsidP="00C04FA5" w:rsidRDefault="00C04FA5" w14:paraId="21DEC28C" w14:textId="77777777" w14:noSpellErr="1">
            <w:pPr>
              <w:pStyle w:val="INDICATORTEXT"/>
              <w:numPr>
                <w:ilvl w:val="0"/>
                <w:numId w:val="21"/>
              </w:numPr>
              <w:cnfStyle w:val="000000000000" w:firstRow="0" w:lastRow="0" w:firstColumn="0" w:lastColumn="0" w:oddVBand="0" w:evenVBand="0" w:oddHBand="0" w:evenHBand="0" w:firstRowFirstColumn="0" w:firstRowLastColumn="0" w:lastRowFirstColumn="0" w:lastRowLastColumn="0"/>
              <w:rPr/>
            </w:pPr>
            <w:r w:rsidR="3B8B009E">
              <w:rPr/>
              <w:t xml:space="preserve"> examples of a</w:t>
            </w:r>
            <w:r w:rsidR="3B8B009E">
              <w:rPr/>
              <w:t>ttempt</w:t>
            </w:r>
            <w:r w:rsidR="3B8B009E">
              <w:rPr/>
              <w:t>s</w:t>
            </w:r>
            <w:r w:rsidR="3B8B009E">
              <w:rPr/>
              <w:t xml:space="preserve"> to confirm a vote for a </w:t>
            </w:r>
            <w:r w:rsidR="3B8B009E">
              <w:rPr/>
              <w:t>specific holding</w:t>
            </w:r>
            <w:r w:rsidR="3B8B009E">
              <w:rPr/>
              <w:t>.</w:t>
            </w:r>
            <w:r w:rsidR="3B8B009E">
              <w:rPr/>
              <w:t>;</w:t>
            </w:r>
            <w:r w:rsidR="3B8B009E">
              <w:rPr/>
              <w:t xml:space="preserve"> </w:t>
            </w:r>
          </w:p>
          <w:p w:rsidRPr="00F80163" w:rsidR="00C04FA5" w:rsidP="00C04FA5" w:rsidRDefault="00C04FA5" w14:paraId="79DA36A5" w14:textId="77777777" w14:noSpellErr="1">
            <w:pPr>
              <w:pStyle w:val="INDICATORTEXT"/>
              <w:numPr>
                <w:ilvl w:val="0"/>
                <w:numId w:val="21"/>
              </w:numPr>
              <w:cnfStyle w:val="000000000000" w:firstRow="0" w:lastRow="0" w:firstColumn="0" w:lastColumn="0" w:oddVBand="0" w:evenVBand="0" w:oddHBand="0" w:evenHBand="0" w:firstRowFirstColumn="0" w:firstRowLastColumn="0" w:lastRowFirstColumn="0" w:lastRowLastColumn="0"/>
              <w:rPr/>
            </w:pPr>
            <w:r w:rsidR="3B8B009E">
              <w:rPr/>
              <w:t xml:space="preserve"> </w:t>
            </w:r>
            <w:r w:rsidR="3B8B009E">
              <w:rPr/>
              <w:t xml:space="preserve">details of </w:t>
            </w:r>
            <w:r w:rsidR="3B8B009E">
              <w:rPr/>
              <w:t xml:space="preserve">the information that you receive </w:t>
            </w:r>
            <w:r w:rsidR="3B8B009E">
              <w:rPr/>
              <w:t>as</w:t>
            </w:r>
            <w:r w:rsidR="3B8B009E">
              <w:rPr/>
              <w:t xml:space="preserve"> confirm</w:t>
            </w:r>
            <w:r w:rsidR="3B8B009E">
              <w:rPr/>
              <w:t>ation</w:t>
            </w:r>
            <w:r w:rsidR="3B8B009E">
              <w:rPr/>
              <w:t xml:space="preserve"> that votes have been </w:t>
            </w:r>
            <w:r w:rsidR="3B8B009E">
              <w:rPr/>
              <w:t>counted by the company;</w:t>
            </w:r>
          </w:p>
          <w:p w:rsidRPr="00F80163" w:rsidR="00C04FA5" w:rsidP="00C04FA5" w:rsidRDefault="00C04FA5" w14:paraId="436F4437" w14:textId="44B59188" w14:noSpellErr="1">
            <w:pPr>
              <w:pStyle w:val="INDICATORTEXT"/>
              <w:numPr>
                <w:ilvl w:val="0"/>
                <w:numId w:val="21"/>
              </w:numPr>
              <w:cnfStyle w:val="000000000000" w:firstRow="0" w:lastRow="0" w:firstColumn="0" w:lastColumn="0" w:oddVBand="0" w:evenVBand="0" w:oddHBand="0" w:evenHBand="0" w:firstRowFirstColumn="0" w:firstRowLastColumn="0" w:lastRowFirstColumn="0" w:lastRowLastColumn="0"/>
              <w:rPr/>
            </w:pPr>
            <w:r w:rsidR="3B8B009E">
              <w:rPr/>
              <w:t xml:space="preserve">details </w:t>
            </w:r>
            <w:r w:rsidR="3B8B009E">
              <w:rPr/>
              <w:t xml:space="preserve">of </w:t>
            </w:r>
            <w:r w:rsidR="3B8B009E">
              <w:rPr/>
              <w:t>how</w:t>
            </w:r>
            <w:r w:rsidR="3B8B009E">
              <w:rPr/>
              <w:t xml:space="preserve"> you review the information you receive and the actions you take to ensure the integrity of this information</w:t>
            </w:r>
            <w:r w:rsidR="3B8B009E">
              <w:rPr/>
              <w:t>;</w:t>
            </w:r>
          </w:p>
          <w:p w:rsidRPr="00A67F7D" w:rsidR="00C04FA5" w:rsidP="00C04FA5" w:rsidRDefault="00C04FA5" w14:paraId="1E98B797" w14:textId="77777777" w14:noSpellErr="1">
            <w:pPr>
              <w:pStyle w:val="INDICATORTEXT"/>
              <w:numPr>
                <w:ilvl w:val="0"/>
                <w:numId w:val="21"/>
              </w:numPr>
              <w:cnfStyle w:val="000000000000" w:firstRow="0" w:lastRow="0" w:firstColumn="0" w:lastColumn="0" w:oddVBand="0" w:evenVBand="0" w:oddHBand="0" w:evenHBand="0" w:firstRowFirstColumn="0" w:firstRowLastColumn="0" w:lastRowFirstColumn="0" w:lastRowLastColumn="0"/>
              <w:rPr/>
            </w:pPr>
            <w:r w:rsidR="3B8B009E">
              <w:rPr/>
              <w:t>c</w:t>
            </w:r>
            <w:r w:rsidR="3B8B009E">
              <w:rPr/>
              <w:t>omment</w:t>
            </w:r>
            <w:r w:rsidR="3B8B009E">
              <w:rPr/>
              <w:t>s</w:t>
            </w:r>
            <w:r w:rsidR="3B8B009E">
              <w:rPr/>
              <w:t xml:space="preserve"> on any obstacles or challenges that you face.</w:t>
            </w:r>
          </w:p>
        </w:tc>
      </w:tr>
    </w:tbl>
    <w:p w:rsidR="00C04FA5" w:rsidP="00C04FA5" w:rsidRDefault="00C04FA5" w14:paraId="07B0F048" w14:textId="77777777">
      <w:pPr>
        <w:pStyle w:val="INDICATORNUMBER"/>
      </w:pPr>
    </w:p>
    <w:p w:rsidR="00C04FA5" w:rsidP="00C04FA5" w:rsidRDefault="00C04FA5" w14:paraId="29FEAFF5"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04FA5" w:rsidTr="3B8B009E" w14:paraId="3023C615"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C04FA5" w:rsidP="00C04FA5" w:rsidRDefault="00C04FA5" w14:paraId="2AB10D84"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C04FA5" w:rsidP="3B8B009E" w:rsidRDefault="00C04FA5" w14:paraId="65604DAE"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C04FA5" w:rsidP="3B8B009E" w:rsidRDefault="00C04FA5" w14:paraId="3A90E60D"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C04FA5" w:rsidP="3B8B009E" w:rsidRDefault="00C04FA5" w14:paraId="63D65265"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C04FA5" w:rsidTr="3B8B009E" w14:paraId="7A510F78"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C04FA5" w:rsidP="3B8B009E" w:rsidRDefault="00C04FA5" w14:paraId="6772E1DA"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21</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C04FA5" w:rsidP="3B8B009E" w:rsidRDefault="00C04FA5" w14:paraId="3D4F5A50"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C04FA5" w:rsidP="3B8B009E" w:rsidRDefault="00C04FA5" w14:paraId="28487B0B"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C04FA5" w:rsidP="3B8B009E" w:rsidRDefault="00C04FA5" w14:paraId="7FA50F83"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C04FA5" w:rsidP="00C04FA5" w:rsidRDefault="00C04FA5" w14:paraId="12CB6A9A"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4050"/>
        <w:gridCol w:w="4040"/>
      </w:tblGrid>
      <w:tr w:rsidR="00C04FA5" w:rsidTr="3B8B009E" w14:paraId="3A6EA41F"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595959" w:themeColor="text1" w:themeTint="A6" w:sz="4" w:space="0"/>
              <w:bottom w:val="single" w:color="595959" w:themeColor="text1" w:themeTint="A6" w:sz="4" w:space="0"/>
            </w:tcBorders>
            <w:shd w:val="clear" w:color="auto" w:fill="606060"/>
            <w:tcMar/>
          </w:tcPr>
          <w:p w:rsidRPr="00903B63" w:rsidR="00C04FA5" w:rsidP="3B8B009E" w:rsidRDefault="00C04FA5" w14:paraId="20C5611A"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21</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95959" w:themeColor="text1" w:themeTint="A6" w:sz="4" w:space="0"/>
              <w:bottom w:val="single" w:color="595959" w:themeColor="text1" w:themeTint="A6" w:sz="4" w:space="0"/>
              <w:right w:val="single" w:color="595959" w:themeColor="text1" w:themeTint="A6" w:sz="4" w:space="0"/>
            </w:tcBorders>
            <w:shd w:val="clear" w:color="auto" w:fill="888888"/>
            <w:tcMar/>
          </w:tcPr>
          <w:p w:rsidRPr="00903B63" w:rsidR="00C04FA5" w:rsidP="3B8B009E" w:rsidRDefault="00C04FA5" w14:paraId="4F2ADD0A"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C04FA5" w:rsidTr="3B8B009E" w14:paraId="478ED46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tcBorders>
            <w:tcMar/>
            <w:vAlign w:val="top"/>
          </w:tcPr>
          <w:p w:rsidRPr="000D72DF" w:rsidR="00C04FA5" w:rsidP="3B8B009E" w:rsidRDefault="00C04FA5" w14:paraId="419B0AC9"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21.1</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95959" w:themeColor="text1" w:themeTint="A6" w:sz="4" w:space="0"/>
              <w:right w:val="single" w:color="595959" w:themeColor="text1" w:themeTint="A6" w:sz="4" w:space="0"/>
            </w:tcBorders>
            <w:tcMar/>
          </w:tcPr>
          <w:p w:rsidRPr="00242FAB" w:rsidR="00C04FA5" w:rsidP="3B8B009E" w:rsidRDefault="00C04FA5" w14:paraId="73F98C78"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Does</w:t>
            </w:r>
            <w:r w:rsidR="3B8B009E">
              <w:rPr/>
              <w:t xml:space="preserve"> your organisation h</w:t>
            </w:r>
            <w:r w:rsidR="3B8B009E">
              <w:rPr/>
              <w:t>ave</w:t>
            </w:r>
            <w:r w:rsidR="3B8B009E">
              <w:rPr/>
              <w:t xml:space="preserve"> a securities lending programme</w:t>
            </w:r>
            <w:r w:rsidR="3B8B009E">
              <w:rPr/>
              <w:t>?</w:t>
            </w:r>
          </w:p>
        </w:tc>
      </w:tr>
      <w:tr w:rsidR="00C04FA5" w:rsidTr="3B8B009E" w14:paraId="6098550B" w14:textId="77777777">
        <w:tc>
          <w:tcPr>
            <w:cnfStyle w:val="001000000000" w:firstRow="0" w:lastRow="0" w:firstColumn="1" w:lastColumn="0" w:oddVBand="0" w:evenVBand="0" w:oddHBand="0" w:evenHBand="0" w:firstRowFirstColumn="0" w:firstRowLastColumn="0" w:lastRowFirstColumn="0" w:lastRowLastColumn="0"/>
            <w:tcW w:w="1124" w:type="dxa"/>
            <w:tcBorders>
              <w:bottom w:val="single" w:color="595959" w:themeColor="text1" w:themeTint="A6" w:sz="4" w:space="0"/>
            </w:tcBorders>
            <w:tcMar/>
          </w:tcPr>
          <w:p w:rsidR="00C04FA5" w:rsidP="00C04FA5" w:rsidRDefault="00C04FA5" w14:paraId="4D7824C0"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4050" w:type="dxa"/>
            <w:tcBorders>
              <w:bottom w:val="single" w:color="595959" w:themeColor="text1" w:themeTint="A6" w:sz="4" w:space="0"/>
              <w:right w:val="single" w:color="595959" w:themeColor="text1" w:themeTint="A6" w:sz="4" w:space="0"/>
            </w:tcBorders>
            <w:tcMar/>
          </w:tcPr>
          <w:p w:rsidR="00C04FA5" w:rsidP="3B8B009E" w:rsidRDefault="00C04FA5" w14:paraId="1526BAB6"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Pr/>
              <w:t xml:space="preserve"> Yes</w:t>
            </w:r>
          </w:p>
        </w:tc>
        <w:tc>
          <w:tcPr>
            <w:cnfStyle w:val="000000000000" w:firstRow="0" w:lastRow="0" w:firstColumn="0" w:lastColumn="0" w:oddVBand="0" w:evenVBand="0" w:oddHBand="0" w:evenHBand="0" w:firstRowFirstColumn="0" w:firstRowLastColumn="0" w:lastRowFirstColumn="0" w:lastRowLastColumn="0"/>
            <w:tcW w:w="4040" w:type="dxa"/>
            <w:tcBorders>
              <w:bottom w:val="single" w:color="595959" w:themeColor="text1" w:themeTint="A6" w:sz="4" w:space="0"/>
              <w:right w:val="single" w:color="595959" w:themeColor="text1" w:themeTint="A6" w:sz="4" w:space="0"/>
            </w:tcBorders>
            <w:tcMar/>
          </w:tcPr>
          <w:p w:rsidR="00C04FA5" w:rsidP="3B8B009E" w:rsidRDefault="00C04FA5" w14:paraId="09D58D3F"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00C04FA5" w:rsidTr="3B8B009E" w14:paraId="23A7EFE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tcBorders>
            <w:tcMar/>
          </w:tcPr>
          <w:p w:rsidR="00C04FA5" w:rsidP="3B8B009E" w:rsidRDefault="00C04FA5" w14:paraId="4F0378D0"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21.2</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95959" w:themeColor="text1" w:themeTint="A6" w:sz="4" w:space="0"/>
              <w:right w:val="single" w:color="595959" w:themeColor="text1" w:themeTint="A6" w:sz="4" w:space="0"/>
            </w:tcBorders>
            <w:tcMar/>
          </w:tcPr>
          <w:p w:rsidRPr="00242FAB" w:rsidR="00C04FA5" w:rsidP="00C04FA5" w:rsidRDefault="00C04FA5" w14:paraId="533E9A0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how voting is addressed in </w:t>
            </w:r>
            <w:r w:rsidR="3B8B009E">
              <w:rPr/>
              <w:t xml:space="preserve">your </w:t>
            </w:r>
            <w:r w:rsidR="3B8B009E">
              <w:rPr/>
              <w:t>securities lending programme.</w:t>
            </w:r>
          </w:p>
        </w:tc>
      </w:tr>
      <w:tr w:rsidR="00C04FA5" w:rsidTr="3B8B009E" w14:paraId="1DF0B9F7" w14:textId="77777777">
        <w:tc>
          <w:tcPr>
            <w:cnfStyle w:val="001000000000" w:firstRow="0" w:lastRow="0" w:firstColumn="1" w:lastColumn="0" w:oddVBand="0" w:evenVBand="0" w:oddHBand="0" w:evenHBand="0" w:firstRowFirstColumn="0" w:firstRowLastColumn="0" w:lastRowFirstColumn="0" w:lastRowLastColumn="0"/>
            <w:tcW w:w="1124" w:type="dxa"/>
            <w:tcBorders>
              <w:bottom w:val="single" w:color="808080" w:themeColor="text1" w:themeTint="7F" w:themeShade="" w:sz="2" w:space="0"/>
            </w:tcBorders>
            <w:tcMar/>
          </w:tcPr>
          <w:p w:rsidR="00C04FA5" w:rsidP="00C04FA5" w:rsidRDefault="00C04FA5" w14:paraId="7CAB90A9"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595959" w:themeColor="text1" w:themeTint="A6" w:sz="4" w:space="0"/>
              <w:right w:val="single" w:color="595959" w:themeColor="text1" w:themeTint="A6" w:sz="4" w:space="0"/>
            </w:tcBorders>
            <w:shd w:val="clear" w:color="auto" w:fill="auto"/>
            <w:tcMar/>
          </w:tcPr>
          <w:p w:rsidR="00C04FA5" w:rsidP="00C04FA5" w:rsidRDefault="00C04FA5" w14:paraId="5CD9AD7C" w14:textId="77777777" w14:noSpellErr="1">
            <w:pPr>
              <w:pStyle w:val="INDICATORTEXT"/>
              <w:spacing w:before="240"/>
              <w:cnfStyle w:val="000000000000" w:firstRow="0" w:lastRow="0" w:firstColumn="0" w:lastColumn="0" w:oddVBand="0" w:evenVBand="0" w:oddHBand="0" w:evenHBand="0" w:firstRowFirstColumn="0" w:firstRowLastColumn="0" w:lastRowFirstColumn="0" w:lastRowLastColumn="0"/>
            </w:pPr>
            <w:r w:rsidDel="000F650E">
              <w:rPr/>
              <w:t xml:space="preserve"> </w:t>
            </w:r>
            <w:r w:rsidRPr="00903B63">
              <w:sym w:font="Wingdings" w:char="F06D"/>
            </w:r>
            <w:r>
              <w:rPr/>
              <w:t xml:space="preserve"> We recall all </w:t>
            </w:r>
            <w:r w:rsidRPr="001D2775">
              <w:rPr/>
              <w:t>securities for voting on all ballot items</w:t>
            </w:r>
          </w:p>
          <w:p w:rsidR="00C04FA5" w:rsidP="00C04FA5" w:rsidRDefault="00C04FA5" w14:paraId="25E1654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Pr/>
              <w:t xml:space="preserve"> We systematically recall some securities to vote on their ballot items</w:t>
            </w:r>
          </w:p>
          <w:p w:rsidR="00C04FA5" w:rsidP="00C04FA5" w:rsidRDefault="00C04FA5" w14:paraId="52F66E71"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Pr/>
              <w:t xml:space="preserve"> We recall some securities to vote on their ballot items on an ad hoc basis</w:t>
            </w:r>
          </w:p>
          <w:p w:rsidR="00C04FA5" w:rsidP="00C04FA5" w:rsidRDefault="00C04FA5" w14:paraId="52F7BA3E"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Pr/>
              <w:t xml:space="preserve"> O</w:t>
            </w:r>
            <w:r w:rsidRPr="001D2775">
              <w:rPr/>
              <w:t xml:space="preserve">ur securities lending agent </w:t>
            </w:r>
            <w:r>
              <w:rPr/>
              <w:t xml:space="preserve">is free </w:t>
            </w:r>
            <w:r w:rsidRPr="001D2775">
              <w:rPr/>
              <w:t xml:space="preserve">to decide when </w:t>
            </w:r>
            <w:r>
              <w:rPr/>
              <w:t xml:space="preserve">and which </w:t>
            </w:r>
            <w:r w:rsidRPr="001D2775">
              <w:rPr/>
              <w:t>securities to recall for voting purposes</w:t>
            </w:r>
            <w:r>
              <w:rPr/>
              <w:t>.</w:t>
            </w:r>
          </w:p>
          <w:p w:rsidR="00575FF6" w:rsidP="00C04FA5" w:rsidRDefault="00C04FA5" w14:paraId="2E3DD43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Pr/>
              <w:t xml:space="preserve"> We communicate our voting instructions to the borrowing entity. </w:t>
            </w:r>
          </w:p>
          <w:p w:rsidRPr="001D2775" w:rsidR="00C04FA5" w:rsidP="00C04FA5" w:rsidRDefault="00C04FA5" w14:paraId="04B0CA86" w14:textId="1C20B7F4" w14:noSpellErr="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Pr/>
              <w:t xml:space="preserve"> </w:t>
            </w:r>
            <w:r w:rsidRPr="001D2775">
              <w:rPr/>
              <w:t xml:space="preserve">We do not recall our </w:t>
            </w:r>
            <w:r>
              <w:rPr/>
              <w:t>securities</w:t>
            </w:r>
            <w:r w:rsidRPr="001D2775">
              <w:rPr/>
              <w:t xml:space="preserve"> for voting purposes</w:t>
            </w:r>
            <w:r>
              <w:rPr/>
              <w:t>.</w:t>
            </w:r>
          </w:p>
          <w:p w:rsidR="00C04FA5" w:rsidP="00C04FA5" w:rsidRDefault="00C04FA5" w14:paraId="0D561CA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Pr/>
              <w:t xml:space="preserve"> Other;</w:t>
            </w:r>
            <w:r w:rsidRPr="00F80163">
              <w:rPr/>
              <w:t xml:space="preserve"> specify _________________</w:t>
            </w:r>
          </w:p>
          <w:p w:rsidR="00C04FA5" w:rsidP="00C04FA5" w:rsidRDefault="00C04FA5" w14:paraId="3B96A97B"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04FA5" w:rsidTr="3B8B009E" w14:paraId="37AE8A5A"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808080" w:themeColor="text1" w:themeTint="7F" w:themeShade="" w:sz="2" w:space="0"/>
            </w:tcBorders>
            <w:tcMar/>
            <w:vAlign w:val="top"/>
          </w:tcPr>
          <w:p w:rsidR="00C04FA5" w:rsidP="3B8B009E" w:rsidRDefault="00C04FA5" w14:paraId="371AE9E2"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21.3</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95959" w:themeColor="text1" w:themeTint="A6" w:sz="4" w:space="0"/>
              <w:right w:val="single" w:color="595959" w:themeColor="text1" w:themeTint="A6" w:sz="4" w:space="0"/>
            </w:tcBorders>
            <w:shd w:val="clear" w:color="auto" w:fill="F2F2F2" w:themeFill="background1" w:themeFillShade="F2"/>
            <w:tcMar/>
          </w:tcPr>
          <w:p w:rsidR="00C04FA5" w:rsidP="00C04FA5" w:rsidRDefault="00C04FA5" w14:paraId="1E8B62F0" w14:textId="77777777" w14:noSpellErr="1">
            <w:pPr>
              <w:pStyle w:val="INDICATORTEXT"/>
              <w:spacing w:before="120"/>
              <w:cnfStyle w:val="000000100000" w:firstRow="0" w:lastRow="0" w:firstColumn="0" w:lastColumn="0" w:oddVBand="0" w:evenVBand="0" w:oddHBand="1" w:evenHBand="0" w:firstRowFirstColumn="0" w:firstRowLastColumn="0" w:lastRowFirstColumn="0" w:lastRowLastColumn="0"/>
            </w:pPr>
            <w:r w:rsidR="3B8B009E">
              <w:rPr/>
              <w:t>Additional information.</w:t>
            </w:r>
          </w:p>
          <w:p w:rsidR="00C04FA5" w:rsidP="00C04FA5" w:rsidRDefault="00C04FA5" w14:paraId="645F50E0" w14:textId="77777777" w14:noSpellErr="1">
            <w:pPr>
              <w:pStyle w:val="INDICATORTEXT"/>
              <w:spacing w:before="120"/>
              <w:cnfStyle w:val="000000100000" w:firstRow="0" w:lastRow="0" w:firstColumn="0" w:lastColumn="0" w:oddVBand="0" w:evenVBand="0" w:oddHBand="1" w:evenHBand="0" w:firstRowFirstColumn="0" w:firstRowLastColumn="0" w:lastRowFirstColumn="0" w:lastRowLastColumn="0"/>
            </w:pPr>
            <w:r w:rsidRPr="3B8B009E">
              <w:rPr>
                <w:caps/>
                <w:color w:val="0082C8"/>
              </w:rPr>
              <w:t xml:space="preserve">   </w:t>
            </w:r>
            <w:r w:rsidRPr="3B8B009E">
              <w:rPr>
                <w:caps/>
                <w:color w:val="0082C8"/>
              </w:rPr>
              <w:t>[Optional]</w:t>
            </w:r>
          </w:p>
        </w:tc>
      </w:tr>
      <w:tr w:rsidR="00C04FA5" w:rsidTr="3B8B009E" w14:paraId="7964E4A1" w14:textId="77777777">
        <w:trPr>
          <w:trHeight w:val="375"/>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color="404040" w:themeColor="text1" w:themeTint="BF" w:sz="4" w:space="0"/>
            </w:tcBorders>
          </w:tcPr>
          <w:p w:rsidR="00C04FA5" w:rsidP="00C04FA5" w:rsidRDefault="00C04FA5" w14:paraId="3DFE648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404040" w:themeColor="text1" w:themeTint="BF" w:sz="4" w:space="0"/>
              <w:right w:val="single" w:color="595959" w:themeColor="text1" w:themeTint="A6" w:sz="4" w:space="0"/>
            </w:tcBorders>
            <w:shd w:val="clear" w:color="auto" w:fill="auto"/>
            <w:tcMar/>
          </w:tcPr>
          <w:p w:rsidR="00C04FA5" w:rsidP="00C04FA5" w:rsidRDefault="00C04FA5" w14:paraId="636373F8" w14:textId="77777777">
            <w:pPr>
              <w:pStyle w:val="INDICATORTEXT"/>
              <w:ind w:left="0"/>
              <w:cnfStyle w:val="000000000000" w:firstRow="0" w:lastRow="0" w:firstColumn="0" w:lastColumn="0" w:oddVBand="0" w:evenVBand="0" w:oddHBand="0" w:evenHBand="0" w:firstRowFirstColumn="0" w:firstRowLastColumn="0" w:lastRowFirstColumn="0" w:lastRowLastColumn="0"/>
            </w:pPr>
          </w:p>
        </w:tc>
      </w:tr>
    </w:tbl>
    <w:p w:rsidR="00C04FA5" w:rsidP="00C04FA5" w:rsidRDefault="00C04FA5" w14:paraId="2EA3F824" w14:textId="77777777">
      <w:pPr>
        <w:pStyle w:val="INDICATORNUMBER"/>
      </w:pPr>
    </w:p>
    <w:tbl>
      <w:tblPr>
        <w:tblStyle w:val="SubSectionMISCTableVOLUNTARY"/>
        <w:tblW w:w="9214" w:type="dxa"/>
        <w:tblInd w:w="5" w:type="dxa"/>
        <w:tblLook w:val="06A0" w:firstRow="1" w:lastRow="0" w:firstColumn="1" w:lastColumn="0" w:noHBand="1" w:noVBand="1"/>
      </w:tblPr>
      <w:tblGrid>
        <w:gridCol w:w="1124"/>
        <w:gridCol w:w="4395"/>
        <w:gridCol w:w="1275"/>
        <w:gridCol w:w="2420"/>
      </w:tblGrid>
      <w:tr w:rsidR="00C04FA5" w:rsidTr="3B8B009E" w14:paraId="566B1E4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shd w:val="clear" w:color="auto" w:fill="606060"/>
            <w:tcMar/>
          </w:tcPr>
          <w:p w:rsidRPr="00191BC1" w:rsidR="00C04FA5" w:rsidP="3B8B009E" w:rsidRDefault="00C04FA5" w14:paraId="63733619"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21</w:t>
            </w:r>
          </w:p>
        </w:tc>
        <w:tc>
          <w:tcPr>
            <w:cnfStyle w:val="000000000000" w:firstRow="0" w:lastRow="0" w:firstColumn="0" w:lastColumn="0" w:oddVBand="0" w:evenVBand="0" w:oddHBand="0" w:evenHBand="0" w:firstRowFirstColumn="0" w:firstRowLastColumn="0" w:lastRowFirstColumn="0" w:lastRowLastColumn="0"/>
            <w:tcW w:w="8090" w:type="dxa"/>
            <w:gridSpan w:val="3"/>
            <w:tcMar/>
          </w:tcPr>
          <w:p w:rsidRPr="00191BC1" w:rsidR="00C04FA5" w:rsidP="3B8B009E" w:rsidRDefault="00C04FA5" w14:paraId="55EF3FB0"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CF025D" w:rsidR="00C04FA5" w:rsidTr="3B8B009E" w14:paraId="6F4BB18A"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bottom w:val="single" w:color="A6A6A6" w:themeColor="background1" w:themeShade="A6" w:sz="4" w:space="0"/>
            </w:tcBorders>
            <w:tcMar/>
          </w:tcPr>
          <w:p w:rsidRPr="000D72DF" w:rsidR="00C04FA5" w:rsidP="3B8B009E" w:rsidRDefault="00C04FA5" w14:paraId="66754D60"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21.3</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95959" w:themeColor="text1" w:themeTint="A6" w:sz="4" w:space="0"/>
              <w:bottom w:val="single" w:color="A6A6A6" w:themeColor="background1" w:themeShade="A6" w:sz="4" w:space="0"/>
            </w:tcBorders>
            <w:tcMar/>
          </w:tcPr>
          <w:p w:rsidR="00C04FA5" w:rsidP="00C04FA5" w:rsidRDefault="00C04FA5" w14:paraId="3D2655EF"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If you recall shares on the basis of specific criteria, please explain these criteria, including any ESG issues that they address.</w:t>
            </w:r>
          </w:p>
          <w:p w:rsidRPr="009D2EF1" w:rsidR="00C04FA5" w:rsidP="00C04FA5" w:rsidRDefault="00C04FA5" w14:paraId="02BB878C"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If you occasionally recall shares, please explain the circumstances under which you do this.</w:t>
            </w:r>
          </w:p>
        </w:tc>
      </w:tr>
      <w:tr w:rsidRPr="00CF025D" w:rsidR="00C04FA5" w:rsidTr="3B8B009E" w14:paraId="48ACA1D9"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A6A6A6" w:themeColor="background1" w:themeShade="A6" w:sz="4" w:space="0"/>
              <w:bottom w:val="single" w:color="A6A6A6" w:themeColor="background1" w:themeShade="A6" w:sz="4" w:space="0"/>
            </w:tcBorders>
            <w:tcMar/>
          </w:tcPr>
          <w:p w:rsidRPr="00FC3712" w:rsidR="00C04FA5" w:rsidP="3B8B009E" w:rsidRDefault="00C04FA5" w14:paraId="45E6F75E" w14:textId="77777777" w14:noSpellErr="1">
            <w:pPr>
              <w:pStyle w:val="INDICATORTEXT"/>
              <w:rPr>
                <w:b w:val="1"/>
                <w:bCs w:val="1"/>
              </w:rPr>
            </w:pPr>
            <w:r w:rsidRPr="3B8B009E" w:rsidR="3B8B009E">
              <w:rPr>
                <w:b w:val="1"/>
                <w:bCs w:val="1"/>
              </w:rPr>
              <w:t>LOGIC</w:t>
            </w:r>
          </w:p>
        </w:tc>
      </w:tr>
      <w:tr w:rsidRPr="00CF025D" w:rsidR="00C04FA5" w:rsidTr="3B8B009E" w14:paraId="5B910F3B"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single" w:color="BFBFBF" w:themeColor="background1" w:themeShade="BF" w:sz="4" w:space="0"/>
            </w:tcBorders>
            <w:tcMar/>
          </w:tcPr>
          <w:p w:rsidR="00C04FA5" w:rsidP="3B8B009E" w:rsidRDefault="00C04FA5" w14:paraId="21C9CD5D"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21</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BFBFBF" w:themeColor="background1" w:themeShade="BF" w:sz="4" w:space="0"/>
            </w:tcBorders>
            <w:tcMar/>
          </w:tcPr>
          <w:p w:rsidR="00C04FA5" w:rsidP="00C04FA5" w:rsidRDefault="00C04FA5" w14:paraId="55D81FD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w:t>
            </w:r>
            <w:r w:rsidR="3B8B009E">
              <w:rPr/>
              <w:t>21</w:t>
            </w:r>
            <w:r w:rsidR="3B8B009E">
              <w:rPr/>
              <w:t>.2]</w:t>
            </w:r>
            <w:r w:rsidR="3B8B009E">
              <w:rPr/>
              <w:t xml:space="preserve"> is</w:t>
            </w:r>
            <w:r w:rsidR="3B8B009E">
              <w:rPr/>
              <w:t xml:space="preserve"> </w:t>
            </w:r>
            <w:r w:rsidR="3B8B009E">
              <w:rPr/>
              <w:t>applicable</w:t>
            </w:r>
            <w:r w:rsidR="3B8B009E">
              <w:rPr/>
              <w:t xml:space="preserve"> if you report ‘Yes’ to [</w:t>
            </w:r>
            <w:r w:rsidR="3B8B009E">
              <w:rPr/>
              <w:t>21</w:t>
            </w:r>
            <w:r w:rsidR="3B8B009E">
              <w:rPr/>
              <w:t>.1]</w:t>
            </w:r>
            <w:r w:rsidR="3B8B009E">
              <w:rPr/>
              <w:t>.</w:t>
            </w:r>
          </w:p>
          <w:p w:rsidR="00C04FA5" w:rsidP="00C04FA5" w:rsidRDefault="00C04FA5" w14:paraId="5F4B01CD"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[21.3] is applicable if you report ‘No’ in [21.1].</w:t>
            </w:r>
          </w:p>
        </w:tc>
      </w:tr>
      <w:tr w:rsidRPr="00CF025D" w:rsidR="00C04FA5" w:rsidTr="3B8B009E" w14:paraId="592AB81C"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A6A6A6" w:themeColor="background1" w:themeShade="A6" w:sz="4" w:space="0"/>
              <w:bottom w:val="single" w:color="A6A6A6" w:themeColor="background1" w:themeShade="A6" w:sz="4" w:space="0"/>
            </w:tcBorders>
            <w:tcMar/>
          </w:tcPr>
          <w:p w:rsidRPr="0062074A" w:rsidR="00C04FA5" w:rsidP="3B8B009E" w:rsidRDefault="00C04FA5" w14:paraId="67022AA4" w14:textId="77777777" w14:noSpellErr="1">
            <w:pPr>
              <w:pStyle w:val="INDICATORTEXT"/>
              <w:rPr>
                <w:b w:val="1"/>
                <w:bCs w:val="1"/>
              </w:rPr>
            </w:pPr>
            <w:r w:rsidRPr="3B8B009E" w:rsidR="3B8B009E">
              <w:rPr>
                <w:b w:val="1"/>
                <w:bCs w:val="1"/>
              </w:rPr>
              <w:t>ASSESSMENT</w:t>
            </w:r>
          </w:p>
        </w:tc>
      </w:tr>
      <w:tr w:rsidRPr="00CF025D" w:rsidR="00C04FA5" w:rsidTr="3B8B009E" w14:paraId="448328DB"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nil"/>
            </w:tcBorders>
            <w:tcMar/>
          </w:tcPr>
          <w:p w:rsidR="00C04FA5" w:rsidP="3B8B009E" w:rsidRDefault="00C04FA5" w14:paraId="56E5DE8A"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21</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A6A6A6" w:themeColor="background1" w:themeShade="A6" w:sz="4" w:space="0"/>
            </w:tcBorders>
            <w:tcMar/>
          </w:tcPr>
          <w:p w:rsidRPr="00AE7719" w:rsidR="00C04FA5" w:rsidP="00C04FA5" w:rsidRDefault="00C04FA5" w14:paraId="4B974234"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w:t>
            </w:r>
            <w:r w:rsidRPr="3B8B009E">
              <w:rPr/>
              <w:t>Three</w:t>
            </w:r>
            <w:r w:rsidRPr="3B8B009E">
              <w:rPr/>
              <w:t xml:space="preserve"> </w:t>
            </w:r>
            <w:r w:rsidRPr="00FA40BC">
              <w:rPr>
                <w:rFonts w:ascii="Calibri" w:hAnsi="Wingdings" w:eastAsia="Calibri" w:cs="Times New Roman"/>
                <w:kern w:val="24"/>
                <w:szCs w:val="18"/>
              </w:rPr>
              <w:sym w:font="Wingdings" w:char="F0AB"/>
            </w:r>
          </w:p>
          <w:p w:rsidR="00C04FA5" w:rsidP="00C04FA5" w:rsidRDefault="00C04FA5" w14:paraId="04D39837"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The assessment of this indicator is based</w:t>
            </w:r>
            <w:r w:rsidR="3B8B009E">
              <w:rPr/>
              <w:t xml:space="preserve"> on your responses to [21.1</w:t>
            </w:r>
            <w:r w:rsidR="3B8B009E">
              <w:rPr/>
              <w:t>]</w:t>
            </w:r>
            <w:r w:rsidR="3B8B009E">
              <w:rPr/>
              <w:t xml:space="preserve"> and [21.2]</w:t>
            </w:r>
            <w:r w:rsidR="3B8B009E">
              <w:rPr/>
              <w:t>.</w:t>
            </w:r>
          </w:p>
        </w:tc>
      </w:tr>
      <w:tr w:rsidRPr="00CF025D" w:rsidR="00C04FA5" w:rsidTr="3B8B009E" w14:paraId="322CF157"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Mar/>
          </w:tcPr>
          <w:p w:rsidR="00C04FA5" w:rsidP="00C04FA5" w:rsidRDefault="00C04FA5" w14:paraId="76C3403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5A5A5A" w:sz="4" w:space="0"/>
            </w:tcBorders>
            <w:tcMar/>
          </w:tcPr>
          <w:p w:rsidR="00C04FA5" w:rsidP="00C04FA5" w:rsidRDefault="00C04FA5" w14:paraId="3B832B9D"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CF025D" w:rsidR="00C04FA5" w:rsidTr="3B8B009E" w14:paraId="4B67DFB7"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Mar/>
          </w:tcPr>
          <w:p w:rsidR="00C04FA5" w:rsidP="00C04FA5" w:rsidRDefault="00C04FA5" w14:paraId="01335F2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bottom w:val="single" w:color="5A5A5A" w:sz="4" w:space="0"/>
            </w:tcBorders>
            <w:tcMar/>
          </w:tcPr>
          <w:p w:rsidRPr="00FA40BC" w:rsidR="00C04FA5" w:rsidP="3B8B009E" w:rsidRDefault="00C04FA5" w14:paraId="2AD594F6"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bottom w:val="single" w:color="5A5A5A" w:sz="4" w:space="0"/>
            </w:tcBorders>
            <w:tcMar/>
          </w:tcPr>
          <w:p w:rsidR="00C04FA5" w:rsidP="00C04FA5" w:rsidRDefault="00C04FA5" w14:paraId="5EC073A3"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420" w:type="dxa"/>
            <w:tcBorders>
              <w:top w:val="single" w:color="A6A6A6" w:themeColor="background1" w:themeShade="A6" w:sz="4" w:space="0"/>
              <w:bottom w:val="single" w:color="5A5A5A" w:sz="4" w:space="0"/>
            </w:tcBorders>
            <w:tcMar/>
          </w:tcPr>
          <w:p w:rsidR="00C04FA5" w:rsidP="00C04FA5" w:rsidRDefault="00C04FA5" w14:paraId="18212A7E"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CF025D" w:rsidR="00C04FA5" w:rsidTr="3B8B009E" w14:paraId="4DC19777"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Mar/>
          </w:tcPr>
          <w:p w:rsidR="00C04FA5" w:rsidP="00C04FA5" w:rsidRDefault="00C04FA5" w14:paraId="6AFE554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bottom w:val="single" w:color="5A5A5A" w:sz="4" w:space="0"/>
            </w:tcBorders>
            <w:tcMar/>
          </w:tcPr>
          <w:p w:rsidR="00C04FA5" w:rsidP="3B8B009E" w:rsidRDefault="00C04FA5" w14:paraId="3A1B8BC5"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3B8B009E">
              <w:rPr/>
              <w:t>‘No’ in LEA 21.1</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bottom w:val="single" w:color="5A5A5A" w:sz="4" w:space="0"/>
            </w:tcBorders>
            <w:tcMar/>
          </w:tcPr>
          <w:p w:rsidRPr="0042063C" w:rsidR="00C04FA5" w:rsidP="3B8B009E" w:rsidRDefault="00C04FA5" w14:paraId="4DCDD6E9"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3B8B009E">
              <w:rPr/>
              <w:t>N/A</w:t>
            </w:r>
          </w:p>
        </w:tc>
        <w:tc>
          <w:tcPr>
            <w:cnfStyle w:val="000000000000" w:firstRow="0" w:lastRow="0" w:firstColumn="0" w:lastColumn="0" w:oddVBand="0" w:evenVBand="0" w:oddHBand="0" w:evenHBand="0" w:firstRowFirstColumn="0" w:firstRowLastColumn="0" w:lastRowFirstColumn="0" w:lastRowLastColumn="0"/>
            <w:tcW w:w="2420" w:type="dxa"/>
            <w:tcBorders>
              <w:top w:val="single" w:color="A6A6A6" w:themeColor="background1" w:themeShade="A6" w:sz="4" w:space="0"/>
              <w:bottom w:val="single" w:color="5A5A5A" w:sz="4" w:space="0"/>
            </w:tcBorders>
            <w:tcMar/>
          </w:tcPr>
          <w:p w:rsidR="00C04FA5" w:rsidP="3B8B009E" w:rsidRDefault="00C04FA5" w14:paraId="6CBA9A62"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3B8B009E">
              <w:rPr/>
              <w:t>You are not assessed on this indicator</w:t>
            </w:r>
          </w:p>
        </w:tc>
      </w:tr>
      <w:tr w:rsidRPr="00CF025D" w:rsidR="00C04FA5" w:rsidTr="3B8B009E" w14:paraId="53F6CEFF"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5A5A5A" w:sz="4" w:space="0"/>
            </w:tcBorders>
            <w:tcMar/>
          </w:tcPr>
          <w:p w:rsidR="00C04FA5" w:rsidP="00C04FA5" w:rsidRDefault="00C04FA5" w14:paraId="16DC7F6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bottom w:val="single" w:color="5A5A5A" w:sz="4" w:space="0"/>
            </w:tcBorders>
            <w:tcMar/>
          </w:tcPr>
          <w:p w:rsidR="00C04FA5" w:rsidP="00C04FA5" w:rsidRDefault="00C04FA5" w14:paraId="24117894"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‘Yes’, in LEA 21.1 </w:t>
            </w:r>
            <w:r w:rsidR="3B8B009E">
              <w:rPr/>
              <w:t xml:space="preserve">AND </w:t>
            </w:r>
            <w:r w:rsidR="3B8B009E">
              <w:rPr/>
              <w:t xml:space="preserve">‘We do not recall our shares for voting purposes’ </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bottom w:val="single" w:color="5A5A5A" w:sz="4" w:space="0"/>
            </w:tcBorders>
            <w:tcMar/>
          </w:tcPr>
          <w:p w:rsidRPr="00600AC5" w:rsidR="00C04FA5" w:rsidP="00C04FA5" w:rsidRDefault="00C04FA5" w14:paraId="4D4B828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2420" w:type="dxa"/>
            <w:tcBorders>
              <w:top w:val="single" w:color="A6A6A6" w:themeColor="background1" w:themeShade="A6" w:sz="4" w:space="0"/>
              <w:bottom w:val="single" w:color="5A5A5A" w:sz="4" w:space="0"/>
            </w:tcBorders>
            <w:tcMar/>
          </w:tcPr>
          <w:p w:rsidR="00C04FA5" w:rsidP="00C04FA5" w:rsidRDefault="00C04FA5" w14:paraId="64DB8128"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Pr="00CF025D" w:rsidR="00C04FA5" w:rsidTr="3B8B009E" w14:paraId="0C9662E7"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nil"/>
            </w:tcBorders>
            <w:tcMar/>
          </w:tcPr>
          <w:p w:rsidR="00C04FA5" w:rsidP="00C04FA5" w:rsidRDefault="00C04FA5" w14:paraId="3E6FE2F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bottom w:val="single" w:color="5A5A5A" w:sz="4" w:space="0"/>
            </w:tcBorders>
            <w:tcMar/>
          </w:tcPr>
          <w:p w:rsidR="00C04FA5" w:rsidP="00C04FA5" w:rsidRDefault="00C04FA5" w14:paraId="65628E12" w14:textId="57AE3B49" w14:noSpellErr="1">
            <w:pPr>
              <w:pStyle w:val="INDICATORTEXT"/>
              <w:spacing w:after="80"/>
              <w:jc w:val="both"/>
              <w:cnfStyle w:val="000000000000" w:firstRow="0" w:lastRow="0" w:firstColumn="0" w:lastColumn="0" w:oddVBand="0" w:evenVBand="0" w:oddHBand="0" w:evenHBand="0" w:firstRowFirstColumn="0" w:firstRowLastColumn="0" w:lastRowFirstColumn="0" w:lastRowLastColumn="0"/>
            </w:pPr>
            <w:r w:rsidR="3B8B009E">
              <w:rPr/>
              <w:t xml:space="preserve">‘Yes’, in LEA 21.1 </w:t>
            </w:r>
            <w:r w:rsidR="3B8B009E">
              <w:rPr/>
              <w:t>AND</w:t>
            </w:r>
            <w:r w:rsidR="3B8B009E">
              <w:rPr/>
              <w:t xml:space="preserve"> ‘We recall some securities for voting on some ballot items on a case by </w:t>
            </w:r>
            <w:r w:rsidR="3B8B009E">
              <w:rPr/>
              <w:t>case basis</w:t>
            </w:r>
            <w:r w:rsidR="3B8B009E">
              <w:rPr/>
              <w:t>’</w:t>
            </w:r>
          </w:p>
          <w:p w:rsidR="00C04FA5" w:rsidP="00C04FA5" w:rsidRDefault="00C04FA5" w14:paraId="10F123CE" w14:textId="77777777" w14:noSpellErr="1">
            <w:pPr>
              <w:pStyle w:val="INDICATORTEXT"/>
              <w:spacing w:after="80"/>
              <w:jc w:val="both"/>
              <w:cnfStyle w:val="000000000000" w:firstRow="0" w:lastRow="0" w:firstColumn="0" w:lastColumn="0" w:oddVBand="0" w:evenVBand="0" w:oddHBand="0" w:evenHBand="0" w:firstRowFirstColumn="0" w:firstRowLastColumn="0" w:lastRowFirstColumn="0" w:lastRowLastColumn="0"/>
            </w:pPr>
            <w:r w:rsidR="3B8B009E">
              <w:rPr/>
              <w:t>OR</w:t>
            </w:r>
          </w:p>
          <w:p w:rsidR="00C04FA5" w:rsidP="00C04FA5" w:rsidRDefault="00C04FA5" w14:paraId="0DF7527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‘Yes’, in LEA 21.1 </w:t>
            </w:r>
            <w:r w:rsidR="3B8B009E">
              <w:rPr/>
              <w:t>AND</w:t>
            </w:r>
            <w:r w:rsidR="3B8B009E">
              <w:rPr/>
              <w:t xml:space="preserve"> ‘We empower our securities lending agent to decide when to recall securities for voting purposes’</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bottom w:val="single" w:color="5A5A5A" w:sz="4" w:space="0"/>
            </w:tcBorders>
            <w:tcMar/>
          </w:tcPr>
          <w:p w:rsidRPr="158C6806" w:rsidR="00C04FA5" w:rsidP="3B8B009E" w:rsidRDefault="00C04FA5" w14:paraId="642303F4"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420" w:type="dxa"/>
            <w:tcBorders>
              <w:top w:val="single" w:color="A6A6A6" w:themeColor="background1" w:themeShade="A6" w:sz="4" w:space="0"/>
              <w:bottom w:val="single" w:color="5A5A5A" w:sz="4" w:space="0"/>
            </w:tcBorders>
            <w:tcMar/>
          </w:tcPr>
          <w:p w:rsidR="00C04FA5" w:rsidP="00C04FA5" w:rsidRDefault="00C04FA5" w14:paraId="2E5BA359"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Pr="00CF025D" w:rsidR="00C04FA5" w:rsidTr="3B8B009E" w14:paraId="13A4C061"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5A5A5A" w:sz="4" w:space="0"/>
            </w:tcBorders>
            <w:tcMar/>
          </w:tcPr>
          <w:p w:rsidR="00C04FA5" w:rsidP="00C04FA5" w:rsidRDefault="00C04FA5" w14:paraId="005CFC0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bottom w:val="single" w:color="5A5A5A" w:sz="4" w:space="0"/>
            </w:tcBorders>
            <w:tcMar/>
          </w:tcPr>
          <w:p w:rsidR="00C04FA5" w:rsidP="3B8B009E" w:rsidRDefault="00C04FA5" w14:paraId="0A3D76A8" w14:textId="77777777" w14:noSpellErr="1">
            <w:pPr>
              <w:spacing w:before="80" w:after="8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‘Yes’, in LEA 2</w:t>
            </w:r>
            <w:r w:rsidRPr="3B8B009E" w:rsidR="3B8B009E">
              <w:rPr>
                <w:color w:val="595959" w:themeColor="text1" w:themeTint="A6" w:themeShade="FF"/>
                <w:sz w:val="18"/>
                <w:szCs w:val="18"/>
              </w:rPr>
              <w:t>1</w:t>
            </w:r>
            <w:r w:rsidRPr="3B8B009E" w:rsidR="3B8B009E">
              <w:rPr>
                <w:color w:val="595959" w:themeColor="text1" w:themeTint="A6" w:themeShade="FF"/>
                <w:sz w:val="18"/>
                <w:szCs w:val="18"/>
              </w:rPr>
              <w:t xml:space="preserve">.1 AND ‘We recall some securities for voting on some ballot items on a systematic basis (e.g. in </w:t>
            </w:r>
            <w:r w:rsidRPr="3B8B009E" w:rsidR="3B8B009E">
              <w:rPr>
                <w:color w:val="595959" w:themeColor="text1" w:themeTint="A6" w:themeShade="FF"/>
                <w:sz w:val="18"/>
                <w:szCs w:val="18"/>
              </w:rPr>
              <w:t xml:space="preserve">line with specified criteria)’ </w:t>
            </w:r>
          </w:p>
          <w:p w:rsidRPr="00565089" w:rsidR="00C04FA5" w:rsidP="3B8B009E" w:rsidRDefault="00C04FA5" w14:paraId="72FDC3E7" w14:textId="77777777" w14:noSpellErr="1">
            <w:pPr>
              <w:spacing w:before="80" w:after="8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OR</w:t>
            </w:r>
          </w:p>
          <w:p w:rsidR="00C04FA5" w:rsidP="00C04FA5" w:rsidRDefault="00C04FA5" w14:paraId="0C5157F8" w14:textId="77777777" w14:noSpellErr="1">
            <w:pPr>
              <w:pStyle w:val="INDICATORTEXT"/>
              <w:spacing w:after="80"/>
              <w:jc w:val="both"/>
              <w:cnfStyle w:val="000000000000" w:firstRow="0" w:lastRow="0" w:firstColumn="0" w:lastColumn="0" w:oddVBand="0" w:evenVBand="0" w:oddHBand="0" w:evenHBand="0" w:firstRowFirstColumn="0" w:firstRowLastColumn="0" w:lastRowFirstColumn="0" w:lastRowLastColumn="0"/>
            </w:pPr>
            <w:r w:rsidR="3B8B009E">
              <w:rPr/>
              <w:t xml:space="preserve">‘Yes’, in LEA 21.1 </w:t>
            </w:r>
            <w:r w:rsidR="3B8B009E">
              <w:rPr/>
              <w:t>AND</w:t>
            </w:r>
            <w:r w:rsidR="3B8B009E">
              <w:rPr/>
              <w:t xml:space="preserve"> ‘We recall all securities for voting on all ballot items’ </w:t>
            </w:r>
          </w:p>
        </w:tc>
        <w:tc>
          <w:tcPr>
            <w:cnfStyle w:val="000000000000" w:firstRow="0" w:lastRow="0" w:firstColumn="0" w:lastColumn="0" w:oddVBand="0" w:evenVBand="0" w:oddHBand="0" w:evenHBand="0" w:firstRowFirstColumn="0" w:firstRowLastColumn="0" w:lastRowFirstColumn="0" w:lastRowLastColumn="0"/>
            <w:tcW w:w="1275" w:type="dxa"/>
            <w:tcBorders>
              <w:top w:val="single" w:color="A6A6A6" w:themeColor="background1" w:themeShade="A6" w:sz="4" w:space="0"/>
              <w:bottom w:val="single" w:color="5A5A5A" w:sz="4" w:space="0"/>
            </w:tcBorders>
            <w:tcMar/>
          </w:tcPr>
          <w:p w:rsidRPr="158C6806" w:rsidR="00C04FA5" w:rsidP="3B8B009E" w:rsidRDefault="00C04FA5" w14:paraId="27A86E62"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420" w:type="dxa"/>
            <w:tcBorders>
              <w:top w:val="single" w:color="A6A6A6" w:themeColor="background1" w:themeShade="A6" w:sz="4" w:space="0"/>
              <w:bottom w:val="single" w:color="5A5A5A" w:sz="4" w:space="0"/>
            </w:tcBorders>
            <w:tcMar/>
          </w:tcPr>
          <w:p w:rsidR="00C04FA5" w:rsidP="00C04FA5" w:rsidRDefault="00C04FA5" w14:paraId="039F5C4E"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C04FA5" w:rsidP="00C04FA5" w:rsidRDefault="00C04FA5" w14:paraId="32750AE0" w14:textId="77777777">
      <w:pPr>
        <w:pStyle w:val="INDICATORNUMBER"/>
      </w:pPr>
    </w:p>
    <w:p w:rsidR="00C04FA5" w:rsidP="00C04FA5" w:rsidRDefault="00C04FA5" w14:paraId="4F2F11B6" w14:textId="77777777">
      <w:pPr>
        <w:pStyle w:val="INDICATORNUMBER"/>
      </w:pPr>
    </w:p>
    <w:p w:rsidR="00C04FA5" w:rsidP="00C04FA5" w:rsidRDefault="00C04FA5" w14:paraId="5BC740E4" w14:textId="77777777">
      <w:pPr>
        <w:pStyle w:val="INDICATORNUMBER"/>
      </w:pPr>
    </w:p>
    <w:tbl>
      <w:tblPr>
        <w:tblStyle w:val="SubSectionMISCTableVOLUNTARY"/>
        <w:tblW w:w="9214" w:type="dxa"/>
        <w:tblInd w:w="5" w:type="dxa"/>
        <w:tblLook w:val="06A0" w:firstRow="1" w:lastRow="0" w:firstColumn="1" w:lastColumn="0" w:noHBand="1" w:noVBand="1"/>
      </w:tblPr>
      <w:tblGrid>
        <w:gridCol w:w="1139"/>
        <w:gridCol w:w="8075"/>
      </w:tblGrid>
      <w:tr w:rsidRPr="00191BC1" w:rsidR="00C04FA5" w:rsidTr="3B8B009E" w14:paraId="2C21B3BE"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Mar/>
          </w:tcPr>
          <w:p w:rsidRPr="00191BC1" w:rsidR="00C04FA5" w:rsidP="3B8B009E" w:rsidRDefault="00C04FA5" w14:paraId="06115980"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21</w:t>
            </w:r>
          </w:p>
        </w:tc>
        <w:tc>
          <w:tcPr>
            <w:cnfStyle w:val="000000000000" w:firstRow="0" w:lastRow="0" w:firstColumn="0" w:lastColumn="0" w:oddVBand="0" w:evenVBand="0" w:oddHBand="0" w:evenHBand="0" w:firstRowFirstColumn="0" w:firstRowLastColumn="0" w:lastRowFirstColumn="0" w:lastRowLastColumn="0"/>
            <w:tcW w:w="8080" w:type="dxa"/>
            <w:tcMar/>
          </w:tcPr>
          <w:p w:rsidRPr="00191BC1" w:rsidR="00C04FA5" w:rsidP="3B8B009E" w:rsidRDefault="00C04FA5" w14:paraId="62A341D7"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DEFINITIONS</w:t>
            </w:r>
          </w:p>
        </w:tc>
      </w:tr>
      <w:tr w:rsidRPr="00024382" w:rsidR="00C04FA5" w:rsidTr="3B8B009E" w14:paraId="600CC34D"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themeColor="text1" w:themeTint="A6" w:sz="4" w:space="0"/>
              <w:bottom w:val="single" w:color="A6A6A6" w:themeColor="background1" w:themeShade="A6" w:sz="4" w:space="0"/>
            </w:tcBorders>
            <w:tcMar/>
          </w:tcPr>
          <w:p w:rsidRPr="000D72DF" w:rsidR="00C04FA5" w:rsidP="3B8B009E" w:rsidRDefault="00C04FA5" w14:paraId="23F94350"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Securities Lending Program</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595959" w:themeColor="text1" w:themeTint="A6" w:sz="4" w:space="0"/>
              <w:bottom w:val="single" w:color="A6A6A6" w:themeColor="background1" w:themeShade="A6" w:sz="4" w:space="0"/>
            </w:tcBorders>
            <w:tcMar/>
          </w:tcPr>
          <w:p w:rsidRPr="00024382" w:rsidR="00C04FA5" w:rsidP="00C04FA5" w:rsidRDefault="00C04FA5" w14:paraId="2C980BE3"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A</w:t>
            </w:r>
            <w:r w:rsidR="3B8B009E">
              <w:rPr/>
              <w:t xml:space="preserve"> transaction in which the beneficial owner of the securities, normally a large institutional investor such as a pension fund or mutual fund, agrees to lend its securities to a borrower, such as a hedge fund, in exchange for collateral consisting of cash and/or government securities.</w:t>
            </w:r>
          </w:p>
        </w:tc>
      </w:tr>
    </w:tbl>
    <w:p w:rsidR="00C04FA5" w:rsidP="00C04FA5" w:rsidRDefault="00C04FA5" w14:paraId="64AD57E2"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Pr="002D631D" w:rsidR="00C04FA5" w:rsidTr="3B8B009E" w14:paraId="4D498F44"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79555D" w:rsidR="00C04FA5" w:rsidP="00C04FA5" w:rsidRDefault="00C04FA5" w14:paraId="69115D0E"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79555D" w:rsidR="00C04FA5" w:rsidP="3B8B009E" w:rsidRDefault="00C04FA5" w14:paraId="5A2BC7C3"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79555D" w:rsidR="00C04FA5" w:rsidP="3B8B009E" w:rsidRDefault="00C04FA5" w14:paraId="5C9B7056"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79555D" w:rsidR="00C04FA5" w:rsidP="3B8B009E" w:rsidRDefault="00C04FA5" w14:paraId="52316DAE"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C04FA5" w:rsidTr="3B8B009E" w14:paraId="1BD6C0AF"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79555D" w:rsidR="00C04FA5" w:rsidP="3B8B009E" w:rsidRDefault="00C04FA5" w14:paraId="1A0A027D"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22</w:t>
            </w:r>
          </w:p>
        </w:tc>
        <w:tc>
          <w:tcPr>
            <w:cnfStyle w:val="000000000000" w:firstRow="0" w:lastRow="0" w:firstColumn="0" w:lastColumn="0" w:oddVBand="0" w:evenVBand="0" w:oddHBand="0" w:evenHBand="0" w:firstRowFirstColumn="0" w:firstRowLastColumn="0" w:lastRowFirstColumn="0" w:lastRowLastColumn="0"/>
            <w:tcW w:w="3402" w:type="dxa"/>
            <w:tcMar/>
          </w:tcPr>
          <w:p w:rsidRPr="0079555D" w:rsidR="00C04FA5" w:rsidP="3B8B009E" w:rsidRDefault="00C04FA5" w14:paraId="0D0E46A3"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79555D" w:rsidR="00C04FA5" w:rsidP="3B8B009E" w:rsidRDefault="00C04FA5" w14:paraId="77B88ACB"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79555D" w:rsidR="00C04FA5" w:rsidP="3B8B009E" w:rsidRDefault="00C04FA5" w14:paraId="7DB174B2"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C04FA5" w:rsidP="00C04FA5" w:rsidRDefault="00C04FA5" w14:paraId="18AAC255"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C04FA5" w:rsidTr="3B8B009E" w14:paraId="0F14BE7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70C0" w:sz="4" w:space="0"/>
              <w:left w:val="single" w:color="0070C0" w:sz="4" w:space="0"/>
              <w:bottom w:val="single" w:color="0070C0" w:sz="4" w:space="0"/>
            </w:tcBorders>
            <w:shd w:val="clear" w:color="auto" w:fill="00B0F0"/>
            <w:tcMar/>
          </w:tcPr>
          <w:p w:rsidRPr="00903B63" w:rsidR="00C04FA5" w:rsidP="3B8B009E" w:rsidRDefault="00C04FA5" w14:paraId="69EDF8AA"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22</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0070C0" w:sz="4" w:space="0"/>
              <w:bottom w:val="single" w:color="0070C0" w:sz="4" w:space="0"/>
              <w:right w:val="single" w:color="0070C0" w:sz="4" w:space="0"/>
            </w:tcBorders>
            <w:shd w:val="clear" w:color="auto" w:fill="0070C0"/>
            <w:tcMar/>
          </w:tcPr>
          <w:p w:rsidRPr="00903B63" w:rsidR="00C04FA5" w:rsidP="3B8B009E" w:rsidRDefault="00C04FA5" w14:paraId="69697E07"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C04FA5" w:rsidTr="3B8B009E" w14:paraId="0FDEAA62" w14:textId="77777777">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left w:val="single" w:color="0070C0" w:sz="4" w:space="0"/>
            </w:tcBorders>
            <w:tcMar/>
          </w:tcPr>
          <w:p w:rsidR="00C04FA5" w:rsidP="3B8B009E" w:rsidRDefault="00C04FA5" w14:paraId="29DABE1C" w14:textId="77777777" w14:noSpellErr="1">
            <w:pPr>
              <w:pStyle w:val="INDICATORNUMBER"/>
              <w:rPr>
                <w:rStyle w:val="IntenseEmphasis"/>
                <w:rFonts w:ascii="MS PGothic" w:hAnsi="MS PGothic" w:eastAsia="MS PGothic" w:cs="MS PGothic"/>
                <w:i w:val="0"/>
                <w:iCs w:val="0"/>
                <w:color w:val="FFFFFF" w:themeColor="background1" w:themeTint="FF" w:themeShade="FF"/>
                <w:lang w:eastAsia="en-US"/>
              </w:rPr>
            </w:pPr>
            <w:r w:rsidRPr="3B8B009E" w:rsidR="3B8B009E">
              <w:rPr>
                <w:rStyle w:val="IntenseEmphasis"/>
                <w:b w:val="1"/>
                <w:bCs w:val="1"/>
                <w:i w:val="0"/>
                <w:iCs w:val="0"/>
                <w:color w:val="595959" w:themeColor="text1" w:themeTint="A6" w:themeShade="FF"/>
              </w:rPr>
              <w:t>LEA 22.1</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0070C0" w:sz="4" w:space="0"/>
              <w:right w:val="single" w:color="0070C0" w:sz="4" w:space="0"/>
            </w:tcBorders>
            <w:shd w:val="clear" w:color="auto" w:fill="DAEEF3" w:themeFill="accent5" w:themeFillTint="33"/>
            <w:tcMar/>
          </w:tcPr>
          <w:p w:rsidRPr="00903B63" w:rsidR="00C04FA5" w:rsidP="3B8B009E" w:rsidRDefault="00C04FA5" w14:paraId="47BBEF78" w14:textId="77777777" w14:noSpellErr="1">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themeTint="FF" w:themeShade="FF"/>
                <w:sz w:val="18"/>
                <w:szCs w:val="18"/>
                <w:lang w:eastAsia="en-US"/>
              </w:rPr>
            </w:pPr>
            <w:r w:rsidRPr="3B8B009E" w:rsidR="3B8B009E">
              <w:rPr>
                <w:b w:val="0"/>
                <w:bCs w:val="0"/>
                <w:color w:val="595959" w:themeColor="text1" w:themeTint="A6" w:themeShade="FF"/>
                <w:sz w:val="18"/>
                <w:szCs w:val="18"/>
              </w:rPr>
              <w:t>Indicate whether you</w:t>
            </w:r>
            <w:r w:rsidRPr="3B8B009E" w:rsidR="3B8B009E">
              <w:rPr>
                <w:b w:val="0"/>
                <w:bCs w:val="0"/>
                <w:color w:val="595959" w:themeColor="text1" w:themeTint="A6" w:themeShade="FF"/>
                <w:sz w:val="18"/>
                <w:szCs w:val="18"/>
              </w:rPr>
              <w:t xml:space="preserve"> </w:t>
            </w:r>
            <w:r w:rsidRPr="3B8B009E" w:rsidR="3B8B009E">
              <w:rPr>
                <w:b w:val="0"/>
                <w:bCs w:val="0"/>
                <w:color w:val="595959" w:themeColor="text1" w:themeTint="A6" w:themeShade="FF"/>
                <w:sz w:val="18"/>
                <w:szCs w:val="18"/>
              </w:rPr>
              <w:t xml:space="preserve">or the service providers acting on your behalf raise any concerns </w:t>
            </w:r>
            <w:r w:rsidRPr="3B8B009E" w:rsidR="3B8B009E">
              <w:rPr>
                <w:b w:val="0"/>
                <w:bCs w:val="0"/>
                <w:color w:val="595959" w:themeColor="text1" w:themeTint="A6" w:themeShade="FF"/>
                <w:sz w:val="18"/>
                <w:szCs w:val="18"/>
              </w:rPr>
              <w:t xml:space="preserve">with companies </w:t>
            </w:r>
            <w:r w:rsidRPr="3B8B009E" w:rsidR="3B8B009E">
              <w:rPr>
                <w:b w:val="0"/>
                <w:bCs w:val="0"/>
                <w:color w:val="595959" w:themeColor="text1" w:themeTint="A6" w:themeShade="FF"/>
                <w:sz w:val="18"/>
                <w:szCs w:val="18"/>
              </w:rPr>
              <w:t xml:space="preserve">ahead of </w:t>
            </w:r>
            <w:r w:rsidRPr="3B8B009E" w:rsidR="3B8B009E">
              <w:rPr>
                <w:b w:val="0"/>
                <w:bCs w:val="0"/>
                <w:color w:val="595959" w:themeColor="text1" w:themeTint="A6" w:themeShade="FF"/>
                <w:sz w:val="18"/>
                <w:szCs w:val="18"/>
              </w:rPr>
              <w:t>voting</w:t>
            </w:r>
          </w:p>
        </w:tc>
      </w:tr>
      <w:tr w:rsidR="00C04FA5" w:rsidTr="3B8B009E" w14:paraId="3AD7A0C0"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tcBorders>
            <w:tcMar/>
            <w:vAlign w:val="top"/>
          </w:tcPr>
          <w:p w:rsidR="00C04FA5" w:rsidP="00C04FA5" w:rsidRDefault="00C04FA5" w14:paraId="6C3B38A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right w:val="single" w:color="0070C0" w:sz="4" w:space="0"/>
            </w:tcBorders>
            <w:shd w:val="clear" w:color="auto" w:fill="auto"/>
            <w:tcMar/>
          </w:tcPr>
          <w:p w:rsidR="00C04FA5" w:rsidP="00C04FA5" w:rsidRDefault="00C04FA5" w14:paraId="36F8802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w:t>
            </w:r>
            <w:r>
              <w:rPr/>
              <w:t xml:space="preserve">Yes, in most cases </w:t>
            </w:r>
          </w:p>
          <w:p w:rsidR="00C04FA5" w:rsidP="00C04FA5" w:rsidRDefault="00C04FA5" w14:paraId="765A631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Pr/>
              <w:t xml:space="preserve"> Sometimes, in the following cases:</w:t>
            </w:r>
          </w:p>
          <w:p w:rsidR="00C04FA5" w:rsidP="00C04FA5" w:rsidRDefault="00C04FA5" w14:paraId="049939CA"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Votes for selected markets</w:t>
            </w:r>
          </w:p>
          <w:p w:rsidR="00C04FA5" w:rsidP="00C04FA5" w:rsidRDefault="00C04FA5" w14:paraId="054A9D61"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Votes relating to certain ESG issues </w:t>
            </w:r>
          </w:p>
          <w:p w:rsidR="00C04FA5" w:rsidP="00C04FA5" w:rsidRDefault="00C04FA5" w14:paraId="1A843F0C"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Votes for significant shareholdings </w:t>
            </w:r>
          </w:p>
          <w:p w:rsidR="00C04FA5" w:rsidP="00C04FA5" w:rsidRDefault="00C04FA5" w14:paraId="5E737AA9"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Votes for companies we are engaging with</w:t>
            </w:r>
          </w:p>
          <w:p w:rsidR="00C04FA5" w:rsidP="00C04FA5" w:rsidRDefault="00C04FA5" w14:paraId="0F35944B"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On request by clients </w:t>
            </w:r>
          </w:p>
          <w:p w:rsidRPr="00B53992" w:rsidR="00C04FA5" w:rsidP="00C04FA5" w:rsidRDefault="00C04FA5" w14:paraId="1586AE22"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Other; explain________________</w:t>
            </w:r>
          </w:p>
          <w:p w:rsidRPr="00A679C5" w:rsidR="00C04FA5" w:rsidP="00C04FA5" w:rsidRDefault="00C04FA5" w14:paraId="6AD2FA4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Pr/>
              <w:t xml:space="preserve"> Neither we nor our service provider </w:t>
            </w:r>
            <w:r w:rsidRPr="0062074A">
              <w:rPr/>
              <w:t>raise concerns with companies ahead of voting</w:t>
            </w:r>
          </w:p>
        </w:tc>
      </w:tr>
      <w:tr w:rsidR="00C04FA5" w:rsidTr="3B8B009E" w14:paraId="11A68A67"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0070C0" w:sz="4" w:space="0"/>
              <w:left w:val="single" w:color="0070C0" w:sz="4" w:space="0"/>
            </w:tcBorders>
            <w:tcMar/>
            <w:vAlign w:val="top"/>
          </w:tcPr>
          <w:p w:rsidR="00C04FA5" w:rsidP="3B8B009E" w:rsidRDefault="00C04FA5" w14:paraId="7D3EB971"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 xml:space="preserve">LEA 22.2 </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0070C0" w:sz="4" w:space="0"/>
              <w:right w:val="single" w:color="0070C0" w:sz="4" w:space="0"/>
            </w:tcBorders>
            <w:shd w:val="clear" w:color="auto" w:fill="DAEEF3" w:themeFill="accent5" w:themeFillTint="33"/>
            <w:tcMar/>
          </w:tcPr>
          <w:p w:rsidRPr="00A679C5" w:rsidR="00C04FA5" w:rsidP="00C04FA5" w:rsidRDefault="00C04FA5" w14:paraId="6A5D2021" w14:textId="1F8DCED3"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w:t>
            </w:r>
            <w:r w:rsidR="3B8B009E">
              <w:rPr/>
              <w:t>whether</w:t>
            </w:r>
            <w:r w:rsidR="3B8B009E">
              <w:rPr/>
              <w:t xml:space="preserve"> you and/or the service provider</w:t>
            </w:r>
            <w:r w:rsidR="3B8B009E">
              <w:rPr/>
              <w:t>(</w:t>
            </w:r>
            <w:r w:rsidR="3B8B009E">
              <w:rPr/>
              <w:t>s</w:t>
            </w:r>
            <w:r w:rsidR="3B8B009E">
              <w:rPr/>
              <w:t>)</w:t>
            </w:r>
            <w:r w:rsidR="3B8B009E">
              <w:rPr/>
              <w:t xml:space="preserve"> acting on your behalf, </w:t>
            </w:r>
            <w:r w:rsidR="3B8B009E">
              <w:rPr/>
              <w:t xml:space="preserve">communicate the rationale to </w:t>
            </w:r>
            <w:r w:rsidR="3B8B009E">
              <w:rPr/>
              <w:t>companies</w:t>
            </w:r>
            <w:r w:rsidR="3B8B009E">
              <w:rPr/>
              <w:t xml:space="preserve"> </w:t>
            </w:r>
            <w:r w:rsidR="3B8B009E">
              <w:rPr/>
              <w:t>when</w:t>
            </w:r>
            <w:r w:rsidR="3B8B009E">
              <w:rPr/>
              <w:t xml:space="preserve"> you</w:t>
            </w:r>
            <w:r w:rsidR="3B8B009E">
              <w:rPr/>
              <w:t xml:space="preserve"> abstain or vote against management recommendations.</w:t>
            </w:r>
          </w:p>
        </w:tc>
      </w:tr>
      <w:tr w:rsidR="00C04FA5" w:rsidTr="3B8B009E" w14:paraId="3ED30E6E" w14:textId="77777777">
        <w:trPr>
          <w:trHeight w:val="43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tcBorders>
            <w:vAlign w:val="top"/>
          </w:tcPr>
          <w:p w:rsidR="00C04FA5" w:rsidP="00C04FA5" w:rsidRDefault="00C04FA5" w14:paraId="3D1840E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0070C0" w:sz="4" w:space="0"/>
              <w:right w:val="single" w:color="0070C0" w:sz="4" w:space="0"/>
            </w:tcBorders>
            <w:shd w:val="clear" w:color="auto" w:fill="auto"/>
            <w:tcMar/>
          </w:tcPr>
          <w:p w:rsidR="00C04FA5" w:rsidP="00C04FA5" w:rsidRDefault="00C04FA5" w14:paraId="667F7DB7"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w:t>
            </w:r>
            <w:r>
              <w:rPr/>
              <w:t xml:space="preserve">Yes, in most cases </w:t>
            </w:r>
          </w:p>
          <w:p w:rsidR="00C04FA5" w:rsidP="00C04FA5" w:rsidRDefault="00C04FA5" w14:paraId="4406C97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Pr/>
              <w:t xml:space="preserve"> Sometimes, in the following cases:</w:t>
            </w:r>
          </w:p>
          <w:p w:rsidR="00C04FA5" w:rsidP="00C04FA5" w:rsidRDefault="00C04FA5" w14:paraId="536BE153"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Votes in selected markets</w:t>
            </w:r>
          </w:p>
          <w:p w:rsidR="00C04FA5" w:rsidP="00C04FA5" w:rsidRDefault="00C04FA5" w14:paraId="6CB01A18"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Votes on certain issues </w:t>
            </w:r>
          </w:p>
          <w:p w:rsidR="00C04FA5" w:rsidP="00C04FA5" w:rsidRDefault="00C04FA5" w14:paraId="3AE60EF8"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Votes for significant shareholdings </w:t>
            </w:r>
          </w:p>
          <w:p w:rsidR="00C04FA5" w:rsidP="00C04FA5" w:rsidRDefault="00C04FA5" w14:paraId="26D90A80"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Votes for companies we are engaging with</w:t>
            </w:r>
          </w:p>
          <w:p w:rsidR="00C04FA5" w:rsidP="00C04FA5" w:rsidRDefault="00C04FA5" w14:paraId="6F749222"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On request by clients</w:t>
            </w:r>
          </w:p>
          <w:p w:rsidRPr="00B53992" w:rsidR="00C04FA5" w:rsidP="00C04FA5" w:rsidRDefault="00C04FA5" w14:paraId="6617270C"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Other; explain________________</w:t>
            </w:r>
          </w:p>
          <w:p w:rsidRPr="00F80163" w:rsidR="00C04FA5" w:rsidP="00C04FA5" w:rsidRDefault="00C04FA5" w14:paraId="2141EB93"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Pr/>
              <w:t xml:space="preserve"> We do not communicate the rationale to companies</w:t>
            </w:r>
          </w:p>
          <w:p w:rsidR="00C04FA5" w:rsidP="00C04FA5" w:rsidRDefault="00C04FA5" w14:paraId="78F735A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w:t>
            </w:r>
            <w:r w:rsidRPr="00061A18">
              <w:rPr/>
              <w:t xml:space="preserve">Not applicable </w:t>
            </w:r>
            <w:r>
              <w:rPr/>
              <w:t>because</w:t>
            </w:r>
            <w:r w:rsidRPr="00061A18">
              <w:rPr/>
              <w:t xml:space="preserve"> we and/or our service providers do not abstain or vote against management recommendations</w:t>
            </w:r>
          </w:p>
        </w:tc>
      </w:tr>
      <w:tr w:rsidR="00C04FA5" w:rsidTr="3B8B009E" w14:paraId="788D6CCB"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0070C0" w:sz="4" w:space="0"/>
              <w:left w:val="single" w:color="0070C0" w:sz="4" w:space="0"/>
            </w:tcBorders>
            <w:tcMar/>
            <w:vAlign w:val="top"/>
          </w:tcPr>
          <w:p w:rsidRPr="00AE100E" w:rsidR="00C04FA5" w:rsidP="3B8B009E" w:rsidRDefault="00C04FA5" w14:paraId="41DD710C"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22.3</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0070C0" w:sz="4" w:space="0"/>
              <w:right w:val="single" w:color="0070C0" w:sz="4" w:space="0"/>
            </w:tcBorders>
            <w:shd w:val="clear" w:color="auto" w:fill="DAEEF3" w:themeFill="accent5" w:themeFillTint="33"/>
            <w:tcMar/>
          </w:tcPr>
          <w:p w:rsidRPr="001C0916" w:rsidR="00C04FA5" w:rsidP="00C04FA5" w:rsidRDefault="00C04FA5" w14:paraId="6746A01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p>
          <w:p w:rsidRPr="005B4C52" w:rsidR="00C04FA5" w:rsidP="00C04FA5" w:rsidRDefault="00C04FA5" w14:paraId="1B787E2E"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C04FA5" w:rsidTr="3B8B009E" w14:paraId="073989F4"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0070C0" w:sz="4" w:space="0"/>
              <w:bottom w:val="single" w:color="0070C0" w:sz="4" w:space="0"/>
            </w:tcBorders>
          </w:tcPr>
          <w:p w:rsidR="00C04FA5" w:rsidP="00C04FA5" w:rsidRDefault="00C04FA5" w14:paraId="6493AFE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0070C0" w:sz="4" w:space="0"/>
              <w:right w:val="single" w:color="0070C0" w:sz="4" w:space="0"/>
            </w:tcBorders>
            <w:shd w:val="clear" w:color="auto" w:fill="auto"/>
            <w:tcMar/>
          </w:tcPr>
          <w:p w:rsidR="00C04FA5" w:rsidP="00C04FA5" w:rsidRDefault="00C04FA5" w14:paraId="10CF9952"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C04FA5" w:rsidP="00C04FA5" w:rsidRDefault="00C04FA5" w14:paraId="456DFABB" w14:textId="77777777">
      <w:pPr>
        <w:pStyle w:val="INDICATORNUMBER"/>
      </w:pPr>
    </w:p>
    <w:tbl>
      <w:tblPr>
        <w:tblStyle w:val="SubSubSectionMISCTableMANDATORY"/>
        <w:tblW w:w="9209" w:type="dxa"/>
        <w:tblInd w:w="5" w:type="dxa"/>
        <w:tblLook w:val="06A0" w:firstRow="1" w:lastRow="0" w:firstColumn="1" w:lastColumn="0" w:noHBand="1" w:noVBand="1"/>
      </w:tblPr>
      <w:tblGrid>
        <w:gridCol w:w="1124"/>
        <w:gridCol w:w="5411"/>
        <w:gridCol w:w="1334"/>
        <w:gridCol w:w="1340"/>
      </w:tblGrid>
      <w:tr w:rsidR="00C04FA5" w:rsidTr="3B8B009E" w14:paraId="1AF0B242"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70C0" w:sz="4" w:space="0"/>
              <w:left w:val="single" w:color="0070C0" w:sz="4" w:space="0"/>
            </w:tcBorders>
            <w:tcMar/>
          </w:tcPr>
          <w:p w:rsidRPr="00DC20FA" w:rsidR="00C04FA5" w:rsidP="3B8B009E" w:rsidRDefault="00C04FA5" w14:paraId="2738AE67"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22</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0070C0" w:sz="4" w:space="0"/>
              <w:right w:val="single" w:color="0070C0" w:sz="4" w:space="0"/>
            </w:tcBorders>
            <w:tcMar/>
          </w:tcPr>
          <w:p w:rsidRPr="00DC20FA" w:rsidR="00C04FA5" w:rsidP="3B8B009E" w:rsidRDefault="00C04FA5" w14:paraId="4487706C"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C04FA5" w:rsidTr="3B8B009E" w14:paraId="77B456FA"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color="0070C0" w:sz="4" w:space="0"/>
              <w:bottom w:val="single" w:color="A6A6A6" w:themeColor="background1" w:themeShade="A6" w:sz="4" w:space="0"/>
            </w:tcBorders>
            <w:tcMar/>
          </w:tcPr>
          <w:p w:rsidR="00C04FA5" w:rsidP="3B8B009E" w:rsidRDefault="00C04FA5" w14:paraId="1EF34B58"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22.3</w:t>
            </w:r>
          </w:p>
        </w:tc>
        <w:tc>
          <w:tcPr>
            <w:cnfStyle w:val="000000000000" w:firstRow="0" w:lastRow="0" w:firstColumn="0" w:lastColumn="0" w:oddVBand="0" w:evenVBand="0" w:oddHBand="0" w:evenHBand="0" w:firstRowFirstColumn="0" w:firstRowLastColumn="0" w:lastRowFirstColumn="0" w:lastRowLastColumn="0"/>
            <w:tcW w:w="8085" w:type="dxa"/>
            <w:gridSpan w:val="3"/>
            <w:tcBorders>
              <w:bottom w:val="single" w:color="A6A6A6" w:themeColor="background1" w:themeShade="A6" w:sz="4" w:space="0"/>
              <w:right w:val="single" w:color="0070C0" w:sz="4" w:space="0"/>
            </w:tcBorders>
            <w:tcMar/>
          </w:tcPr>
          <w:p w:rsidRPr="00256DA5" w:rsidR="00C04FA5" w:rsidP="00C04FA5" w:rsidRDefault="00C04FA5" w14:paraId="769E3FBD" w14:textId="77777777" w14:noSpellErr="1">
            <w:pPr>
              <w:pStyle w:val="INDICATORTEXT"/>
              <w:spacing w:before="120" w:after="0"/>
              <w:jc w:val="both"/>
              <w:cnfStyle w:val="000000000000" w:firstRow="0" w:lastRow="0" w:firstColumn="0" w:lastColumn="0" w:oddVBand="0" w:evenVBand="0" w:oddHBand="0" w:evenHBand="0" w:firstRowFirstColumn="0" w:firstRowLastColumn="0" w:lastRowFirstColumn="0" w:lastRowLastColumn="0"/>
              <w:rPr>
                <w:bCs/>
                <w:szCs w:val="18"/>
              </w:rPr>
            </w:pPr>
            <w:r w:rsidR="3B8B009E">
              <w:rPr/>
              <w:t>This may include a discussion of:</w:t>
            </w:r>
          </w:p>
          <w:p w:rsidRPr="0062074A" w:rsidR="00C04FA5" w:rsidP="3B8B009E" w:rsidRDefault="00C04FA5" w14:paraId="30002E85" w14:textId="77777777" w14:noSpellErr="1">
            <w:pPr>
              <w:pStyle w:val="INDICATORTEXT"/>
              <w:numPr>
                <w:ilvl w:val="0"/>
                <w:numId w:val="22"/>
              </w:numPr>
              <w:spacing w:before="0" w:after="0"/>
              <w:jc w:val="both"/>
              <w:cnfStyle w:val="000000000000" w:firstRow="0" w:lastRow="0" w:firstColumn="0" w:lastColumn="0" w:oddVBand="0" w:evenVBand="0" w:oddHBand="0" w:evenHBand="0" w:firstRowFirstColumn="0" w:firstRowLastColumn="0" w:lastRowFirstColumn="0" w:lastRowLastColumn="0"/>
              <w:rPr/>
            </w:pPr>
            <w:r w:rsidR="3B8B009E">
              <w:rPr/>
              <w:t>whether companies are informed of voting decisions before or after voting takes place; and/or</w:t>
            </w:r>
          </w:p>
          <w:p w:rsidRPr="00675BA5" w:rsidR="00C04FA5" w:rsidP="3B8B009E" w:rsidRDefault="00C04FA5" w14:paraId="12057DB6" w14:textId="77777777" w14:noSpellErr="1">
            <w:pPr>
              <w:pStyle w:val="INDICATORTEXT"/>
              <w:numPr>
                <w:ilvl w:val="0"/>
                <w:numId w:val="22"/>
              </w:numPr>
              <w:spacing w:before="0"/>
              <w:jc w:val="both"/>
              <w:cnfStyle w:val="000000000000" w:firstRow="0" w:lastRow="0" w:firstColumn="0" w:lastColumn="0" w:oddVBand="0" w:evenVBand="0" w:oddHBand="0" w:evenHBand="0" w:firstRowFirstColumn="0" w:firstRowLastColumn="0" w:lastRowFirstColumn="0" w:lastRowLastColumn="0"/>
              <w:rPr>
                <w:i w:val="1"/>
                <w:iCs w:val="1"/>
              </w:rPr>
            </w:pPr>
            <w:r w:rsidR="3B8B009E">
              <w:rPr/>
              <w:t>the criteria according to which you inform companies of your voting decisions.</w:t>
            </w:r>
          </w:p>
        </w:tc>
      </w:tr>
      <w:tr w:rsidRPr="00D5451C" w:rsidR="00C04FA5" w:rsidTr="3B8B009E" w14:paraId="4206113D"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left w:val="single" w:color="0070C0" w:sz="4" w:space="0"/>
              <w:bottom w:val="single" w:color="A6A6A6" w:themeColor="background1" w:themeShade="A6" w:sz="4" w:space="0"/>
              <w:right w:val="single" w:color="0070C0" w:sz="4" w:space="0"/>
            </w:tcBorders>
            <w:tcMar/>
          </w:tcPr>
          <w:p w:rsidRPr="00837EA2" w:rsidR="00C04FA5" w:rsidP="3B8B009E" w:rsidRDefault="00C04FA5" w14:paraId="5C79A6EF" w14:textId="77777777" w14:noSpellErr="1">
            <w:pPr>
              <w:pStyle w:val="INDICATORTEXT"/>
              <w:jc w:val="both"/>
              <w:rPr>
                <w:b w:val="1"/>
                <w:bCs w:val="1"/>
              </w:rPr>
            </w:pPr>
            <w:r w:rsidRPr="3B8B009E" w:rsidR="3B8B009E">
              <w:rPr>
                <w:b w:val="1"/>
                <w:bCs w:val="1"/>
              </w:rPr>
              <w:t>ASSESSMENT</w:t>
            </w:r>
          </w:p>
        </w:tc>
      </w:tr>
      <w:tr w:rsidRPr="00D5451C" w:rsidR="00C04FA5" w:rsidTr="3B8B009E" w14:paraId="46978863"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0070C0" w:sz="4" w:space="0"/>
              <w:bottom w:val="nil"/>
            </w:tcBorders>
            <w:tcMar/>
          </w:tcPr>
          <w:p w:rsidR="00C04FA5" w:rsidP="3B8B009E" w:rsidRDefault="00C04FA5" w14:paraId="7DD03902"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22</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A6A6A6" w:themeColor="background1" w:themeShade="A6" w:sz="4" w:space="0"/>
              <w:right w:val="single" w:color="0070C0" w:sz="4" w:space="0"/>
            </w:tcBorders>
            <w:tcMar/>
          </w:tcPr>
          <w:p w:rsidRPr="00E43865" w:rsidR="00C04FA5" w:rsidP="00C04FA5" w:rsidRDefault="00C04FA5" w14:paraId="3827F87D"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Three </w:t>
            </w:r>
            <w:r w:rsidRPr="00675BA5">
              <w:rPr>
                <w:szCs w:val="18"/>
              </w:rPr>
              <w:sym w:font="Wingdings" w:char="F0AB"/>
            </w:r>
          </w:p>
          <w:p w:rsidRPr="000B390E" w:rsidR="00C04FA5" w:rsidP="00C04FA5" w:rsidRDefault="00C04FA5" w14:paraId="7074A98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The assessment of this indicator is b</w:t>
            </w:r>
            <w:r w:rsidR="3B8B009E">
              <w:rPr/>
              <w:t>ased on your responses to [22.1].</w:t>
            </w:r>
          </w:p>
        </w:tc>
      </w:tr>
      <w:tr w:rsidRPr="00D5451C" w:rsidR="00C04FA5" w:rsidTr="3B8B009E" w14:paraId="5DE06F7F"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3E58259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56A6F3B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D5451C" w:rsidR="00C04FA5" w:rsidTr="3B8B009E" w14:paraId="7ECCBCE5"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062247F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54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FA40BC" w:rsidR="00C04FA5" w:rsidP="3B8B009E" w:rsidRDefault="00C04FA5" w14:paraId="6C2E6BC5"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3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00C04FA5" w:rsidRDefault="00C04FA5" w14:paraId="4BE95D8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13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52B4D7EF"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D5451C" w:rsidR="00C04FA5" w:rsidTr="3B8B009E" w14:paraId="1233878A"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0F778B9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54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3B8B009E" w:rsidRDefault="00C04FA5" w14:paraId="7831DC3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rPr>
              <w:t>‘</w:t>
            </w:r>
            <w:r w:rsidR="3B8B009E">
              <w:rPr/>
              <w:t>Not applicable as we and/or our service providers do not abstain or vote against management recommendations’</w:t>
            </w:r>
          </w:p>
        </w:tc>
        <w:tc>
          <w:tcPr>
            <w:cnfStyle w:val="000000000000" w:firstRow="0" w:lastRow="0" w:firstColumn="0" w:lastColumn="0" w:oddVBand="0" w:evenVBand="0" w:oddHBand="0" w:evenHBand="0" w:firstRowFirstColumn="0" w:firstRowLastColumn="0" w:lastRowFirstColumn="0" w:lastRowLastColumn="0"/>
            <w:tcW w:w="13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42063C" w:rsidR="00C04FA5" w:rsidP="3B8B009E" w:rsidRDefault="00C04FA5" w14:paraId="2BDA201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3B8B009E">
              <w:rPr/>
              <w:t>N/A</w:t>
            </w:r>
          </w:p>
        </w:tc>
        <w:tc>
          <w:tcPr>
            <w:cnfStyle w:val="000000000000" w:firstRow="0" w:lastRow="0" w:firstColumn="0" w:lastColumn="0" w:oddVBand="0" w:evenVBand="0" w:oddHBand="0" w:evenHBand="0" w:firstRowFirstColumn="0" w:firstRowLastColumn="0" w:lastRowFirstColumn="0" w:lastRowLastColumn="0"/>
            <w:tcW w:w="13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6A0D1034"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4F18D383"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5DE37B2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54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75504E" w:rsidR="00C04FA5" w:rsidP="3B8B009E" w:rsidRDefault="00C04FA5" w14:paraId="7AF8154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3B8B009E">
              <w:rPr/>
              <w:t xml:space="preserve">We do not communicate the rationale to companies. </w:t>
            </w:r>
          </w:p>
        </w:tc>
        <w:tc>
          <w:tcPr>
            <w:cnfStyle w:val="000000000000" w:firstRow="0" w:lastRow="0" w:firstColumn="0" w:lastColumn="0" w:oddVBand="0" w:evenVBand="0" w:oddHBand="0" w:evenHBand="0" w:firstRowFirstColumn="0" w:firstRowLastColumn="0" w:lastRowFirstColumn="0" w:lastRowLastColumn="0"/>
            <w:tcW w:w="13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501F87" w:rsidR="00C04FA5" w:rsidP="00C04FA5" w:rsidRDefault="00C04FA5" w14:paraId="1A543E2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13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2CE1020F"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1200B162"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06772F2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54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00C04FA5" w:rsidRDefault="00C04FA5" w14:paraId="255951A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‘Sometimes’, one box ticked</w:t>
            </w:r>
          </w:p>
        </w:tc>
        <w:tc>
          <w:tcPr>
            <w:cnfStyle w:val="000000000000" w:firstRow="0" w:lastRow="0" w:firstColumn="0" w:lastColumn="0" w:oddVBand="0" w:evenVBand="0" w:oddHBand="0" w:evenHBand="0" w:firstRowFirstColumn="0" w:firstRowLastColumn="0" w:lastRowFirstColumn="0" w:lastRowLastColumn="0"/>
            <w:tcW w:w="13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158C6806" w:rsidR="00C04FA5" w:rsidP="3B8B009E" w:rsidRDefault="00C04FA5" w14:paraId="6E9E1CA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13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42BE1A38"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3EB7C305"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3FA1CAA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54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00C04FA5" w:rsidRDefault="00C04FA5" w14:paraId="3CE9330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‘Sometimes’, two or more boxes ticked</w:t>
            </w:r>
          </w:p>
        </w:tc>
        <w:tc>
          <w:tcPr>
            <w:cnfStyle w:val="000000000000" w:firstRow="0" w:lastRow="0" w:firstColumn="0" w:lastColumn="0" w:oddVBand="0" w:evenVBand="0" w:oddHBand="0" w:evenHBand="0" w:firstRowFirstColumn="0" w:firstRowLastColumn="0" w:lastRowFirstColumn="0" w:lastRowLastColumn="0"/>
            <w:tcW w:w="133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158C6806" w:rsidR="00C04FA5" w:rsidP="3B8B009E" w:rsidRDefault="00C04FA5" w14:paraId="595767C3"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13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093483FA"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0E45BB37"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right w:val="single" w:color="A6A6A6" w:themeColor="background1" w:themeShade="A6" w:sz="4" w:space="0"/>
            </w:tcBorders>
            <w:tcMar/>
          </w:tcPr>
          <w:p w:rsidR="00C04FA5" w:rsidP="00C04FA5" w:rsidRDefault="00C04FA5" w14:paraId="2AC16F4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5411"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tcMar/>
          </w:tcPr>
          <w:p w:rsidR="00C04FA5" w:rsidP="00C04FA5" w:rsidRDefault="00C04FA5" w14:paraId="59D7F108"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‘Yes, in most cases’</w:t>
            </w:r>
          </w:p>
        </w:tc>
        <w:tc>
          <w:tcPr>
            <w:cnfStyle w:val="000000000000" w:firstRow="0" w:lastRow="0" w:firstColumn="0" w:lastColumn="0" w:oddVBand="0" w:evenVBand="0" w:oddHBand="0" w:evenHBand="0" w:firstRowFirstColumn="0" w:firstRowLastColumn="0" w:lastRowFirstColumn="0" w:lastRowLastColumn="0"/>
            <w:tcW w:w="1334"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tcMar/>
          </w:tcPr>
          <w:p w:rsidRPr="158C6806" w:rsidR="00C04FA5" w:rsidP="3B8B009E" w:rsidRDefault="00C04FA5" w14:paraId="4C4696BF"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1340" w:type="dxa"/>
            <w:tcBorders>
              <w:top w:val="single" w:color="A6A6A6" w:themeColor="background1" w:themeShade="A6" w:sz="4" w:space="0"/>
              <w:left w:val="single" w:color="A6A6A6" w:themeColor="background1" w:themeShade="A6" w:sz="4" w:space="0"/>
              <w:bottom w:val="single" w:color="0070C0" w:sz="4" w:space="0"/>
              <w:right w:val="single" w:color="0070C0" w:sz="4" w:space="0"/>
            </w:tcBorders>
            <w:tcMar/>
          </w:tcPr>
          <w:p w:rsidR="00C04FA5" w:rsidP="00C04FA5" w:rsidRDefault="00C04FA5" w14:paraId="4B120B3B"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C04FA5" w:rsidP="00C04FA5" w:rsidRDefault="00C04FA5" w14:paraId="242BEC39" w14:textId="77777777">
      <w:pPr>
        <w:pStyle w:val="INDICATORNUMBER"/>
        <w:ind w:left="0"/>
      </w:pPr>
    </w:p>
    <w:tbl>
      <w:tblPr>
        <w:tblStyle w:val="SubSectionMISCTableVOLUNTARY"/>
        <w:tblW w:w="9214" w:type="dxa"/>
        <w:tblInd w:w="5" w:type="dxa"/>
        <w:tblLook w:val="06A0" w:firstRow="1" w:lastRow="0" w:firstColumn="1" w:lastColumn="0" w:noHBand="1" w:noVBand="1"/>
      </w:tblPr>
      <w:tblGrid>
        <w:gridCol w:w="1409"/>
        <w:gridCol w:w="7805"/>
      </w:tblGrid>
      <w:tr w:rsidRPr="00191BC1" w:rsidR="00C04FA5" w:rsidTr="3B8B009E" w14:paraId="54A035B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9" w:type="dxa"/>
            <w:shd w:val="clear" w:color="auto" w:fill="00B0F0"/>
            <w:tcMar/>
          </w:tcPr>
          <w:p w:rsidRPr="00191BC1" w:rsidR="00C04FA5" w:rsidP="3B8B009E" w:rsidRDefault="00C04FA5" w14:paraId="441205DF" w14:textId="77777777" w14:noSpellErr="1">
            <w:pPr>
              <w:pStyle w:val="INDICATORNUMBER"/>
              <w:rPr>
                <w:rStyle w:val="IntenseEmphasis"/>
                <w:i w:val="0"/>
                <w:iCs w:val="0"/>
                <w:color w:val="FFFFFF" w:themeColor="background1" w:themeTint="FF" w:themeShade="FF"/>
                <w:lang w:eastAsia="en-US"/>
              </w:rPr>
            </w:pPr>
            <w:r w:rsidRPr="3B8B009E" w:rsidR="3B8B009E">
              <w:rPr>
                <w:rStyle w:val="IntenseEmphasis"/>
                <w:i w:val="0"/>
                <w:iCs w:val="0"/>
                <w:color w:val="FFFFFF" w:themeColor="background1" w:themeTint="FF" w:themeShade="FF"/>
              </w:rPr>
              <w:t>LEA 22</w:t>
            </w:r>
          </w:p>
        </w:tc>
        <w:tc>
          <w:tcPr>
            <w:cnfStyle w:val="000000000000" w:firstRow="0" w:lastRow="0" w:firstColumn="0" w:lastColumn="0" w:oddVBand="0" w:evenVBand="0" w:oddHBand="0" w:evenHBand="0" w:firstRowFirstColumn="0" w:firstRowLastColumn="0" w:lastRowFirstColumn="0" w:lastRowLastColumn="0"/>
            <w:tcW w:w="7805" w:type="dxa"/>
            <w:shd w:val="clear" w:color="auto" w:fill="0070C0"/>
            <w:tcMar/>
          </w:tcPr>
          <w:p w:rsidRPr="00191BC1" w:rsidR="00C04FA5" w:rsidP="3B8B009E" w:rsidRDefault="00C04FA5" w14:paraId="02781A93"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DEFINITIONS</w:t>
            </w:r>
          </w:p>
        </w:tc>
      </w:tr>
      <w:tr w:rsidRPr="00024382" w:rsidR="00C04FA5" w:rsidTr="3B8B009E" w14:paraId="1A5BBB5E" w14:textId="77777777">
        <w:tc>
          <w:tcPr>
            <w:cnfStyle w:val="001000000000" w:firstRow="0" w:lastRow="0" w:firstColumn="1" w:lastColumn="0" w:oddVBand="0" w:evenVBand="0" w:oddHBand="0" w:evenHBand="0" w:firstRowFirstColumn="0" w:firstRowLastColumn="0" w:lastRowFirstColumn="0" w:lastRowLastColumn="0"/>
            <w:tcW w:w="1409" w:type="dxa"/>
            <w:tcBorders>
              <w:top w:val="single" w:color="595959" w:themeColor="text1" w:themeTint="A6" w:sz="4" w:space="0"/>
              <w:bottom w:val="single" w:color="A6A6A6" w:themeColor="background1" w:themeShade="A6" w:sz="4" w:space="0"/>
            </w:tcBorders>
            <w:shd w:val="clear" w:color="auto" w:fill="D9D9D9" w:themeFill="background1" w:themeFillShade="D9"/>
            <w:tcMar/>
          </w:tcPr>
          <w:p w:rsidRPr="00B51F81" w:rsidR="00C04FA5" w:rsidP="3B8B009E" w:rsidRDefault="00C04FA5" w14:paraId="2139B627"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 xml:space="preserve">Significant shareholding </w:t>
            </w:r>
          </w:p>
          <w:p w:rsidRPr="000D72DF" w:rsidR="00C04FA5" w:rsidP="00C04FA5" w:rsidRDefault="00C04FA5" w14:paraId="3E0DCCA3" w14:textId="77777777">
            <w:pPr>
              <w:pStyle w:val="INDICATORNUMBER"/>
              <w:rPr>
                <w:rStyle w:val="IntenseEmphasis"/>
                <w:b/>
                <w:bCs w:val="0"/>
                <w:i w:val="0"/>
                <w:iCs w:val="0"/>
              </w:rPr>
            </w:pPr>
          </w:p>
        </w:tc>
        <w:tc>
          <w:tcPr>
            <w:cnfStyle w:val="000000000000" w:firstRow="0" w:lastRow="0" w:firstColumn="0" w:lastColumn="0" w:oddVBand="0" w:evenVBand="0" w:oddHBand="0" w:evenHBand="0" w:firstRowFirstColumn="0" w:firstRowLastColumn="0" w:lastRowFirstColumn="0" w:lastRowLastColumn="0"/>
            <w:tcW w:w="7805" w:type="dxa"/>
            <w:tcBorders>
              <w:top w:val="single" w:color="595959" w:themeColor="text1" w:themeTint="A6" w:sz="4" w:space="0"/>
              <w:bottom w:val="single" w:color="A6A6A6" w:themeColor="background1" w:themeShade="A6" w:sz="4" w:space="0"/>
            </w:tcBorders>
            <w:tcMar/>
          </w:tcPr>
          <w:p w:rsidRPr="00024382" w:rsidR="00C04FA5" w:rsidP="00C04FA5" w:rsidRDefault="00C04FA5" w14:paraId="32705438"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W</w:t>
            </w:r>
            <w:r w:rsidR="3B8B009E">
              <w:rPr/>
              <w:t xml:space="preserve">hat qualifies as a significant holding is based on </w:t>
            </w:r>
            <w:r w:rsidR="3B8B009E">
              <w:rPr/>
              <w:t>your</w:t>
            </w:r>
            <w:r w:rsidR="3B8B009E">
              <w:rPr/>
              <w:t xml:space="preserve"> policies, </w:t>
            </w:r>
            <w:r w:rsidR="3B8B009E">
              <w:rPr/>
              <w:t xml:space="preserve">but </w:t>
            </w:r>
            <w:r w:rsidR="3B8B009E">
              <w:rPr/>
              <w:t>typically</w:t>
            </w:r>
            <w:r w:rsidR="3B8B009E">
              <w:rPr/>
              <w:t>,</w:t>
            </w:r>
            <w:r w:rsidR="3B8B009E">
              <w:rPr/>
              <w:t xml:space="preserve"> holdings above 1% of </w:t>
            </w:r>
            <w:r w:rsidR="3B8B009E">
              <w:rPr/>
              <w:t xml:space="preserve">a </w:t>
            </w:r>
            <w:r w:rsidR="3B8B009E">
              <w:rPr/>
              <w:t>company</w:t>
            </w:r>
            <w:r w:rsidR="3B8B009E">
              <w:rPr/>
              <w:t xml:space="preserve">’s total </w:t>
            </w:r>
            <w:r w:rsidR="3B8B009E">
              <w:rPr/>
              <w:t>shares</w:t>
            </w:r>
            <w:r w:rsidR="3B8B009E">
              <w:rPr/>
              <w:t xml:space="preserve"> outstanding by number are considered significant</w:t>
            </w:r>
            <w:r w:rsidR="3B8B009E">
              <w:rPr/>
              <w:t>.</w:t>
            </w:r>
          </w:p>
        </w:tc>
      </w:tr>
    </w:tbl>
    <w:p w:rsidR="00C04FA5" w:rsidP="00C04FA5" w:rsidRDefault="00C04FA5" w14:paraId="4C2FC284" w14:textId="77777777">
      <w:pPr>
        <w:pStyle w:val="INDICATORNUMBER"/>
      </w:pPr>
    </w:p>
    <w:p w:rsidR="00C04FA5" w:rsidP="00C04FA5" w:rsidRDefault="00C04FA5" w14:paraId="5F4612B9" w14:textId="77777777">
      <w:pPr>
        <w:pStyle w:val="INDICATORNUMBER"/>
      </w:pPr>
    </w:p>
    <w:p w:rsidR="00C04FA5" w:rsidP="00C04FA5" w:rsidRDefault="00C04FA5" w14:paraId="1E493C12" w14:textId="77777777">
      <w:pPr>
        <w:pStyle w:val="INDICATORNUMBER"/>
      </w:pPr>
    </w:p>
    <w:p w:rsidR="00C04FA5" w:rsidP="00C04FA5" w:rsidRDefault="00C04FA5" w14:paraId="7A92317D" w14:textId="77777777">
      <w:pPr>
        <w:pStyle w:val="INDICATORNUMBER"/>
      </w:pPr>
    </w:p>
    <w:p w:rsidR="00C04FA5" w:rsidP="00C04FA5" w:rsidRDefault="00C04FA5" w14:paraId="55817607" w14:textId="77777777">
      <w:pPr>
        <w:pStyle w:val="INDICATORNUMBER"/>
        <w:sectPr w:rsidR="00C04FA5" w:rsidSect="00644696">
          <w:headerReference w:type="default" r:id="rId41"/>
          <w:headerReference w:type="first" r:id="rId42"/>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C04FA5" w:rsidTr="3B8B009E" w14:paraId="662F4645" w14:textId="77777777">
        <w:trPr>
          <w:trHeight w:val="387"/>
        </w:trPr>
        <w:tc>
          <w:tcPr>
            <w:cnfStyle w:val="000000000000" w:firstRow="0" w:lastRow="0" w:firstColumn="0" w:lastColumn="0" w:oddVBand="0" w:evenVBand="0" w:oddHBand="0" w:evenHBand="0" w:firstRowFirstColumn="0" w:firstRowLastColumn="0" w:lastRowFirstColumn="0" w:lastRowLastColumn="0"/>
            <w:tcW w:w="709" w:type="dxa"/>
            <w:tcMar/>
          </w:tcPr>
          <w:p w:rsidRPr="00ED1D5A" w:rsidR="00C04FA5" w:rsidP="00C04FA5" w:rsidRDefault="00C04FA5" w14:paraId="6299E0DA"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415B3AE3" wp14:editId="63EEF938">
                  <wp:extent cx="330200" cy="330200"/>
                  <wp:effectExtent l="0" t="0" r="0" b="0"/>
                  <wp:docPr id="1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Mar/>
          </w:tcPr>
          <w:p w:rsidRPr="00041E34" w:rsidR="00C04FA5" w:rsidP="3B8B009E" w:rsidRDefault="00C04FA5" w14:paraId="44540421" w14:textId="77777777" w14:noSpellErr="1">
            <w:pPr>
              <w:pStyle w:val="Heading3"/>
              <w:outlineLvl w:val="2"/>
              <w:rPr>
                <w:rStyle w:val="IntenseEmphasis"/>
                <w:b w:val="1"/>
                <w:bCs w:val="1"/>
                <w:i w:val="0"/>
                <w:iCs w:val="0"/>
                <w:color w:val="FFFFFF" w:themeColor="background1" w:themeTint="FF" w:themeShade="FF"/>
              </w:rPr>
            </w:pPr>
            <w:bookmarkStart w:name="_Toc467226091" w:id="19"/>
            <w:r w:rsidRPr="3B8B009E">
              <w:rPr>
                <w:rStyle w:val="IntenseEmphasis"/>
                <w:b w:val="1"/>
                <w:bCs w:val="1"/>
                <w:i w:val="0"/>
                <w:iCs w:val="0"/>
                <w:color w:val="FFFFFF" w:themeColor="background1"/>
              </w:rPr>
              <w:t>OUTPUTS AND OUTCOMES</w:t>
            </w:r>
            <w:bookmarkEnd w:id="19"/>
          </w:p>
        </w:tc>
      </w:tr>
    </w:tbl>
    <w:p w:rsidR="00C04FA5" w:rsidP="00C04FA5" w:rsidRDefault="00C04FA5" w14:paraId="3EA7AE91"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04FA5" w:rsidTr="3B8B009E" w14:paraId="7C69113B"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04FA5" w:rsidP="00C04FA5" w:rsidRDefault="00C04FA5" w14:paraId="41E0C0ED"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04FA5" w:rsidP="3B8B009E" w:rsidRDefault="00C04FA5" w14:paraId="66560C2D"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C04FA5" w:rsidP="3B8B009E" w:rsidRDefault="00C04FA5" w14:paraId="0E1E1083"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04FA5" w:rsidP="3B8B009E" w:rsidRDefault="00C04FA5" w14:paraId="326C363A"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C04FA5" w:rsidTr="3B8B009E" w14:paraId="647DFAC1"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04FA5" w:rsidP="3B8B009E" w:rsidRDefault="00C04FA5" w14:paraId="65C6ED2E"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23</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04FA5" w:rsidP="3B8B009E" w:rsidRDefault="00C04FA5" w14:paraId="1B85FB85"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C04FA5" w:rsidP="3B8B009E" w:rsidRDefault="00C04FA5" w14:paraId="7E0ECFD1"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04FA5" w:rsidP="3B8B009E" w:rsidRDefault="00C04FA5" w14:paraId="19476F1A"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C04FA5" w:rsidP="00C04FA5" w:rsidRDefault="00C04FA5" w14:paraId="5009B4CD" w14:textId="77777777">
      <w:pPr>
        <w:pStyle w:val="INDICATORNUMBER"/>
      </w:pPr>
    </w:p>
    <w:tbl>
      <w:tblPr>
        <w:tblStyle w:val="SubSectionIndicatorTableMANDATORY"/>
        <w:tblW w:w="9134" w:type="dxa"/>
        <w:tblInd w:w="5" w:type="dxa"/>
        <w:tblLook w:val="04A0" w:firstRow="1" w:lastRow="0" w:firstColumn="1" w:lastColumn="0" w:noHBand="0" w:noVBand="1"/>
      </w:tblPr>
      <w:tblGrid>
        <w:gridCol w:w="1124"/>
        <w:gridCol w:w="3696"/>
        <w:gridCol w:w="4314"/>
      </w:tblGrid>
      <w:tr w:rsidR="00C04FA5" w:rsidTr="3B8B009E" w14:paraId="08F4716F"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bottom w:val="nil"/>
            </w:tcBorders>
            <w:tcMar/>
          </w:tcPr>
          <w:p w:rsidRPr="007254D4" w:rsidR="00C04FA5" w:rsidP="3B8B009E" w:rsidRDefault="00C04FA5" w14:paraId="1F69EB86"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23</w:t>
            </w:r>
          </w:p>
        </w:tc>
        <w:tc>
          <w:tcPr>
            <w:cnfStyle w:val="000000000000" w:firstRow="0" w:lastRow="0" w:firstColumn="0" w:lastColumn="0" w:oddVBand="0" w:evenVBand="0" w:oddHBand="0" w:evenHBand="0" w:firstRowFirstColumn="0" w:firstRowLastColumn="0" w:lastRowFirstColumn="0" w:lastRowLastColumn="0"/>
            <w:tcW w:w="8010" w:type="dxa"/>
            <w:gridSpan w:val="2"/>
            <w:tcBorders>
              <w:bottom w:val="nil"/>
            </w:tcBorders>
            <w:tcMar/>
          </w:tcPr>
          <w:p w:rsidRPr="007254D4" w:rsidR="00C04FA5" w:rsidP="3B8B009E" w:rsidRDefault="00C04FA5" w14:paraId="3D7D3F5C"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INDICATOR</w:t>
            </w:r>
          </w:p>
        </w:tc>
      </w:tr>
      <w:tr w:rsidR="00C04FA5" w:rsidTr="3B8B009E" w14:paraId="44321A8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tcBorders>
            <w:tcMar/>
          </w:tcPr>
          <w:p w:rsidRPr="000D72DF" w:rsidR="00C04FA5" w:rsidP="3B8B009E" w:rsidRDefault="00C04FA5" w14:paraId="24B06DF7"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23.1</w:t>
            </w:r>
          </w:p>
        </w:tc>
        <w:tc>
          <w:tcPr>
            <w:cnfStyle w:val="000000000000" w:firstRow="0" w:lastRow="0" w:firstColumn="0" w:lastColumn="0" w:oddVBand="0" w:evenVBand="0" w:oddHBand="0" w:evenHBand="0" w:firstRowFirstColumn="0" w:firstRowLastColumn="0" w:lastRowFirstColumn="0" w:lastRowLastColumn="0"/>
            <w:tcW w:w="8010" w:type="dxa"/>
            <w:gridSpan w:val="2"/>
            <w:tcBorders>
              <w:top w:val="nil"/>
            </w:tcBorders>
            <w:shd w:val="clear" w:color="auto" w:fill="DAEEF3" w:themeFill="accent5" w:themeFillTint="33"/>
            <w:tcMar/>
          </w:tcPr>
          <w:p w:rsidRPr="00825AD7" w:rsidR="00C04FA5" w:rsidP="3B8B009E" w:rsidRDefault="00C04FA5" w14:paraId="1F7770E1" w14:textId="7C1D45FE"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 xml:space="preserve">For listed equities </w:t>
            </w:r>
            <w:r w:rsidR="3B8B009E">
              <w:rPr/>
              <w:t>in which</w:t>
            </w:r>
            <w:r w:rsidR="3B8B009E">
              <w:rPr/>
              <w:t xml:space="preserve"> you</w:t>
            </w:r>
            <w:r w:rsidR="3B8B009E">
              <w:rPr/>
              <w:t xml:space="preserve"> and/or y</w:t>
            </w:r>
            <w:r w:rsidR="3B8B009E">
              <w:rPr/>
              <w:t>our service provider</w:t>
            </w:r>
            <w:r w:rsidR="3B8B009E">
              <w:rPr/>
              <w:t xml:space="preserve"> </w:t>
            </w:r>
            <w:r w:rsidR="3B8B009E">
              <w:rPr/>
              <w:t>have</w:t>
            </w:r>
            <w:r w:rsidR="3B8B009E">
              <w:rPr/>
              <w:t xml:space="preserve"> the </w:t>
            </w:r>
            <w:r w:rsidR="3B8B009E">
              <w:rPr/>
              <w:t>mandate</w:t>
            </w:r>
            <w:r w:rsidR="3B8B009E">
              <w:rPr/>
              <w:t xml:space="preserve"> to issue (proxy) voting instructions, indicate the percentage of votes cast during the reporting year.</w:t>
            </w:r>
          </w:p>
        </w:tc>
      </w:tr>
      <w:tr w:rsidR="00C04FA5" w:rsidTr="3B8B009E" w14:paraId="64E81547" w14:textId="77777777">
        <w:trPr>
          <w:trHeight w:val="5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bottom w:val="nil"/>
            </w:tcBorders>
            <w:tcMar/>
          </w:tcPr>
          <w:p w:rsidR="00C04FA5" w:rsidP="00C04FA5" w:rsidRDefault="00C04FA5" w14:paraId="5130FFD1"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696"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Mar/>
          </w:tcPr>
          <w:p w:rsidRPr="00E7088D" w:rsidR="00C04FA5" w:rsidP="3B8B009E" w:rsidRDefault="00C04FA5" w14:paraId="5FD2CD0A" w14:textId="77777777" w14:noSpellErr="1">
            <w:pPr>
              <w:pStyle w:val="INDICATORNUMBER"/>
              <w:cnfStyle w:val="000000000000" w:firstRow="0"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color w:val="FFFFFF" w:themeColor="background1" w:themeTint="FF" w:themeShade="FF"/>
              </w:rPr>
              <w:t xml:space="preserve">Votes cast </w:t>
            </w:r>
            <w:r w:rsidRPr="3B8B009E" w:rsidR="3B8B009E">
              <w:rPr>
                <w:color w:val="FFFFFF" w:themeColor="background1" w:themeTint="FF" w:themeShade="FF"/>
              </w:rPr>
              <w:t>(to the nearest 1</w:t>
            </w:r>
            <w:r w:rsidRPr="3B8B009E" w:rsidR="3B8B009E">
              <w:rPr>
                <w:color w:val="FFFFFF" w:themeColor="background1" w:themeTint="FF" w:themeShade="FF"/>
              </w:rPr>
              <w:t>%)</w:t>
            </w:r>
          </w:p>
        </w:tc>
        <w:tc>
          <w:tcPr>
            <w:cnfStyle w:val="000000000000" w:firstRow="0" w:lastRow="0" w:firstColumn="0" w:lastColumn="0" w:oddVBand="0" w:evenVBand="0" w:oddHBand="0" w:evenHBand="0" w:firstRowFirstColumn="0" w:firstRowLastColumn="0" w:lastRowFirstColumn="0" w:lastRowLastColumn="0"/>
            <w:tcW w:w="4314" w:type="dxa"/>
            <w:tcBorders>
              <w:top w:val="nil"/>
              <w:left w:val="single" w:color="D9D9D9" w:themeColor="background1" w:themeShade="D9" w:sz="4" w:space="0"/>
              <w:bottom w:val="single" w:color="A6A6A6" w:themeColor="background1" w:themeShade="A6" w:sz="4" w:space="0"/>
            </w:tcBorders>
            <w:shd w:val="clear" w:color="auto" w:fill="A6A6A6" w:themeFill="background1" w:themeFillShade="A6"/>
            <w:tcMar/>
          </w:tcPr>
          <w:p w:rsidRPr="00E7088D" w:rsidR="00C04FA5" w:rsidP="3B8B009E" w:rsidRDefault="00C04FA5" w14:paraId="3510E9DA" w14:textId="77777777" w14:noSpellErr="1">
            <w:pPr>
              <w:pStyle w:val="INDICATORNUMBER"/>
              <w:cnfStyle w:val="000000000000" w:firstRow="0"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color w:val="FFFFFF" w:themeColor="background1" w:themeTint="FF" w:themeShade="FF"/>
              </w:rPr>
              <w:t>Specify the basis on which this percentage is calculated</w:t>
            </w:r>
            <w:r w:rsidRPr="3B8B009E" w:rsidR="3B8B009E">
              <w:rPr>
                <w:color w:val="FFFFFF" w:themeColor="background1" w:themeTint="FF" w:themeShade="FF"/>
              </w:rPr>
              <w:t>.</w:t>
            </w:r>
          </w:p>
        </w:tc>
      </w:tr>
      <w:tr w:rsidR="00C04FA5" w:rsidTr="3B8B009E" w14:paraId="7DDF8856" w14:textId="77777777">
        <w:trPr>
          <w:cnfStyle w:val="000000100000" w:firstRow="0" w:lastRow="0" w:firstColumn="0" w:lastColumn="0" w:oddVBand="0" w:evenVBand="0" w:oddHBand="1" w:evenHBand="0" w:firstRowFirstColumn="0" w:firstRowLastColumn="0" w:lastRowFirstColumn="0" w:lastRowLastColumn="0"/>
          <w:trHeight w:val="760"/>
        </w:trPr>
        <w:tc>
          <w:tcPr>
            <w:cnfStyle w:val="001000000000" w:firstRow="0" w:lastRow="0" w:firstColumn="1" w:lastColumn="0" w:oddVBand="0" w:evenVBand="0" w:oddHBand="0" w:evenHBand="0" w:firstRowFirstColumn="0" w:firstRowLastColumn="0" w:lastRowFirstColumn="0" w:lastRowLastColumn="0"/>
            <w:tcW w:w="1124" w:type="dxa"/>
            <w:vMerge/>
            <w:tcBorders>
              <w:top w:val="nil"/>
            </w:tcBorders>
          </w:tcPr>
          <w:p w:rsidR="00C04FA5" w:rsidP="00C04FA5" w:rsidRDefault="00C04FA5" w14:paraId="368530C4"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696"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FFFFFF" w:themeFill="background1"/>
            <w:tcMar/>
          </w:tcPr>
          <w:p w:rsidR="00C04FA5" w:rsidP="3B8B009E" w:rsidRDefault="00C04FA5" w14:paraId="2EAC9F3A" w14:textId="77777777" w14:noSpellErr="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7254D4">
              <w:rPr>
                <w:noProof/>
              </w:rPr>
              <w:drawing>
                <wp:inline distT="0" distB="0" distL="0" distR="0" wp14:anchorId="61DBC29E" wp14:editId="46C6091B">
                  <wp:extent cx="436199" cy="204281"/>
                  <wp:effectExtent l="19050" t="0" r="1951" b="0"/>
                  <wp:docPr id="2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0055" cy="206087"/>
                          </a:xfrm>
                          <a:prstGeom prst="rect">
                            <a:avLst/>
                          </a:prstGeom>
                          <a:noFill/>
                          <a:ln>
                            <a:noFill/>
                          </a:ln>
                        </pic:spPr>
                      </pic:pic>
                    </a:graphicData>
                  </a:graphic>
                </wp:inline>
              </w:drawing>
            </w:r>
            <w:r w:rsidRPr="007254D4">
              <w:rPr/>
              <w:t>%</w:t>
            </w:r>
          </w:p>
        </w:tc>
        <w:tc>
          <w:tcPr>
            <w:cnfStyle w:val="000000000000" w:firstRow="0" w:lastRow="0" w:firstColumn="0" w:lastColumn="0" w:oddVBand="0" w:evenVBand="0" w:oddHBand="0" w:evenHBand="0" w:firstRowFirstColumn="0" w:firstRowLastColumn="0" w:lastRowFirstColumn="0" w:lastRowLastColumn="0"/>
            <w:tcW w:w="4314" w:type="dxa"/>
            <w:vMerge w:val="restart"/>
            <w:tcBorders>
              <w:top w:val="single" w:color="A6A6A6" w:themeColor="background1" w:themeShade="A6" w:sz="4" w:space="0"/>
              <w:left w:val="single" w:color="A6A6A6" w:themeColor="background1" w:themeShade="A6" w:sz="4" w:space="0"/>
            </w:tcBorders>
            <w:shd w:val="clear" w:color="auto" w:fill="FFFFFF" w:themeFill="background1"/>
            <w:tcMar/>
          </w:tcPr>
          <w:p w:rsidRPr="007D1A51" w:rsidR="00C04FA5" w:rsidP="00C04FA5" w:rsidRDefault="00C04FA5" w14:paraId="2F654D9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Pr/>
              <w:t xml:space="preserve"> O</w:t>
            </w:r>
            <w:r w:rsidRPr="007D1A51">
              <w:rPr/>
              <w:t>f the total number of ballot items on which you could have issued instructions</w:t>
            </w:r>
          </w:p>
          <w:p w:rsidRPr="007D1A51" w:rsidR="00C04FA5" w:rsidP="00C04FA5" w:rsidRDefault="00C04FA5" w14:paraId="5C5F35D5"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Pr/>
              <w:t xml:space="preserve"> O</w:t>
            </w:r>
            <w:r w:rsidRPr="007D1A51">
              <w:rPr/>
              <w:t>f the total number of company meetings at which you could have voted</w:t>
            </w:r>
          </w:p>
          <w:p w:rsidR="00C04FA5" w:rsidP="3B8B009E" w:rsidRDefault="00C04FA5" w14:paraId="4BA11641"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7D1A51">
              <w:sym w:font="Wingdings" w:char="F06D"/>
            </w:r>
            <w:r>
              <w:rPr/>
              <w:t xml:space="preserve"> O</w:t>
            </w:r>
            <w:r w:rsidRPr="007D1A51">
              <w:rPr/>
              <w:t>f the total value of your listed equity holdings on which you could have voted</w:t>
            </w:r>
          </w:p>
        </w:tc>
      </w:tr>
      <w:tr w:rsidR="00C04FA5" w:rsidTr="3B8B009E" w14:paraId="07D22EB9" w14:textId="77777777">
        <w:trPr>
          <w:trHeight w:val="42"/>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0070C0" w:sz="4" w:space="0"/>
            </w:tcBorders>
            <w:tcMar/>
          </w:tcPr>
          <w:p w:rsidR="00C04FA5" w:rsidP="00C04FA5" w:rsidRDefault="00C04FA5" w14:paraId="037E4B73"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696" w:type="dxa"/>
            <w:tcBorders>
              <w:top w:val="single" w:color="A6A6A6" w:themeColor="background1" w:themeShade="A6" w:sz="4" w:space="0"/>
              <w:bottom w:val="single" w:color="0070C0" w:sz="4" w:space="0"/>
              <w:right w:val="single" w:color="A6A6A6" w:themeColor="background1" w:themeShade="A6" w:sz="4" w:space="0"/>
            </w:tcBorders>
            <w:shd w:val="clear" w:color="auto" w:fill="FFFFFF" w:themeFill="background1"/>
            <w:tcMar/>
          </w:tcPr>
          <w:p w:rsidR="00C04FA5" w:rsidP="3B8B009E" w:rsidRDefault="00C04FA5" w14:paraId="1F21262A" w14:textId="77777777"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71369">
              <w:sym w:font="Wingdings" w:char="F071"/>
            </w:r>
            <w:r>
              <w:rPr/>
              <w:t xml:space="preserve"> We do not track or collect this information.</w:t>
            </w:r>
          </w:p>
        </w:tc>
        <w:tc>
          <w:tcPr>
            <w:tcW w:w="4314" w:type="dxa"/>
            <w:vMerge/>
            <w:tcBorders>
              <w:left w:val="single" w:color="A6A6A6" w:sz="4" w:space="0"/>
              <w:bottom w:val="single" w:color="0070C0" w:sz="4" w:space="0"/>
            </w:tcBorders>
            <w:shd w:val="clear" w:color="auto" w:fill="FFFFFF" w:themeFill="background1"/>
          </w:tcPr>
          <w:p w:rsidR="00C04FA5" w:rsidP="00C04FA5" w:rsidRDefault="00C04FA5" w14:paraId="55C1D340" w14:textId="7777777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C04FA5" w:rsidTr="3B8B009E" w14:paraId="7315494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tcBorders>
            <w:tcMar/>
          </w:tcPr>
          <w:p w:rsidR="00C04FA5" w:rsidP="3B8B009E" w:rsidRDefault="00C04FA5" w14:paraId="255714F9"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23.2</w:t>
            </w:r>
          </w:p>
        </w:tc>
        <w:tc>
          <w:tcPr>
            <w:cnfStyle w:val="000000000000" w:firstRow="0" w:lastRow="0" w:firstColumn="0" w:lastColumn="0" w:oddVBand="0" w:evenVBand="0" w:oddHBand="0" w:evenHBand="0" w:firstRowFirstColumn="0" w:firstRowLastColumn="0" w:lastRowFirstColumn="0" w:lastRowLastColumn="0"/>
            <w:tcW w:w="8010" w:type="dxa"/>
            <w:gridSpan w:val="2"/>
            <w:tcBorders>
              <w:top w:val="single" w:color="0070C0" w:sz="4" w:space="0"/>
            </w:tcBorders>
            <w:shd w:val="clear" w:color="auto" w:fill="DAEEF3" w:themeFill="accent5" w:themeFillTint="33"/>
            <w:tcMar/>
          </w:tcPr>
          <w:p w:rsidRPr="00D30CF0" w:rsidR="00C04FA5" w:rsidP="00C04FA5" w:rsidRDefault="00C04FA5" w14:paraId="18CC5CE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Explain your reason(s) for not voting certain holdings:</w:t>
            </w:r>
          </w:p>
        </w:tc>
      </w:tr>
      <w:tr w:rsidR="00C04FA5" w:rsidTr="3B8B009E" w14:paraId="14290CE7"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0070C0" w:sz="4" w:space="0"/>
            </w:tcBorders>
            <w:tcMar/>
          </w:tcPr>
          <w:p w:rsidR="00C04FA5" w:rsidP="00C04FA5" w:rsidRDefault="00C04FA5" w14:paraId="12A94BE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10" w:type="dxa"/>
            <w:gridSpan w:val="2"/>
            <w:tcBorders>
              <w:top w:val="nil"/>
              <w:bottom w:val="single" w:color="0070C0" w:sz="4" w:space="0"/>
            </w:tcBorders>
            <w:shd w:val="clear" w:color="auto" w:fill="auto"/>
            <w:tcMar/>
          </w:tcPr>
          <w:p w:rsidR="00C04FA5" w:rsidP="00C04FA5" w:rsidRDefault="00C04FA5" w14:paraId="03D2141F"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Shares were blocked</w:t>
            </w:r>
          </w:p>
          <w:p w:rsidR="00C04FA5" w:rsidP="00C04FA5" w:rsidRDefault="00C04FA5" w14:paraId="2D5AA103"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Notice, ballots or materials not received in time</w:t>
            </w:r>
          </w:p>
          <w:p w:rsidR="00C04FA5" w:rsidP="00C04FA5" w:rsidRDefault="00C04FA5" w14:paraId="08DFA8F7"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Missed deadline</w:t>
            </w:r>
          </w:p>
          <w:p w:rsidR="00C04FA5" w:rsidP="00C04FA5" w:rsidRDefault="00C04FA5" w14:paraId="0761BA0A"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G</w:t>
            </w:r>
            <w:r w:rsidRPr="00004514">
              <w:rPr/>
              <w:t>eographical restrictions (non-home market)</w:t>
            </w:r>
          </w:p>
          <w:p w:rsidR="00C04FA5" w:rsidP="00C04FA5" w:rsidRDefault="00C04FA5" w14:paraId="4B2ACED9"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Cost</w:t>
            </w:r>
          </w:p>
          <w:p w:rsidR="00C04FA5" w:rsidP="00C04FA5" w:rsidRDefault="00C04FA5" w14:paraId="444E4408"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C</w:t>
            </w:r>
            <w:r w:rsidRPr="00981AF3">
              <w:rPr/>
              <w:t>onflicts of interest</w:t>
            </w:r>
          </w:p>
          <w:p w:rsidR="00C04FA5" w:rsidP="00C04FA5" w:rsidRDefault="00C04FA5" w14:paraId="0994C1A6"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Holdings deemed too small </w:t>
            </w:r>
          </w:p>
          <w:p w:rsidR="00C04FA5" w:rsidP="00C04FA5" w:rsidRDefault="00C04FA5" w14:paraId="2AD5AF82"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A</w:t>
            </w:r>
            <w:r w:rsidRPr="00004514">
              <w:rPr/>
              <w:t>dministrative impediments (</w:t>
            </w:r>
            <w:r>
              <w:rPr/>
              <w:t xml:space="preserve">e.g., </w:t>
            </w:r>
            <w:r w:rsidRPr="00004514">
              <w:rPr/>
              <w:t>power of attorney requirements</w:t>
            </w:r>
            <w:r>
              <w:rPr/>
              <w:t xml:space="preserve">, </w:t>
            </w:r>
            <w:r w:rsidRPr="000968D1">
              <w:rPr/>
              <w:t>ineligib</w:t>
            </w:r>
            <w:r>
              <w:rPr/>
              <w:t>ility</w:t>
            </w:r>
            <w:r w:rsidRPr="000968D1">
              <w:rPr/>
              <w:t xml:space="preserve"> due to participation in share placement</w:t>
            </w:r>
            <w:r w:rsidRPr="00004514">
              <w:rPr/>
              <w:t>)</w:t>
            </w:r>
          </w:p>
          <w:p w:rsidR="00C04FA5" w:rsidP="00C04FA5" w:rsidRDefault="00C04FA5" w14:paraId="62BADC86"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We do not vote on environmental resolutions </w:t>
            </w:r>
          </w:p>
          <w:p w:rsidR="00C04FA5" w:rsidP="00C04FA5" w:rsidRDefault="00C04FA5" w14:paraId="35AAF9C4"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We do not vote on social resolutions </w:t>
            </w:r>
          </w:p>
          <w:p w:rsidR="00C04FA5" w:rsidP="00C04FA5" w:rsidRDefault="00C04FA5" w14:paraId="7B3C9C0E" w14:textId="77777777" w14:noSpellErr="1">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On request by clients</w:t>
            </w:r>
          </w:p>
          <w:p w:rsidRPr="00D30CF0" w:rsidR="00C04FA5" w:rsidP="00C04FA5" w:rsidRDefault="00C04FA5" w14:paraId="5F3BCCB4" w14:textId="77777777" w14:noSpellErr="1">
            <w:pPr>
              <w:pStyle w:val="INDICATORTEXT"/>
              <w:spacing w:after="240"/>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Pr/>
              <w:t xml:space="preserve"> Other; explain________________</w:t>
            </w:r>
          </w:p>
        </w:tc>
      </w:tr>
      <w:tr w:rsidR="00C04FA5" w:rsidTr="3B8B009E" w14:paraId="5BAD80F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tcBorders>
            <w:tcMar/>
          </w:tcPr>
          <w:p w:rsidRPr="000D72DF" w:rsidR="00C04FA5" w:rsidP="3B8B009E" w:rsidRDefault="00C04FA5" w14:paraId="05E0C8E5"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23.3</w:t>
            </w:r>
          </w:p>
        </w:tc>
        <w:tc>
          <w:tcPr>
            <w:cnfStyle w:val="000000000000" w:firstRow="0" w:lastRow="0" w:firstColumn="0" w:lastColumn="0" w:oddVBand="0" w:evenVBand="0" w:oddHBand="0" w:evenHBand="0" w:firstRowFirstColumn="0" w:firstRowLastColumn="0" w:lastRowFirstColumn="0" w:lastRowLastColumn="0"/>
            <w:tcW w:w="8010" w:type="dxa"/>
            <w:gridSpan w:val="2"/>
            <w:tcBorders>
              <w:top w:val="single" w:color="0070C0" w:sz="4" w:space="0"/>
            </w:tcBorders>
            <w:shd w:val="clear" w:color="auto" w:fill="DAEEF3" w:themeFill="accent5" w:themeFillTint="33"/>
            <w:tcMar/>
          </w:tcPr>
          <w:p w:rsidR="00C04FA5" w:rsidP="00C04FA5" w:rsidRDefault="00C04FA5" w14:paraId="1B87BDE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r w:rsidR="3B8B009E">
              <w:rPr/>
              <w:t>.</w:t>
            </w:r>
            <w:r w:rsidR="3B8B009E">
              <w:rPr/>
              <w:t xml:space="preserve"> </w:t>
            </w:r>
            <w:r w:rsidR="3B8B009E">
              <w:rPr/>
              <w:t xml:space="preserve"> </w:t>
            </w:r>
          </w:p>
          <w:p w:rsidRPr="00D30CF0" w:rsidR="00C04FA5" w:rsidP="3B8B009E" w:rsidRDefault="00C04FA5" w14:paraId="418D100C" w14:textId="77777777" w14:noSpellErr="1">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3B8B009E">
              <w:rPr/>
              <w:t>[Optional]</w:t>
            </w:r>
          </w:p>
        </w:tc>
      </w:tr>
      <w:tr w:rsidR="00C04FA5" w:rsidTr="3B8B009E" w14:paraId="4FDE7FCB"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0082C8" w:sz="4" w:space="0"/>
            </w:tcBorders>
            <w:tcMar/>
          </w:tcPr>
          <w:p w:rsidR="00C04FA5" w:rsidP="00C04FA5" w:rsidRDefault="00C04FA5" w14:paraId="2A3A4194" w14:textId="77777777">
            <w:pPr>
              <w:pStyle w:val="INDICATORNUMBER"/>
              <w:rPr>
                <w:rStyle w:val="IntenseEmphasis"/>
                <w:b/>
                <w:bCs w:val="0"/>
                <w:i w:val="0"/>
                <w:iCs w:val="0"/>
              </w:rPr>
            </w:pPr>
          </w:p>
        </w:tc>
        <w:tc>
          <w:tcPr>
            <w:cnfStyle w:val="000000000000" w:firstRow="0" w:lastRow="0" w:firstColumn="0" w:lastColumn="0" w:oddVBand="0" w:evenVBand="0" w:oddHBand="0" w:evenHBand="0" w:firstRowFirstColumn="0" w:firstRowLastColumn="0" w:lastRowFirstColumn="0" w:lastRowLastColumn="0"/>
            <w:tcW w:w="8010" w:type="dxa"/>
            <w:gridSpan w:val="2"/>
            <w:tcBorders>
              <w:top w:val="nil"/>
              <w:bottom w:val="single" w:color="0082C8" w:sz="4" w:space="0"/>
            </w:tcBorders>
            <w:shd w:val="clear" w:color="auto" w:fill="FFFFFF" w:themeFill="background1"/>
            <w:tcMar/>
          </w:tcPr>
          <w:p w:rsidRPr="00D30CF0" w:rsidR="00C04FA5" w:rsidP="00C04FA5" w:rsidRDefault="00C04FA5" w14:paraId="17F2922D"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C04FA5" w:rsidP="00C04FA5" w:rsidRDefault="00C04FA5" w14:paraId="25D97879" w14:textId="77777777">
      <w:pPr>
        <w:pStyle w:val="INDICATORNUMBER"/>
      </w:pPr>
    </w:p>
    <w:p w:rsidR="00C04FA5" w:rsidP="00C04FA5" w:rsidRDefault="00C04FA5" w14:paraId="22EF78C0" w14:textId="77777777">
      <w:pPr>
        <w:pStyle w:val="INDICATORNUMBER"/>
      </w:pPr>
    </w:p>
    <w:p w:rsidR="00C04FA5" w:rsidP="00C04FA5" w:rsidRDefault="00C04FA5" w14:paraId="57F81977" w14:textId="77777777">
      <w:pPr>
        <w:pStyle w:val="INDICATORNUMBER"/>
      </w:pPr>
    </w:p>
    <w:p w:rsidR="00C04FA5" w:rsidP="00C04FA5" w:rsidRDefault="00C04FA5" w14:paraId="63F5E184" w14:textId="77777777">
      <w:pPr>
        <w:pStyle w:val="INDICATORNUMBER"/>
      </w:pPr>
    </w:p>
    <w:p w:rsidR="00C04FA5" w:rsidP="00C04FA5" w:rsidRDefault="00C04FA5" w14:paraId="6AD96562" w14:textId="77777777">
      <w:pPr>
        <w:pStyle w:val="INDICATORNUMBER"/>
      </w:pPr>
    </w:p>
    <w:p w:rsidR="00C04FA5" w:rsidP="00C04FA5" w:rsidRDefault="00C04FA5" w14:paraId="3113580A" w14:textId="77777777">
      <w:pPr>
        <w:pStyle w:val="INDICATORNUMBER"/>
        <w:ind w:left="0"/>
      </w:pPr>
    </w:p>
    <w:p w:rsidR="00C04FA5" w:rsidP="00C04FA5" w:rsidRDefault="00C04FA5" w14:paraId="4E253FCA" w14:textId="77777777">
      <w:pPr>
        <w:pStyle w:val="INDICATORNUMBER"/>
      </w:pPr>
    </w:p>
    <w:tbl>
      <w:tblPr>
        <w:tblStyle w:val="SubSectionIndicatorTableMANDATORY"/>
        <w:tblW w:w="9134" w:type="dxa"/>
        <w:tblInd w:w="5" w:type="dxa"/>
        <w:tblLook w:val="04A0" w:firstRow="1" w:lastRow="0" w:firstColumn="1" w:lastColumn="0" w:noHBand="0" w:noVBand="1"/>
      </w:tblPr>
      <w:tblGrid>
        <w:gridCol w:w="1124"/>
        <w:gridCol w:w="4111"/>
        <w:gridCol w:w="1985"/>
        <w:gridCol w:w="1914"/>
      </w:tblGrid>
      <w:tr w:rsidR="00C04FA5" w:rsidTr="3B8B009E" w14:paraId="4CEF6B1C" w14:textId="77777777">
        <w:trPr>
          <w:cnfStyle w:val="100000000000" w:firstRow="1" w:lastRow="0" w:firstColumn="0" w:lastColumn="0" w:oddVBand="0" w:evenVBand="0" w:oddHBand="0" w:evenHBand="0" w:firstRowFirstColumn="0" w:firstRowLastColumn="0" w:lastRowFirstColumn="0" w:lastRowLastColumn="0"/>
          <w:trHeight w:val="305"/>
        </w:trPr>
        <w:tc>
          <w:tcPr>
            <w:cnfStyle w:val="001000000100" w:firstRow="0" w:lastRow="0" w:firstColumn="1" w:lastColumn="0" w:oddVBand="0" w:evenVBand="0" w:oddHBand="0" w:evenHBand="0" w:firstRowFirstColumn="1" w:firstRowLastColumn="0" w:lastRowFirstColumn="0" w:lastRowLastColumn="0"/>
            <w:tcW w:w="1124" w:type="dxa"/>
            <w:tcBorders>
              <w:top w:val="single" w:color="0082C8" w:sz="4" w:space="0"/>
              <w:bottom w:val="nil"/>
            </w:tcBorders>
            <w:tcMar/>
          </w:tcPr>
          <w:p w:rsidRPr="00DC20FA" w:rsidR="00C04FA5" w:rsidP="3B8B009E" w:rsidRDefault="00C04FA5" w14:paraId="060CFF27"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23</w:t>
            </w:r>
          </w:p>
        </w:tc>
        <w:tc>
          <w:tcPr>
            <w:cnfStyle w:val="000000000000" w:firstRow="0" w:lastRow="0" w:firstColumn="0" w:lastColumn="0" w:oddVBand="0" w:evenVBand="0" w:oddHBand="0" w:evenHBand="0" w:firstRowFirstColumn="0" w:firstRowLastColumn="0" w:lastRowFirstColumn="0" w:lastRowLastColumn="0"/>
            <w:tcW w:w="8010" w:type="dxa"/>
            <w:gridSpan w:val="3"/>
            <w:tcBorders>
              <w:top w:val="single" w:color="0082C8" w:sz="4" w:space="0"/>
              <w:bottom w:val="nil"/>
            </w:tcBorders>
            <w:tcMar/>
          </w:tcPr>
          <w:p w:rsidRPr="00DC20FA" w:rsidR="00C04FA5" w:rsidP="3B8B009E" w:rsidRDefault="00C04FA5" w14:paraId="3BA53BAF"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C04FA5" w:rsidTr="3B8B009E" w14:paraId="6A4FDE73"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A6A6A6" w:themeColor="background1" w:themeShade="A6" w:sz="4" w:space="0"/>
            </w:tcBorders>
            <w:tcMar/>
            <w:vAlign w:val="top"/>
          </w:tcPr>
          <w:p w:rsidRPr="000D72DF" w:rsidR="00C04FA5" w:rsidP="3B8B009E" w:rsidRDefault="00C04FA5" w14:paraId="17ECF667"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23.1</w:t>
            </w:r>
          </w:p>
        </w:tc>
        <w:tc>
          <w:tcPr>
            <w:cnfStyle w:val="000000000000" w:firstRow="0" w:lastRow="0" w:firstColumn="0" w:lastColumn="0" w:oddVBand="0" w:evenVBand="0" w:oddHBand="0" w:evenHBand="0" w:firstRowFirstColumn="0" w:firstRowLastColumn="0" w:lastRowFirstColumn="0" w:lastRowLastColumn="0"/>
            <w:tcW w:w="8010" w:type="dxa"/>
            <w:gridSpan w:val="3"/>
            <w:tcBorders>
              <w:top w:val="nil"/>
              <w:bottom w:val="single" w:color="A6A6A6" w:themeColor="background1" w:themeShade="A6" w:sz="4" w:space="0"/>
            </w:tcBorders>
            <w:shd w:val="clear" w:color="auto" w:fill="auto"/>
            <w:tcMar/>
          </w:tcPr>
          <w:p w:rsidRPr="00E47B11" w:rsidR="00C04FA5" w:rsidP="3B8B009E" w:rsidRDefault="00C04FA5" w14:paraId="78B5901A" w14:textId="77777777" w14:noSpellErr="1">
            <w:pPr>
              <w:pStyle w:val="INDICATORTEXT"/>
              <w:cnfStyle w:val="000000100000" w:firstRow="0" w:lastRow="0" w:firstColumn="0" w:lastColumn="0" w:oddVBand="0" w:evenVBand="0" w:oddHBand="1" w:evenHBand="0" w:firstRowFirstColumn="0" w:firstRowLastColumn="0" w:lastRowFirstColumn="0" w:lastRowLastColumn="0"/>
              <w:rPr>
                <w:i w:val="1"/>
                <w:iCs w:val="1"/>
              </w:rPr>
            </w:pPr>
            <w:r w:rsidRPr="3B8B009E" w:rsidR="3B8B009E">
              <w:rPr>
                <w:i w:val="1"/>
                <w:iCs w:val="1"/>
              </w:rPr>
              <w:t>For investment managers</w:t>
            </w:r>
          </w:p>
          <w:p w:rsidR="00C04FA5" w:rsidP="00C04FA5" w:rsidRDefault="00C04FA5" w14:paraId="6866289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When calculating the percentage of votes cast, please include only those holdings for which you have a client mandate to vote. If you do not have a mandate, do not include those holdings</w:t>
            </w:r>
            <w:r w:rsidR="3B8B009E">
              <w:rPr/>
              <w:t>.</w:t>
            </w:r>
          </w:p>
          <w:p w:rsidRPr="00E47B11" w:rsidR="00C04FA5" w:rsidP="3B8B009E" w:rsidRDefault="00C04FA5" w14:paraId="3230C98E" w14:textId="77777777" w14:noSpellErr="1">
            <w:pPr>
              <w:pStyle w:val="INDICATORTEXT"/>
              <w:cnfStyle w:val="000000100000" w:firstRow="0" w:lastRow="0" w:firstColumn="0" w:lastColumn="0" w:oddVBand="0" w:evenVBand="0" w:oddHBand="1" w:evenHBand="0" w:firstRowFirstColumn="0" w:firstRowLastColumn="0" w:lastRowFirstColumn="0" w:lastRowLastColumn="0"/>
              <w:rPr>
                <w:i w:val="1"/>
                <w:iCs w:val="1"/>
              </w:rPr>
            </w:pPr>
            <w:r w:rsidRPr="3B8B009E" w:rsidR="3B8B009E">
              <w:rPr>
                <w:i w:val="1"/>
                <w:iCs w:val="1"/>
              </w:rPr>
              <w:t>For asset owners</w:t>
            </w:r>
          </w:p>
          <w:p w:rsidRPr="00DC20FA" w:rsidR="00C04FA5" w:rsidP="3B8B009E" w:rsidRDefault="00C04FA5" w14:paraId="14B1211C" w14:textId="76733179"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themeShade="FF"/>
              </w:rPr>
            </w:pPr>
            <w:r w:rsidR="3B8B009E">
              <w:rPr/>
              <w:t xml:space="preserve">When calculating the percentages of votes cast, please include only those holdings for which you or your service providers have the mandate to vote. If you have given your investment manager the mandate to vote on your behalf on all or part of your holdings, do not include those holdings in the </w:t>
            </w:r>
            <w:r w:rsidR="3B8B009E">
              <w:rPr/>
              <w:t xml:space="preserve">numerator or denominator of this </w:t>
            </w:r>
            <w:r w:rsidR="3B8B009E">
              <w:rPr/>
              <w:t>ratio</w:t>
            </w:r>
            <w:r w:rsidR="3B8B009E">
              <w:rPr/>
              <w:t>.</w:t>
            </w:r>
          </w:p>
        </w:tc>
      </w:tr>
      <w:tr w:rsidRPr="00D5451C" w:rsidR="00C04FA5" w:rsidTr="3B8B009E" w14:paraId="0154E556" w14:textId="77777777">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color="A6A6A6" w:themeColor="background1" w:themeShade="A6" w:sz="4" w:space="0"/>
              <w:bottom w:val="single" w:color="A6A6A6" w:themeColor="background1" w:themeShade="A6" w:sz="4" w:space="0"/>
              <w:right w:val="single" w:color="0082C8" w:sz="4" w:space="0"/>
            </w:tcBorders>
            <w:tcMar/>
            <w:vAlign w:val="top"/>
          </w:tcPr>
          <w:p w:rsidRPr="006D2828" w:rsidR="00C04FA5" w:rsidP="3B8B009E" w:rsidRDefault="00C04FA5" w14:paraId="1515D339" w14:textId="77777777" w14:noSpellErr="1">
            <w:pPr>
              <w:pStyle w:val="INDICATORTEXT"/>
              <w:rPr>
                <w:b w:val="1"/>
                <w:bCs w:val="1"/>
              </w:rPr>
            </w:pPr>
            <w:r w:rsidRPr="3B8B009E" w:rsidR="3B8B009E">
              <w:rPr>
                <w:b w:val="1"/>
                <w:bCs w:val="1"/>
              </w:rPr>
              <w:t>LOGIC</w:t>
            </w:r>
          </w:p>
        </w:tc>
      </w:tr>
      <w:tr w:rsidRPr="00D5451C" w:rsidR="00C04FA5" w:rsidTr="3B8B009E" w14:paraId="5038196D"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single" w:color="A6A6A6" w:themeColor="background1" w:themeShade="A6" w:sz="4" w:space="0"/>
            </w:tcBorders>
            <w:tcMar/>
            <w:vAlign w:val="top"/>
          </w:tcPr>
          <w:p w:rsidR="00C04FA5" w:rsidP="3B8B009E" w:rsidRDefault="00C04FA5" w14:paraId="30EECD7D"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23</w:t>
            </w:r>
          </w:p>
        </w:tc>
        <w:tc>
          <w:tcPr>
            <w:cnfStyle w:val="000000000000" w:firstRow="0" w:lastRow="0" w:firstColumn="0" w:lastColumn="0" w:oddVBand="0" w:evenVBand="0" w:oddHBand="0" w:evenHBand="0" w:firstRowFirstColumn="0" w:firstRowLastColumn="0" w:lastRowFirstColumn="0" w:lastRowLastColumn="0"/>
            <w:tcW w:w="8010" w:type="dxa"/>
            <w:gridSpan w:val="3"/>
            <w:tcBorders>
              <w:top w:val="single" w:color="A6A6A6" w:themeColor="background1" w:themeShade="A6" w:sz="4" w:space="0"/>
              <w:bottom w:val="single" w:color="A6A6A6" w:themeColor="background1" w:themeShade="A6" w:sz="4" w:space="0"/>
            </w:tcBorders>
            <w:shd w:val="clear" w:color="auto" w:fill="auto"/>
            <w:tcMar/>
          </w:tcPr>
          <w:p w:rsidRPr="00E6671B" w:rsidR="00C04FA5" w:rsidP="00C04FA5" w:rsidRDefault="00C04FA5" w14:paraId="544E058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w:t>
            </w:r>
            <w:r w:rsidR="3B8B009E">
              <w:rPr/>
              <w:t>2</w:t>
            </w:r>
            <w:r w:rsidR="3B8B009E">
              <w:rPr/>
              <w:t>3</w:t>
            </w:r>
            <w:r w:rsidR="3B8B009E">
              <w:rPr/>
              <w:t>.2</w:t>
            </w:r>
            <w:r w:rsidR="3B8B009E">
              <w:rPr/>
              <w:t>]</w:t>
            </w:r>
            <w:r w:rsidR="3B8B009E">
              <w:rPr/>
              <w:t xml:space="preserve"> is applicable if you report</w:t>
            </w:r>
            <w:r w:rsidR="3B8B009E">
              <w:rPr/>
              <w:t xml:space="preserve"> the percentage of votes cast as</w:t>
            </w:r>
            <w:r w:rsidR="3B8B009E">
              <w:rPr/>
              <w:t xml:space="preserve"> </w:t>
            </w:r>
            <w:r w:rsidR="3B8B009E">
              <w:rPr/>
              <w:t xml:space="preserve">greater than zero </w:t>
            </w:r>
            <w:r w:rsidR="3B8B009E">
              <w:rPr/>
              <w:t xml:space="preserve">in </w:t>
            </w:r>
            <w:r w:rsidR="3B8B009E">
              <w:rPr/>
              <w:t>[</w:t>
            </w:r>
            <w:r w:rsidR="3B8B009E">
              <w:rPr/>
              <w:t>2</w:t>
            </w:r>
            <w:r w:rsidR="3B8B009E">
              <w:rPr/>
              <w:t>3</w:t>
            </w:r>
            <w:r w:rsidR="3B8B009E">
              <w:rPr/>
              <w:t>.1</w:t>
            </w:r>
            <w:r w:rsidR="3B8B009E">
              <w:rPr/>
              <w:t>].</w:t>
            </w:r>
          </w:p>
        </w:tc>
      </w:tr>
      <w:tr w:rsidRPr="00D5451C" w:rsidR="00C04FA5" w:rsidTr="3B8B009E" w14:paraId="5638399C" w14:textId="77777777">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color="A6A6A6" w:themeColor="background1" w:themeShade="A6" w:sz="4" w:space="0"/>
              <w:bottom w:val="single" w:color="A6A6A6" w:themeColor="background1" w:themeShade="A6" w:sz="4" w:space="0"/>
              <w:right w:val="single" w:color="0082C8" w:sz="4" w:space="0"/>
            </w:tcBorders>
            <w:tcMar/>
            <w:vAlign w:val="top"/>
          </w:tcPr>
          <w:p w:rsidRPr="006D2828" w:rsidR="00C04FA5" w:rsidP="3B8B009E" w:rsidRDefault="00C04FA5" w14:paraId="13343DEC" w14:textId="77777777" w14:noSpellErr="1">
            <w:pPr>
              <w:pStyle w:val="INDICATORTEXT"/>
              <w:rPr>
                <w:b w:val="1"/>
                <w:bCs w:val="1"/>
              </w:rPr>
            </w:pPr>
            <w:r w:rsidRPr="3B8B009E" w:rsidR="3B8B009E">
              <w:rPr>
                <w:b w:val="1"/>
                <w:bCs w:val="1"/>
              </w:rPr>
              <w:t>ASSESSMENT</w:t>
            </w:r>
          </w:p>
        </w:tc>
      </w:tr>
      <w:tr w:rsidRPr="00D5451C" w:rsidR="00C04FA5" w:rsidTr="3B8B009E" w14:paraId="6060D3D5"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right w:val="single" w:color="BFBFBF" w:themeColor="background1" w:themeShade="BF" w:sz="4" w:space="0"/>
            </w:tcBorders>
            <w:tcMar/>
            <w:vAlign w:val="top"/>
          </w:tcPr>
          <w:p w:rsidR="00C04FA5" w:rsidP="3B8B009E" w:rsidRDefault="00C04FA5" w14:paraId="4606FC53"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23</w:t>
            </w:r>
          </w:p>
        </w:tc>
        <w:tc>
          <w:tcPr>
            <w:cnfStyle w:val="000000000000" w:firstRow="0" w:lastRow="0" w:firstColumn="0" w:lastColumn="0" w:oddVBand="0" w:evenVBand="0" w:oddHBand="0" w:evenHBand="0" w:firstRowFirstColumn="0" w:firstRowLastColumn="0" w:lastRowFirstColumn="0" w:lastRowLastColumn="0"/>
            <w:tcW w:w="8010" w:type="dxa"/>
            <w:gridSpan w:val="3"/>
            <w:tcBorders>
              <w:top w:val="single" w:color="A6A6A6" w:themeColor="background1" w:themeShade="A6" w:sz="4" w:space="0"/>
              <w:left w:val="single" w:color="BFBFBF" w:themeColor="background1" w:themeShade="BF" w:sz="4" w:space="0"/>
              <w:bottom w:val="single" w:color="A6A6A6" w:themeColor="background1" w:themeShade="A6" w:sz="4" w:space="0"/>
            </w:tcBorders>
            <w:shd w:val="clear" w:color="auto" w:fill="auto"/>
            <w:tcMar/>
          </w:tcPr>
          <w:p w:rsidRPr="00E43865" w:rsidR="00C04FA5" w:rsidP="00C04FA5" w:rsidRDefault="00C04FA5" w14:paraId="150AD026"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Pr/>
              <w:t xml:space="preserve">Maximum score: Three </w:t>
            </w:r>
            <w:r w:rsidRPr="006D2828">
              <w:rPr>
                <w:szCs w:val="18"/>
              </w:rPr>
              <w:sym w:font="Wingdings" w:char="F0AB"/>
            </w:r>
          </w:p>
          <w:p w:rsidRPr="006D2828" w:rsidR="00C04FA5" w:rsidP="00C04FA5" w:rsidRDefault="00C04FA5" w14:paraId="5AE00D0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The assessment of this indicator is b</w:t>
            </w:r>
            <w:r w:rsidR="3B8B009E">
              <w:rPr/>
              <w:t>ased on the percentage reported in [23.1].</w:t>
            </w:r>
          </w:p>
        </w:tc>
      </w:tr>
      <w:tr w:rsidRPr="00D5451C" w:rsidR="00C04FA5" w:rsidTr="3B8B009E" w14:paraId="2F063687" w14:textId="77777777">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color="BFBFBF" w:themeColor="background1" w:themeShade="BF" w:sz="4" w:space="0"/>
            </w:tcBorders>
            <w:tcMar/>
            <w:vAlign w:val="top"/>
          </w:tcPr>
          <w:p w:rsidR="00C04FA5" w:rsidP="00C04FA5" w:rsidRDefault="00C04FA5" w14:paraId="7DAB69B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10" w:type="dxa"/>
            <w:gridSpan w:val="3"/>
            <w:tcBorders>
              <w:top w:val="single" w:color="A6A6A6" w:themeColor="background1" w:themeShade="A6" w:sz="4" w:space="0"/>
              <w:left w:val="single" w:color="BFBFBF" w:themeColor="background1" w:themeShade="BF" w:sz="4" w:space="0"/>
              <w:bottom w:val="single" w:color="A6A6A6" w:themeColor="background1" w:themeShade="A6" w:sz="4" w:space="0"/>
            </w:tcBorders>
            <w:shd w:val="clear" w:color="auto" w:fill="auto"/>
            <w:tcMar/>
          </w:tcPr>
          <w:p w:rsidR="00C04FA5" w:rsidP="00C04FA5" w:rsidRDefault="00C04FA5" w14:paraId="34049649"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D5451C" w:rsidR="00C04FA5" w:rsidTr="3B8B009E" w14:paraId="3EC64E72"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color="A6A6A6" w:themeColor="background1" w:themeShade="A6" w:sz="4" w:space="0"/>
            </w:tcBorders>
            <w:tcMar/>
            <w:vAlign w:val="top"/>
          </w:tcPr>
          <w:p w:rsidR="00C04FA5" w:rsidP="00C04FA5" w:rsidRDefault="00C04FA5" w14:paraId="1C66A1E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FA40BC" w:rsidR="00C04FA5" w:rsidP="3B8B009E" w:rsidRDefault="00C04FA5" w14:paraId="285CD722" w14:textId="77777777" w14:noSpellErr="1">
            <w:pPr>
              <w:pStyle w:val="INDICATORTEXT"/>
              <w:cnfStyle w:val="000000100000" w:firstRow="0" w:lastRow="0" w:firstColumn="0" w:lastColumn="0" w:oddVBand="0" w:evenVBand="0" w:oddHBand="1"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98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00C04FA5" w:rsidRDefault="00C04FA5" w14:paraId="0CB5F524"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191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82C8" w:sz="4" w:space="0"/>
            </w:tcBorders>
            <w:shd w:val="clear" w:color="auto" w:fill="auto"/>
            <w:tcMar/>
          </w:tcPr>
          <w:p w:rsidR="00C04FA5" w:rsidP="00C04FA5" w:rsidRDefault="00C04FA5" w14:paraId="3B8A2BFD"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sidR="3B8B009E">
              <w:rPr>
                <w:b w:val="1"/>
                <w:bCs w:val="1"/>
              </w:rPr>
              <w:t>Further Details</w:t>
            </w:r>
          </w:p>
        </w:tc>
      </w:tr>
      <w:tr w:rsidRPr="00D5451C" w:rsidR="00C04FA5" w:rsidTr="3B8B009E" w14:paraId="65C98D1B" w14:textId="77777777">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color="A6A6A6" w:themeColor="background1" w:themeShade="A6" w:sz="4" w:space="0"/>
            </w:tcBorders>
            <w:tcMar/>
            <w:vAlign w:val="top"/>
          </w:tcPr>
          <w:p w:rsidR="00C04FA5" w:rsidP="00C04FA5" w:rsidRDefault="00C04FA5" w14:paraId="58BC347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3B8B009E" w:rsidRDefault="00C04FA5" w14:paraId="4735BD41"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MS PGothic" w:hAnsi="MS PGothic" w:eastAsia="MS PGothic" w:cs="MS PGothic"/>
              </w:rPr>
              <w:t>‘We do not record this information’ OR &lt;10%</w:t>
            </w:r>
          </w:p>
        </w:tc>
        <w:tc>
          <w:tcPr>
            <w:cnfStyle w:val="000000000000" w:firstRow="0" w:lastRow="0" w:firstColumn="0" w:lastColumn="0" w:oddVBand="0" w:evenVBand="0" w:oddHBand="0" w:evenHBand="0" w:firstRowFirstColumn="0" w:firstRowLastColumn="0" w:lastRowFirstColumn="0" w:lastRowLastColumn="0"/>
            <w:tcW w:w="198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42063C" w:rsidR="00C04FA5" w:rsidP="3B8B009E" w:rsidRDefault="00C04FA5" w14:paraId="73AA4266"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191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82C8" w:sz="4" w:space="0"/>
            </w:tcBorders>
            <w:shd w:val="clear" w:color="auto" w:fill="auto"/>
            <w:tcMar/>
          </w:tcPr>
          <w:p w:rsidR="00C04FA5" w:rsidP="00C04FA5" w:rsidRDefault="00C04FA5" w14:paraId="65C23073"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508ABA17"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color="A6A6A6" w:themeColor="background1" w:themeShade="A6" w:sz="4" w:space="0"/>
            </w:tcBorders>
            <w:tcMar/>
            <w:vAlign w:val="top"/>
          </w:tcPr>
          <w:p w:rsidR="00C04FA5" w:rsidP="00C04FA5" w:rsidRDefault="00C04FA5" w14:paraId="0037432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00AC5" w:rsidR="00C04FA5" w:rsidP="3B8B009E" w:rsidRDefault="00C04FA5" w14:paraId="631778FE" w14:textId="77777777" w14:noSpellErr="1">
            <w:pPr>
              <w:pStyle w:val="INDICATORTEXT"/>
              <w:cnfStyle w:val="000000100000" w:firstRow="0" w:lastRow="0" w:firstColumn="0" w:lastColumn="0" w:oddVBand="0" w:evenVBand="0" w:oddHBand="1" w:evenHBand="0" w:firstRowFirstColumn="0" w:firstRowLastColumn="0" w:lastRowFirstColumn="0" w:lastRowLastColumn="0"/>
              <w:rPr>
                <w:rFonts w:ascii="MS PGothic" w:hAnsi="MS PGothic" w:eastAsia="MS PGothic" w:cs="MS PGothic"/>
              </w:rPr>
            </w:pPr>
            <w:r w:rsidR="3B8B009E">
              <w:rPr/>
              <w:t>10–80%</w:t>
            </w:r>
          </w:p>
        </w:tc>
        <w:tc>
          <w:tcPr>
            <w:cnfStyle w:val="000000000000" w:firstRow="0" w:lastRow="0" w:firstColumn="0" w:lastColumn="0" w:oddVBand="0" w:evenVBand="0" w:oddHBand="0" w:evenHBand="0" w:firstRowFirstColumn="0" w:firstRowLastColumn="0" w:lastRowFirstColumn="0" w:lastRowLastColumn="0"/>
            <w:tcW w:w="198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158C6806" w:rsidR="00C04FA5" w:rsidP="3B8B009E" w:rsidRDefault="00C04FA5" w14:paraId="16899BF8" w14:textId="77777777" w14:noSpellErr="1">
            <w:pPr>
              <w:pStyle w:val="INDICATORTEXT"/>
              <w:cnfStyle w:val="000000100000" w:firstRow="0" w:lastRow="0" w:firstColumn="0" w:lastColumn="0" w:oddVBand="0" w:evenVBand="0" w:oddHBand="1"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191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82C8" w:sz="4" w:space="0"/>
            </w:tcBorders>
            <w:shd w:val="clear" w:color="auto" w:fill="auto"/>
            <w:tcMar/>
          </w:tcPr>
          <w:p w:rsidR="00C04FA5" w:rsidP="00C04FA5" w:rsidRDefault="00C04FA5" w14:paraId="383125FA" w14:textId="77777777">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Pr="00D5451C" w:rsidR="00C04FA5" w:rsidTr="3B8B009E" w14:paraId="4D8EF4E9" w14:textId="77777777">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color="A6A6A6" w:themeColor="background1" w:themeShade="A6" w:sz="4" w:space="0"/>
            </w:tcBorders>
            <w:tcMar/>
            <w:vAlign w:val="top"/>
          </w:tcPr>
          <w:p w:rsidR="00C04FA5" w:rsidP="00C04FA5" w:rsidRDefault="00C04FA5" w14:paraId="7511EF2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00C04FA5" w:rsidRDefault="00C04FA5" w14:paraId="4C0F989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80–95%</w:t>
            </w:r>
          </w:p>
        </w:tc>
        <w:tc>
          <w:tcPr>
            <w:cnfStyle w:val="000000000000" w:firstRow="0" w:lastRow="0" w:firstColumn="0" w:lastColumn="0" w:oddVBand="0" w:evenVBand="0" w:oddHBand="0" w:evenHBand="0" w:firstRowFirstColumn="0" w:firstRowLastColumn="0" w:lastRowFirstColumn="0" w:lastRowLastColumn="0"/>
            <w:tcW w:w="198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158C6806" w:rsidR="00C04FA5" w:rsidP="3B8B009E" w:rsidRDefault="00C04FA5" w14:paraId="0D5E676D"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191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82C8" w:sz="4" w:space="0"/>
            </w:tcBorders>
            <w:shd w:val="clear" w:color="auto" w:fill="auto"/>
            <w:tcMar/>
          </w:tcPr>
          <w:p w:rsidR="00C04FA5" w:rsidP="00C04FA5" w:rsidRDefault="00C04FA5" w14:paraId="79B27066"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783E0D1E"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0082C8" w:sz="4" w:space="0"/>
              <w:right w:val="single" w:color="A6A6A6" w:themeColor="background1" w:themeShade="A6" w:sz="4" w:space="0"/>
            </w:tcBorders>
            <w:tcMar/>
            <w:vAlign w:val="top"/>
          </w:tcPr>
          <w:p w:rsidR="00C04FA5" w:rsidP="00C04FA5" w:rsidRDefault="00C04FA5" w14:paraId="0056723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left w:val="single" w:color="A6A6A6" w:themeColor="background1" w:themeShade="A6" w:sz="4" w:space="0"/>
              <w:bottom w:val="single" w:color="0082C8" w:sz="4" w:space="0"/>
              <w:right w:val="single" w:color="A6A6A6" w:themeColor="background1" w:themeShade="A6" w:sz="4" w:space="0"/>
            </w:tcBorders>
            <w:shd w:val="clear" w:color="auto" w:fill="auto"/>
            <w:tcMar/>
          </w:tcPr>
          <w:p w:rsidR="00C04FA5" w:rsidP="00C04FA5" w:rsidRDefault="00C04FA5" w14:paraId="0F68DDE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&gt;95%</w:t>
            </w:r>
          </w:p>
        </w:tc>
        <w:tc>
          <w:tcPr>
            <w:cnfStyle w:val="000000000000" w:firstRow="0" w:lastRow="0" w:firstColumn="0" w:lastColumn="0" w:oddVBand="0" w:evenVBand="0" w:oddHBand="0" w:evenHBand="0" w:firstRowFirstColumn="0" w:firstRowLastColumn="0" w:lastRowFirstColumn="0" w:lastRowLastColumn="0"/>
            <w:tcW w:w="1985" w:type="dxa"/>
            <w:tcBorders>
              <w:top w:val="single" w:color="A6A6A6" w:themeColor="background1" w:themeShade="A6" w:sz="4" w:space="0"/>
              <w:left w:val="single" w:color="A6A6A6" w:themeColor="background1" w:themeShade="A6" w:sz="4" w:space="0"/>
              <w:bottom w:val="single" w:color="0082C8" w:sz="4" w:space="0"/>
              <w:right w:val="single" w:color="A6A6A6" w:themeColor="background1" w:themeShade="A6" w:sz="4" w:space="0"/>
            </w:tcBorders>
            <w:shd w:val="clear" w:color="auto" w:fill="auto"/>
            <w:tcMar/>
          </w:tcPr>
          <w:p w:rsidRPr="158C6806" w:rsidR="00C04FA5" w:rsidP="3B8B009E" w:rsidRDefault="00C04FA5" w14:paraId="4515E805" w14:textId="77777777" w14:noSpellErr="1">
            <w:pPr>
              <w:pStyle w:val="INDICATORTEXT"/>
              <w:cnfStyle w:val="000000100000" w:firstRow="0" w:lastRow="0" w:firstColumn="0" w:lastColumn="0" w:oddVBand="0" w:evenVBand="0" w:oddHBand="1"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1914" w:type="dxa"/>
            <w:tcBorders>
              <w:top w:val="single" w:color="A6A6A6" w:themeColor="background1" w:themeShade="A6" w:sz="4" w:space="0"/>
              <w:left w:val="single" w:color="A6A6A6" w:themeColor="background1" w:themeShade="A6" w:sz="4" w:space="0"/>
              <w:bottom w:val="single" w:color="0082C8" w:sz="4" w:space="0"/>
              <w:right w:val="single" w:color="0082C8" w:sz="4" w:space="0"/>
            </w:tcBorders>
            <w:shd w:val="clear" w:color="auto" w:fill="auto"/>
            <w:tcMar/>
          </w:tcPr>
          <w:p w:rsidR="00C04FA5" w:rsidP="00C04FA5" w:rsidRDefault="00C04FA5" w14:paraId="7472EEBF" w14:textId="77777777">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rsidR="00C04FA5" w:rsidP="00C04FA5" w:rsidRDefault="00C04FA5" w14:paraId="7F8A424A" w14:textId="77777777">
      <w:pPr>
        <w:pStyle w:val="INDICATORNUMBER"/>
      </w:pPr>
    </w:p>
    <w:p w:rsidR="00C04FA5" w:rsidP="00C04FA5" w:rsidRDefault="00C04FA5" w14:paraId="761DFD9A"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149"/>
        <w:gridCol w:w="3334"/>
        <w:gridCol w:w="1577"/>
      </w:tblGrid>
      <w:tr w:rsidR="00C04FA5" w:rsidTr="3B8B009E" w14:paraId="6F0C6C0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Mar/>
          </w:tcPr>
          <w:p w:rsidRPr="00903B63" w:rsidR="00C04FA5" w:rsidP="00C04FA5" w:rsidRDefault="00C04FA5" w14:paraId="7796EC5C"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149" w:type="dxa"/>
            <w:shd w:val="clear" w:color="auto" w:fill="0070C0"/>
            <w:tcMar/>
          </w:tcPr>
          <w:p w:rsidRPr="00903B63" w:rsidR="00C04FA5" w:rsidP="3B8B009E" w:rsidRDefault="00C04FA5" w14:paraId="73F68985"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34" w:type="dxa"/>
            <w:shd w:val="clear" w:color="auto" w:fill="0070C0"/>
            <w:tcMar/>
          </w:tcPr>
          <w:p w:rsidRPr="00903B63" w:rsidR="00C04FA5" w:rsidP="3B8B009E" w:rsidRDefault="00C04FA5" w14:paraId="54069625"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577" w:type="dxa"/>
            <w:shd w:val="clear" w:color="auto" w:fill="0070C0"/>
            <w:tcMar/>
          </w:tcPr>
          <w:p w:rsidRPr="00903B63" w:rsidR="00C04FA5" w:rsidP="3B8B009E" w:rsidRDefault="00C04FA5" w14:paraId="1BBAF9C3"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C04FA5" w:rsidTr="3B8B009E" w14:paraId="6DC338D0"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Mar/>
          </w:tcPr>
          <w:p w:rsidRPr="00903B63" w:rsidR="00C04FA5" w:rsidP="3B8B009E" w:rsidRDefault="00C04FA5" w14:paraId="4A993F9B"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24</w:t>
            </w:r>
          </w:p>
        </w:tc>
        <w:tc>
          <w:tcPr>
            <w:cnfStyle w:val="000000000000" w:firstRow="0" w:lastRow="0" w:firstColumn="0" w:lastColumn="0" w:oddVBand="0" w:evenVBand="0" w:oddHBand="0" w:evenHBand="0" w:firstRowFirstColumn="0" w:firstRowLastColumn="0" w:lastRowFirstColumn="0" w:lastRowLastColumn="0"/>
            <w:tcW w:w="3149" w:type="dxa"/>
            <w:shd w:val="clear" w:color="auto" w:fill="0070C0"/>
            <w:tcMar/>
          </w:tcPr>
          <w:p w:rsidRPr="00903B63" w:rsidR="00C04FA5" w:rsidP="3B8B009E" w:rsidRDefault="00C04FA5" w14:paraId="7429E8E9"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MANDATORY</w:t>
            </w:r>
            <w:r w:rsidRPr="3B8B009E" w:rsidR="3B8B009E">
              <w:rPr>
                <w:rStyle w:val="IntenseEmphasis"/>
                <w:i w:val="0"/>
                <w:iCs w:val="0"/>
                <w:color w:val="FFFFFF" w:themeColor="background1" w:themeTint="FF" w:themeShade="FF"/>
              </w:rPr>
              <w:t xml:space="preserve"> </w:t>
            </w:r>
          </w:p>
        </w:tc>
        <w:tc>
          <w:tcPr>
            <w:cnfStyle w:val="000000000000" w:firstRow="0" w:lastRow="0" w:firstColumn="0" w:lastColumn="0" w:oddVBand="0" w:evenVBand="0" w:oddHBand="0" w:evenHBand="0" w:firstRowFirstColumn="0" w:firstRowLastColumn="0" w:lastRowFirstColumn="0" w:lastRowLastColumn="0"/>
            <w:tcW w:w="3334" w:type="dxa"/>
            <w:shd w:val="clear" w:color="auto" w:fill="0070C0"/>
            <w:tcMar/>
          </w:tcPr>
          <w:p w:rsidRPr="00E41723" w:rsidR="00C04FA5" w:rsidP="3B8B009E" w:rsidRDefault="00C04FA5" w14:paraId="06D9170D"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 xml:space="preserve">ADDITIONALLY ASSESSED  </w:t>
            </w:r>
          </w:p>
        </w:tc>
        <w:tc>
          <w:tcPr>
            <w:cnfStyle w:val="000100000000" w:firstRow="0" w:lastRow="0" w:firstColumn="0" w:lastColumn="1" w:oddVBand="0" w:evenVBand="0" w:oddHBand="0" w:evenHBand="0" w:firstRowFirstColumn="0" w:firstRowLastColumn="0" w:lastRowFirstColumn="0" w:lastRowLastColumn="0"/>
            <w:tcW w:w="1577" w:type="dxa"/>
            <w:shd w:val="clear" w:color="auto" w:fill="0070C0"/>
            <w:tcMar/>
          </w:tcPr>
          <w:p w:rsidRPr="00903B63" w:rsidR="00C04FA5" w:rsidP="3B8B009E" w:rsidRDefault="00C04FA5" w14:paraId="5156107C"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C04FA5" w:rsidP="00C04FA5" w:rsidRDefault="00C04FA5" w14:paraId="7567869C"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3970"/>
        <w:gridCol w:w="80"/>
        <w:gridCol w:w="4040"/>
      </w:tblGrid>
      <w:tr w:rsidR="00C04FA5" w:rsidTr="3B8B009E" w14:paraId="364D1FE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A6A6A6" w:themeColor="background1" w:themeShade="A6" w:sz="4" w:space="0"/>
              <w:bottom w:val="single" w:color="0082C8" w:sz="4" w:space="0"/>
            </w:tcBorders>
            <w:shd w:val="clear" w:color="auto" w:fill="00B0F0"/>
            <w:tcMar/>
          </w:tcPr>
          <w:p w:rsidRPr="00903B63" w:rsidR="00C04FA5" w:rsidP="3B8B009E" w:rsidRDefault="00C04FA5" w14:paraId="1FA4030A"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24</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right w:val="single" w:color="5A5A5A" w:sz="4" w:space="0"/>
            </w:tcBorders>
            <w:shd w:val="clear" w:color="auto" w:fill="0070C0"/>
            <w:tcMar/>
          </w:tcPr>
          <w:p w:rsidRPr="00903B63" w:rsidR="00C04FA5" w:rsidP="3B8B009E" w:rsidRDefault="00C04FA5" w14:paraId="72154D8D"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C04FA5" w:rsidTr="3B8B009E" w14:paraId="76EDC68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0082C8" w:sz="4" w:space="0"/>
            </w:tcBorders>
            <w:tcMar/>
          </w:tcPr>
          <w:p w:rsidRPr="000D72DF" w:rsidR="00C04FA5" w:rsidP="3B8B009E" w:rsidRDefault="00C04FA5" w14:paraId="47CD6FD4"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24.1</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0082C8" w:sz="4" w:space="0"/>
              <w:right w:val="single" w:color="5A5A5A" w:sz="4" w:space="0"/>
            </w:tcBorders>
            <w:shd w:val="clear" w:color="auto" w:fill="DAEEF3" w:themeFill="accent5" w:themeFillTint="33"/>
            <w:tcMar/>
          </w:tcPr>
          <w:p w:rsidRPr="002F4514" w:rsidR="00C04FA5" w:rsidP="3B8B009E" w:rsidRDefault="00C04FA5" w14:paraId="2F47F77A"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 xml:space="preserve">Indicate if you track the voting instructions that you </w:t>
            </w:r>
            <w:r w:rsidR="3B8B009E">
              <w:rPr/>
              <w:t>and/or your service provider</w:t>
            </w:r>
            <w:r w:rsidR="3B8B009E">
              <w:rPr/>
              <w:t xml:space="preserve"> on your behalf have issued.</w:t>
            </w:r>
          </w:p>
        </w:tc>
      </w:tr>
      <w:tr w:rsidR="00C04FA5" w:rsidTr="3B8B009E" w14:paraId="2C634ABC" w14:textId="77777777">
        <w:tc>
          <w:tcPr>
            <w:cnfStyle w:val="001000000000" w:firstRow="0" w:lastRow="0" w:firstColumn="1" w:lastColumn="0" w:oddVBand="0" w:evenVBand="0" w:oddHBand="0" w:evenHBand="0" w:firstRowFirstColumn="0" w:firstRowLastColumn="0" w:lastRowFirstColumn="0" w:lastRowLastColumn="0"/>
            <w:tcW w:w="1124" w:type="dxa"/>
            <w:tcBorders>
              <w:bottom w:val="single" w:color="5A5A5A" w:sz="4" w:space="0"/>
            </w:tcBorders>
            <w:tcMar/>
          </w:tcPr>
          <w:p w:rsidR="00C04FA5" w:rsidP="00C04FA5" w:rsidRDefault="00C04FA5" w14:paraId="1AE626A0"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4050" w:type="dxa"/>
            <w:gridSpan w:val="2"/>
            <w:tcBorders>
              <w:bottom w:val="single" w:color="5A5A5A" w:sz="4" w:space="0"/>
              <w:right w:val="single" w:color="A6A6A6" w:themeColor="background1" w:themeShade="A6" w:sz="4" w:space="0"/>
            </w:tcBorders>
            <w:tcMar/>
          </w:tcPr>
          <w:p w:rsidRPr="002F4514" w:rsidR="00C04FA5" w:rsidP="00C04FA5" w:rsidRDefault="00C04FA5" w14:paraId="0A648C17"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rPr/>
              <w:t xml:space="preserve"> </w:t>
            </w:r>
            <w:r>
              <w:rPr/>
              <w:t xml:space="preserve">Yes, we track this information. </w:t>
            </w:r>
          </w:p>
        </w:tc>
        <w:tc>
          <w:tcPr>
            <w:cnfStyle w:val="000000000000" w:firstRow="0" w:lastRow="0" w:firstColumn="0" w:lastColumn="0" w:oddVBand="0" w:evenVBand="0" w:oddHBand="0" w:evenHBand="0" w:firstRowFirstColumn="0" w:firstRowLastColumn="0" w:lastRowFirstColumn="0" w:lastRowLastColumn="0"/>
            <w:tcW w:w="4040" w:type="dxa"/>
            <w:tcBorders>
              <w:bottom w:val="single" w:color="5A5A5A" w:sz="4" w:space="0"/>
              <w:right w:val="single" w:color="5A5A5A" w:sz="4" w:space="0"/>
            </w:tcBorders>
            <w:tcMar/>
          </w:tcPr>
          <w:p w:rsidRPr="002F4514" w:rsidR="00C04FA5" w:rsidP="00C04FA5" w:rsidRDefault="00C04FA5" w14:paraId="4E5EF82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rPr/>
              <w:t xml:space="preserve"> </w:t>
            </w:r>
            <w:r>
              <w:rPr/>
              <w:t>No, we do not track this information.</w:t>
            </w:r>
          </w:p>
        </w:tc>
      </w:tr>
      <w:tr w:rsidR="00C04FA5" w:rsidTr="3B8B009E" w14:paraId="1BB4FA1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tcBorders>
            <w:tcMar/>
          </w:tcPr>
          <w:p w:rsidR="00C04FA5" w:rsidP="3B8B009E" w:rsidRDefault="00C04FA5" w14:paraId="7836E237"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24.2</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A5A5A" w:sz="4" w:space="0"/>
              <w:right w:val="single" w:color="5A5A5A" w:sz="4" w:space="0"/>
            </w:tcBorders>
            <w:shd w:val="clear" w:color="auto" w:fill="DAEEF3" w:themeFill="accent5" w:themeFillTint="33"/>
            <w:tcMar/>
          </w:tcPr>
          <w:p w:rsidRPr="002F4514" w:rsidR="00C04FA5" w:rsidP="00C04FA5" w:rsidRDefault="00C04FA5" w14:paraId="6C91429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Of the voting instructions that you and/or third parties on your behalf issued, indicate the proportion of ballot items that were</w:t>
            </w:r>
            <w:r w:rsidR="3B8B009E">
              <w:rPr/>
              <w:t xml:space="preserve">: </w:t>
            </w:r>
          </w:p>
        </w:tc>
      </w:tr>
      <w:tr w:rsidR="00C04FA5" w:rsidTr="3B8B009E" w14:paraId="1280FF09" w14:textId="77777777">
        <w:trPr>
          <w:trHeight w:val="510"/>
        </w:trPr>
        <w:tc>
          <w:tcPr>
            <w:cnfStyle w:val="001000000000" w:firstRow="0" w:lastRow="0" w:firstColumn="1" w:lastColumn="0" w:oddVBand="0" w:evenVBand="0" w:oddHBand="0" w:evenHBand="0" w:firstRowFirstColumn="0" w:firstRowLastColumn="0" w:lastRowFirstColumn="0" w:lastRowLastColumn="0"/>
            <w:tcW w:w="1124" w:type="dxa"/>
            <w:vMerge w:val="restart"/>
            <w:tcMar/>
          </w:tcPr>
          <w:p w:rsidR="00C04FA5" w:rsidP="00C04FA5" w:rsidRDefault="00C04FA5" w14:paraId="08EA3C37" w14:textId="77777777">
            <w:pPr>
              <w:widowControl/>
              <w:autoSpaceDE/>
              <w:autoSpaceDN/>
              <w:adjustRightInd/>
              <w:spacing w:before="0"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nil"/>
              <w:bottom w:val="single" w:color="A6A6A6" w:themeColor="background1" w:themeShade="A6" w:sz="4" w:space="0"/>
              <w:right w:val="single" w:color="BFBFBF" w:themeColor="background1" w:themeShade="BF" w:sz="4" w:space="0"/>
            </w:tcBorders>
            <w:shd w:val="clear" w:color="auto" w:fill="A6A6A6" w:themeFill="background1" w:themeFillShade="A6"/>
            <w:tcMar/>
          </w:tcPr>
          <w:p w:rsidRPr="00E507A0" w:rsidR="00C04FA5" w:rsidP="3B8B009E" w:rsidRDefault="00C04FA5" w14:paraId="1D14BBE3"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Voting instructions</w:t>
            </w:r>
          </w:p>
        </w:tc>
        <w:tc>
          <w:tcPr>
            <w:cnfStyle w:val="000000000000" w:firstRow="0" w:lastRow="0" w:firstColumn="0" w:lastColumn="0" w:oddVBand="0" w:evenVBand="0" w:oddHBand="0" w:evenHBand="0" w:firstRowFirstColumn="0" w:firstRowLastColumn="0" w:lastRowFirstColumn="0" w:lastRowLastColumn="0"/>
            <w:tcW w:w="4120" w:type="dxa"/>
            <w:gridSpan w:val="2"/>
            <w:tcBorders>
              <w:top w:val="nil"/>
              <w:left w:val="single" w:color="BFBFBF" w:themeColor="background1" w:themeShade="BF" w:sz="4" w:space="0"/>
              <w:bottom w:val="single" w:color="A6A6A6" w:themeColor="background1" w:themeShade="A6" w:sz="4" w:space="0"/>
              <w:right w:val="single" w:color="5A5A5A" w:sz="4" w:space="0"/>
            </w:tcBorders>
            <w:shd w:val="clear" w:color="auto" w:fill="A6A6A6" w:themeFill="background1" w:themeFillShade="A6"/>
            <w:tcMar/>
          </w:tcPr>
          <w:p w:rsidRPr="00E507A0" w:rsidR="00C04FA5" w:rsidP="3B8B009E" w:rsidRDefault="00C04FA5" w14:paraId="3F78A5E4"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Breakdown as percentage of votes cast</w:t>
            </w:r>
          </w:p>
        </w:tc>
      </w:tr>
      <w:tr w:rsidR="00C04FA5" w:rsidTr="3B8B009E" w14:paraId="6DE3952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Pr>
          <w:p w:rsidR="00C04FA5" w:rsidP="00C04FA5" w:rsidRDefault="00C04FA5" w14:paraId="79C4C2A0"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nil"/>
              <w:bottom w:val="single" w:color="A6A6A6" w:themeColor="background1" w:themeShade="A6" w:sz="4" w:space="0"/>
              <w:right w:val="single" w:color="A6A6A6" w:themeColor="background1" w:themeShade="A6" w:sz="4" w:space="0"/>
            </w:tcBorders>
            <w:shd w:val="clear" w:color="auto" w:fill="auto"/>
            <w:tcMar/>
          </w:tcPr>
          <w:p w:rsidRPr="00F80163" w:rsidR="00C04FA5" w:rsidP="00C04FA5" w:rsidRDefault="00C04FA5" w14:paraId="0C6B637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For (supporting) management </w:t>
            </w:r>
            <w:r w:rsidR="3B8B009E">
              <w:rPr/>
              <w:t>recommendations</w:t>
            </w:r>
          </w:p>
        </w:tc>
        <w:tc>
          <w:tcPr>
            <w:cnfStyle w:val="000000000000" w:firstRow="0" w:lastRow="0" w:firstColumn="0" w:lastColumn="0" w:oddVBand="0" w:evenVBand="0" w:oddHBand="0" w:evenHBand="0" w:firstRowFirstColumn="0" w:firstRowLastColumn="0" w:lastRowFirstColumn="0" w:lastRowLastColumn="0"/>
            <w:tcW w:w="4120" w:type="dxa"/>
            <w:gridSpan w:val="2"/>
            <w:tcBorders>
              <w:top w:val="nil"/>
              <w:left w:val="single" w:color="A6A6A6" w:themeColor="background1" w:themeShade="A6" w:sz="4" w:space="0"/>
              <w:bottom w:val="single" w:color="A6A6A6" w:themeColor="background1" w:themeShade="A6" w:sz="4" w:space="0"/>
              <w:right w:val="single" w:color="5A5A5A" w:sz="4" w:space="0"/>
            </w:tcBorders>
            <w:shd w:val="clear" w:color="auto" w:fill="auto"/>
            <w:tcMar/>
          </w:tcPr>
          <w:p w:rsidR="00C04FA5" w:rsidP="00C04FA5" w:rsidRDefault="00C04FA5" w14:paraId="0ED3C970" w14:textId="77777777" w14:noSpellErr="1">
            <w:pP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36582541" wp14:editId="6E99FD49">
                  <wp:extent cx="436196" cy="175097"/>
                  <wp:effectExtent l="19050" t="0" r="1954" b="0"/>
                  <wp:docPr id="29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r w:rsidRPr="3B8B009E">
              <w:rPr>
                <w:color w:val="595959"/>
                <w:sz w:val="18"/>
                <w:szCs w:val="18"/>
              </w:rPr>
              <w:t>%</w:t>
            </w:r>
          </w:p>
        </w:tc>
      </w:tr>
      <w:tr w:rsidR="00C04FA5" w:rsidTr="3B8B009E" w14:paraId="624FB166" w14:textId="77777777">
        <w:tc>
          <w:tcPr>
            <w:cnfStyle w:val="001000000000" w:firstRow="0" w:lastRow="0" w:firstColumn="1" w:lastColumn="0" w:oddVBand="0" w:evenVBand="0" w:oddHBand="0" w:evenHBand="0" w:firstRowFirstColumn="0" w:firstRowLastColumn="0" w:lastRowFirstColumn="0" w:lastRowLastColumn="0"/>
            <w:tcW w:w="1124" w:type="dxa"/>
            <w:vMerge/>
          </w:tcPr>
          <w:p w:rsidR="00C04FA5" w:rsidP="00C04FA5" w:rsidRDefault="00C04FA5" w14:paraId="4EDE7766"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F80163" w:rsidR="00C04FA5" w:rsidP="00C04FA5" w:rsidRDefault="00C04FA5" w14:paraId="479769B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Against (opposing) management </w:t>
            </w:r>
            <w:r w:rsidR="3B8B009E">
              <w:rPr/>
              <w:t>recommendations</w:t>
            </w:r>
          </w:p>
        </w:tc>
        <w:tc>
          <w:tcPr>
            <w:cnfStyle w:val="000000000000" w:firstRow="0" w:lastRow="0" w:firstColumn="0" w:lastColumn="0" w:oddVBand="0" w:evenVBand="0" w:oddHBand="0" w:evenHBand="0" w:firstRowFirstColumn="0" w:firstRowLastColumn="0" w:lastRowFirstColumn="0" w:lastRowLastColumn="0"/>
            <w:tcW w:w="4120" w:type="dxa"/>
            <w:gridSpan w:val="2"/>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Mar/>
          </w:tcPr>
          <w:p w:rsidR="00C04FA5" w:rsidP="00C04FA5" w:rsidRDefault="00C04FA5" w14:paraId="16C0176F" w14:textId="77777777" w14:noSpellErr="1">
            <w:pP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2496CF16" wp14:editId="48933251">
                  <wp:extent cx="436196" cy="175097"/>
                  <wp:effectExtent l="19050" t="0" r="1954" b="0"/>
                  <wp:docPr id="29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r w:rsidRPr="3B8B009E">
              <w:rPr>
                <w:color w:val="595959"/>
                <w:sz w:val="18"/>
                <w:szCs w:val="18"/>
              </w:rPr>
              <w:t>%</w:t>
            </w:r>
          </w:p>
        </w:tc>
      </w:tr>
      <w:tr w:rsidR="00C04FA5" w:rsidTr="3B8B009E" w14:paraId="60ACDC03"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Pr>
          <w:p w:rsidR="00C04FA5" w:rsidP="00C04FA5" w:rsidRDefault="00C04FA5" w14:paraId="2655791D"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F80163" w:rsidR="00C04FA5" w:rsidP="00C04FA5" w:rsidRDefault="00C04FA5" w14:paraId="381405F5"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Abstentions</w:t>
            </w:r>
            <w:r w:rsidR="3B8B009E">
              <w:rPr/>
              <w:t xml:space="preserve"> </w:t>
            </w:r>
          </w:p>
        </w:tc>
        <w:tc>
          <w:tcPr>
            <w:cnfStyle w:val="000000000000" w:firstRow="0" w:lastRow="0" w:firstColumn="0" w:lastColumn="0" w:oddVBand="0" w:evenVBand="0" w:oddHBand="0" w:evenHBand="0" w:firstRowFirstColumn="0" w:firstRowLastColumn="0" w:lastRowFirstColumn="0" w:lastRowLastColumn="0"/>
            <w:tcW w:w="4120" w:type="dxa"/>
            <w:gridSpan w:val="2"/>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Mar/>
          </w:tcPr>
          <w:p w:rsidR="00C04FA5" w:rsidP="00C04FA5" w:rsidRDefault="00C04FA5" w14:paraId="73355939" w14:textId="77777777" w14:noSpellErr="1">
            <w:pP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51FE3786" wp14:editId="20A4F150">
                  <wp:extent cx="436196" cy="175097"/>
                  <wp:effectExtent l="19050" t="0" r="1954" b="0"/>
                  <wp:docPr id="29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r w:rsidRPr="3B8B009E">
              <w:rPr>
                <w:color w:val="595959"/>
                <w:sz w:val="18"/>
                <w:szCs w:val="18"/>
              </w:rPr>
              <w:t>%</w:t>
            </w:r>
          </w:p>
        </w:tc>
      </w:tr>
      <w:tr w:rsidR="00C04FA5" w:rsidTr="3B8B009E" w14:paraId="0FCE6BF0" w14:textId="77777777">
        <w:tc>
          <w:tcPr>
            <w:cnfStyle w:val="001000000000" w:firstRow="0" w:lastRow="0" w:firstColumn="1" w:lastColumn="0" w:oddVBand="0" w:evenVBand="0" w:oddHBand="0" w:evenHBand="0" w:firstRowFirstColumn="0" w:firstRowLastColumn="0" w:lastRowFirstColumn="0" w:lastRowLastColumn="0"/>
            <w:tcW w:w="1124" w:type="dxa"/>
            <w:tcBorders>
              <w:bottom w:val="single" w:color="5A5A5A" w:sz="4" w:space="0"/>
            </w:tcBorders>
            <w:tcMar/>
          </w:tcPr>
          <w:p w:rsidR="00C04FA5" w:rsidP="00C04FA5" w:rsidRDefault="00C04FA5" w14:paraId="6281461D"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single" w:color="A6A6A6" w:themeColor="background1" w:themeShade="A6" w:sz="4" w:space="0"/>
              <w:bottom w:val="single" w:color="5A5A5A" w:sz="4" w:space="0"/>
              <w:right w:val="single" w:color="A6A6A6" w:themeColor="background1" w:themeShade="A6" w:sz="4" w:space="0"/>
            </w:tcBorders>
            <w:shd w:val="clear" w:color="auto" w:fill="auto"/>
            <w:tcMar/>
          </w:tcPr>
          <w:p w:rsidRPr="002F4514" w:rsidR="00C04FA5" w:rsidP="3B8B009E" w:rsidRDefault="00C04FA5" w14:paraId="146BBD60"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rPr>
              <w:t>Total</w:t>
            </w:r>
          </w:p>
        </w:tc>
        <w:tc>
          <w:tcPr>
            <w:cnfStyle w:val="000000000000" w:firstRow="0" w:lastRow="0" w:firstColumn="0" w:lastColumn="0" w:oddVBand="0" w:evenVBand="0" w:oddHBand="0" w:evenHBand="0" w:firstRowFirstColumn="0" w:firstRowLastColumn="0" w:lastRowFirstColumn="0" w:lastRowLastColumn="0"/>
            <w:tcW w:w="4120" w:type="dxa"/>
            <w:gridSpan w:val="2"/>
            <w:tcBorders>
              <w:top w:val="single" w:color="A6A6A6" w:themeColor="background1" w:themeShade="A6" w:sz="4" w:space="0"/>
              <w:left w:val="single" w:color="A6A6A6" w:themeColor="background1" w:themeShade="A6" w:sz="4" w:space="0"/>
              <w:bottom w:val="single" w:color="5A5A5A" w:sz="4" w:space="0"/>
              <w:right w:val="single" w:color="5A5A5A" w:sz="4" w:space="0"/>
            </w:tcBorders>
            <w:shd w:val="clear" w:color="auto" w:fill="auto"/>
            <w:tcMar/>
          </w:tcPr>
          <w:p w:rsidRPr="00F546FF" w:rsidR="00C04FA5" w:rsidP="3B8B009E" w:rsidRDefault="00C04FA5" w14:paraId="044CC280"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noProof/>
                <w:lang w:val="en-IN" w:eastAsia="en-IN"/>
              </w:rPr>
            </w:pPr>
            <w:r w:rsidRPr="3B8B009E" w:rsidR="3B8B009E">
              <w:rPr>
                <w:b w:val="1"/>
                <w:bCs w:val="1"/>
              </w:rPr>
              <w:t>100%</w:t>
            </w:r>
          </w:p>
        </w:tc>
      </w:tr>
      <w:tr w:rsidR="00C04FA5" w:rsidTr="3B8B009E" w14:paraId="229D12D3"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color="auto" w:sz="4" w:space="0"/>
            </w:tcBorders>
            <w:tcMar/>
            <w:vAlign w:val="top"/>
          </w:tcPr>
          <w:p w:rsidR="00C04FA5" w:rsidP="3B8B009E" w:rsidRDefault="00C04FA5" w14:paraId="7D0F9BF1"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24.3</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A5A5A" w:sz="4" w:space="0"/>
              <w:right w:val="single" w:color="5A5A5A" w:sz="4" w:space="0"/>
            </w:tcBorders>
            <w:shd w:val="clear" w:color="auto" w:fill="DAEEF3" w:themeFill="accent5" w:themeFillTint="33"/>
            <w:tcMar/>
          </w:tcPr>
          <w:p w:rsidR="00C04FA5" w:rsidP="00C04FA5" w:rsidRDefault="00C04FA5" w14:paraId="5ADE70D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Describe the actions you take after voting against management recommendations.</w:t>
            </w:r>
          </w:p>
        </w:tc>
      </w:tr>
      <w:tr w:rsidR="00C04FA5" w:rsidTr="3B8B009E" w14:paraId="5173A50A"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5A5A5A" w:sz="4" w:space="0"/>
            </w:tcBorders>
            <w:tcMar/>
            <w:vAlign w:val="top"/>
          </w:tcPr>
          <w:p w:rsidR="00C04FA5" w:rsidP="00C04FA5" w:rsidRDefault="00C04FA5" w14:paraId="7EE7ED2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nil"/>
              <w:bottom w:val="single" w:color="5A5A5A" w:sz="4" w:space="0"/>
              <w:right w:val="single" w:color="5A5A5A" w:sz="4" w:space="0"/>
            </w:tcBorders>
            <w:shd w:val="clear" w:color="auto" w:fill="auto"/>
            <w:tcMar/>
          </w:tcPr>
          <w:p w:rsidR="00C04FA5" w:rsidP="00C04FA5" w:rsidRDefault="00C04FA5" w14:paraId="2281324E"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04FA5" w:rsidTr="3B8B009E" w14:paraId="467E91E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5A5A5A" w:sz="4" w:space="0"/>
            </w:tcBorders>
            <w:tcMar/>
            <w:vAlign w:val="top"/>
          </w:tcPr>
          <w:p w:rsidRPr="00AE100E" w:rsidR="00C04FA5" w:rsidP="3B8B009E" w:rsidRDefault="00C04FA5" w14:paraId="5C8F4E24"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24.4</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A5A5A" w:sz="4" w:space="0"/>
              <w:right w:val="single" w:color="5A5A5A" w:sz="4" w:space="0"/>
            </w:tcBorders>
            <w:shd w:val="clear" w:color="auto" w:fill="DAEEF3" w:themeFill="accent5" w:themeFillTint="33"/>
            <w:tcMar/>
          </w:tcPr>
          <w:p w:rsidRPr="005B3D84" w:rsidR="00C04FA5" w:rsidP="00C04FA5" w:rsidRDefault="00C04FA5" w14:paraId="00B5AF4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Additional </w:t>
            </w:r>
            <w:r w:rsidR="3B8B009E">
              <w:rPr/>
              <w:t>information</w:t>
            </w:r>
            <w:r w:rsidR="3B8B009E">
              <w:rPr/>
              <w:t>.</w:t>
            </w:r>
            <w:r w:rsidR="3B8B009E">
              <w:rPr/>
              <w:t xml:space="preserve"> </w:t>
            </w:r>
          </w:p>
          <w:p w:rsidRPr="00E90F13" w:rsidR="00C04FA5" w:rsidP="00C04FA5" w:rsidRDefault="00C04FA5" w14:paraId="55129F85"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C04FA5" w:rsidTr="3B8B009E" w14:paraId="363EAEE7"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color="404040" w:themeColor="text1" w:themeTint="BF" w:sz="4" w:space="0"/>
            </w:tcBorders>
          </w:tcPr>
          <w:p w:rsidR="00C04FA5" w:rsidP="00C04FA5" w:rsidRDefault="00C04FA5" w14:paraId="00B00F0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nil"/>
              <w:bottom w:val="single" w:color="404040" w:themeColor="text1" w:themeTint="BF" w:sz="4" w:space="0"/>
              <w:right w:val="single" w:color="5A5A5A" w:sz="4" w:space="0"/>
            </w:tcBorders>
            <w:shd w:val="clear" w:color="auto" w:fill="auto"/>
            <w:tcMar/>
          </w:tcPr>
          <w:p w:rsidR="00C04FA5" w:rsidP="00C04FA5" w:rsidRDefault="00C04FA5" w14:paraId="7D3D5DA6"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C04FA5" w:rsidP="00C04FA5" w:rsidRDefault="00C04FA5" w14:paraId="1DC8B434" w14:textId="77777777">
      <w:pPr>
        <w:pStyle w:val="INDICATORNUMBER"/>
      </w:pPr>
    </w:p>
    <w:tbl>
      <w:tblPr>
        <w:tblStyle w:val="SubSectionMISCTableVOLUNTARY"/>
        <w:tblW w:w="9214" w:type="dxa"/>
        <w:tblInd w:w="5" w:type="dxa"/>
        <w:tblLook w:val="06A0" w:firstRow="1" w:lastRow="0" w:firstColumn="1" w:lastColumn="0" w:noHBand="1" w:noVBand="1"/>
      </w:tblPr>
      <w:tblGrid>
        <w:gridCol w:w="1124"/>
        <w:gridCol w:w="8090"/>
      </w:tblGrid>
      <w:tr w:rsidR="00C04FA5" w:rsidTr="3B8B009E" w14:paraId="1D6121D4"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shd w:val="clear" w:color="auto" w:fill="00B0F0"/>
            <w:tcMar/>
          </w:tcPr>
          <w:p w:rsidRPr="00191BC1" w:rsidR="00C04FA5" w:rsidP="3B8B009E" w:rsidRDefault="00C04FA5" w14:paraId="37B5F207"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2</w:t>
            </w:r>
            <w:r w:rsidRPr="3B8B009E" w:rsidR="3B8B009E">
              <w:rPr>
                <w:rStyle w:val="IntenseEmphasis"/>
                <w:b w:val="0"/>
                <w:bCs w:val="0"/>
                <w:i w:val="0"/>
                <w:iCs w:val="0"/>
                <w:color w:val="FFFFFF" w:themeColor="background1" w:themeTint="FF" w:themeShade="FF"/>
              </w:rPr>
              <w:t>4</w:t>
            </w:r>
          </w:p>
        </w:tc>
        <w:tc>
          <w:tcPr>
            <w:cnfStyle w:val="000000000000" w:firstRow="0" w:lastRow="0" w:firstColumn="0" w:lastColumn="0" w:oddVBand="0" w:evenVBand="0" w:oddHBand="0" w:evenHBand="0" w:firstRowFirstColumn="0" w:firstRowLastColumn="0" w:lastRowFirstColumn="0" w:lastRowLastColumn="0"/>
            <w:tcW w:w="8090" w:type="dxa"/>
            <w:shd w:val="clear" w:color="auto" w:fill="0070C0"/>
            <w:tcMar/>
          </w:tcPr>
          <w:p w:rsidRPr="00191BC1" w:rsidR="00C04FA5" w:rsidP="3B8B009E" w:rsidRDefault="00C04FA5" w14:paraId="5A12C6CA"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CF025D" w:rsidR="00C04FA5" w:rsidTr="3B8B009E" w14:paraId="5539772D"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bottom w:val="single" w:color="A6A6A6" w:themeColor="background1" w:themeShade="A6" w:sz="4" w:space="0"/>
            </w:tcBorders>
            <w:tcMar/>
          </w:tcPr>
          <w:p w:rsidRPr="000D72DF" w:rsidR="00C04FA5" w:rsidP="3B8B009E" w:rsidRDefault="00C04FA5" w14:paraId="325B91D1"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w:t>
            </w:r>
            <w:r w:rsidRPr="3B8B009E" w:rsidR="3B8B009E">
              <w:rPr>
                <w:rStyle w:val="IntenseEmphasis"/>
                <w:b w:val="1"/>
                <w:bCs w:val="1"/>
                <w:i w:val="0"/>
                <w:iCs w:val="0"/>
                <w:color w:val="595959" w:themeColor="text1" w:themeTint="A6" w:themeShade="FF"/>
              </w:rPr>
              <w:t>EA 24.3</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95959" w:themeColor="text1" w:themeTint="A6" w:sz="4" w:space="0"/>
              <w:bottom w:val="single" w:color="A6A6A6" w:themeColor="background1" w:themeShade="A6" w:sz="4" w:space="0"/>
            </w:tcBorders>
            <w:tcMar/>
          </w:tcPr>
          <w:p w:rsidR="00C04FA5" w:rsidP="00C04FA5" w:rsidRDefault="00C04FA5" w14:paraId="7DF5C38F" w14:textId="77777777" w14:noSpellErr="1">
            <w:pPr>
              <w:pStyle w:val="INDICATORTEXT"/>
              <w:spacing w:before="0"/>
              <w:ind w:left="0"/>
              <w:cnfStyle w:val="000000000000" w:firstRow="0" w:lastRow="0" w:firstColumn="0" w:lastColumn="0" w:oddVBand="0" w:evenVBand="0" w:oddHBand="0" w:evenHBand="0" w:firstRowFirstColumn="0" w:firstRowLastColumn="0" w:lastRowFirstColumn="0" w:lastRowLastColumn="0"/>
            </w:pPr>
            <w:r w:rsidR="3B8B009E">
              <w:rPr/>
              <w:t xml:space="preserve">   You may wish to discuss:</w:t>
            </w:r>
          </w:p>
          <w:p w:rsidRPr="0062074A" w:rsidR="00C04FA5" w:rsidP="00C04FA5" w:rsidRDefault="00C04FA5" w14:paraId="585C2D79" w14:textId="77777777" w14:noSpellErr="1">
            <w:pPr>
              <w:pStyle w:val="INDICATORTEXT"/>
              <w:numPr>
                <w:ilvl w:val="0"/>
                <w:numId w:val="47"/>
              </w:numPr>
              <w:spacing w:before="0" w:after="0"/>
              <w:cnfStyle w:val="000000000000" w:firstRow="0" w:lastRow="0" w:firstColumn="0" w:lastColumn="0" w:oddVBand="0" w:evenVBand="0" w:oddHBand="0" w:evenHBand="0" w:firstRowFirstColumn="0" w:firstRowLastColumn="0" w:lastRowFirstColumn="0" w:lastRowLastColumn="0"/>
              <w:rPr/>
            </w:pPr>
            <w:r w:rsidR="3B8B009E">
              <w:rPr/>
              <w:t>communications with the company</w:t>
            </w:r>
          </w:p>
          <w:p w:rsidRPr="0062074A" w:rsidR="00C04FA5" w:rsidP="00C04FA5" w:rsidRDefault="00C04FA5" w14:paraId="634963C8" w14:textId="77777777" w14:noSpellErr="1">
            <w:pPr>
              <w:pStyle w:val="INDICATORTEXT"/>
              <w:numPr>
                <w:ilvl w:val="0"/>
                <w:numId w:val="47"/>
              </w:numPr>
              <w:spacing w:before="0" w:after="0"/>
              <w:cnfStyle w:val="000000000000" w:firstRow="0" w:lastRow="0" w:firstColumn="0" w:lastColumn="0" w:oddVBand="0" w:evenVBand="0" w:oddHBand="0" w:evenHBand="0" w:firstRowFirstColumn="0" w:firstRowLastColumn="0" w:lastRowFirstColumn="0" w:lastRowLastColumn="0"/>
              <w:rPr/>
            </w:pPr>
            <w:r w:rsidR="3B8B009E">
              <w:rPr/>
              <w:t>any resultant changes to internal ESG ratings</w:t>
            </w:r>
          </w:p>
          <w:p w:rsidRPr="0062074A" w:rsidR="00C04FA5" w:rsidP="3B8B009E" w:rsidRDefault="00C04FA5" w14:paraId="1185CDEB" w14:textId="77777777" w14:noSpellErr="1">
            <w:pPr>
              <w:pStyle w:val="INDICATORTEXT"/>
              <w:numPr>
                <w:ilvl w:val="0"/>
                <w:numId w:val="47"/>
              </w:numPr>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engagement activities</w:t>
            </w:r>
          </w:p>
        </w:tc>
      </w:tr>
      <w:tr w:rsidRPr="00CF025D" w:rsidR="00C04FA5" w:rsidTr="3B8B009E" w14:paraId="7D78DF0A"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Mar/>
          </w:tcPr>
          <w:p w:rsidR="00C04FA5" w:rsidP="3B8B009E" w:rsidRDefault="00C04FA5" w14:paraId="189DEC24" w14:textId="77777777" w14:noSpellErr="1">
            <w:pPr>
              <w:pStyle w:val="INDICATORTEXT"/>
              <w:ind w:left="0"/>
              <w:rPr>
                <w:i w:val="1"/>
                <w:iCs w:val="1"/>
              </w:rPr>
            </w:pPr>
            <w:r w:rsidRPr="3B8B009E" w:rsidR="3B8B009E">
              <w:rPr>
                <w:rStyle w:val="IntenseEmphasis"/>
              </w:rPr>
              <w:t xml:space="preserve">  </w:t>
            </w:r>
            <w:r w:rsidRPr="3B8B009E" w:rsidR="3B8B009E">
              <w:rPr>
                <w:b w:val="1"/>
                <w:bCs w:val="1"/>
              </w:rPr>
              <w:t>LOGIC</w:t>
            </w:r>
          </w:p>
        </w:tc>
      </w:tr>
      <w:tr w:rsidRPr="00CF025D" w:rsidR="00C04FA5" w:rsidTr="3B8B009E" w14:paraId="5663EE80"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nil"/>
            </w:tcBorders>
            <w:tcMar/>
          </w:tcPr>
          <w:p w:rsidRPr="00191BC1" w:rsidR="00C04FA5" w:rsidP="3B8B009E" w:rsidRDefault="00C04FA5" w14:paraId="21118B28" w14:textId="77777777" w14:noSpellErr="1">
            <w:pPr>
              <w:pStyle w:val="INDICATORNUMBER"/>
              <w:rPr>
                <w:rStyle w:val="IntenseEmphasis"/>
                <w:b w:val="1"/>
                <w:bCs w:val="1"/>
                <w:i w:val="0"/>
                <w:iCs w:val="0"/>
                <w:color w:val="595959" w:themeColor="text1" w:themeTint="A6" w:themeShade="FF"/>
              </w:rPr>
            </w:pPr>
            <w:r w:rsidR="3B8B009E">
              <w:rPr/>
              <w:t>LEA 24</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A6A6A6" w:themeColor="background1" w:themeShade="A6" w:sz="4" w:space="0"/>
              <w:bottom w:val="nil"/>
            </w:tcBorders>
            <w:tcMar/>
          </w:tcPr>
          <w:p w:rsidRPr="00825AD7" w:rsidR="00C04FA5" w:rsidP="3B8B009E" w:rsidRDefault="00C04FA5" w14:paraId="39142F36"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3B8B009E">
              <w:rPr/>
              <w:t xml:space="preserve">[24.2] and [24.3] are applicable if you report ‘Yes, we track this information’ at [24.1]. </w:t>
            </w:r>
          </w:p>
        </w:tc>
      </w:tr>
    </w:tbl>
    <w:tbl>
      <w:tblPr>
        <w:tblStyle w:val="SubSectionIndicatorTableMANDATORY"/>
        <w:tblW w:w="9134" w:type="dxa"/>
        <w:tblInd w:w="5" w:type="dxa"/>
        <w:tblLook w:val="04A0" w:firstRow="1" w:lastRow="0" w:firstColumn="1" w:lastColumn="0" w:noHBand="0" w:noVBand="1"/>
      </w:tblPr>
      <w:tblGrid>
        <w:gridCol w:w="1124"/>
        <w:gridCol w:w="3675"/>
        <w:gridCol w:w="1975"/>
        <w:gridCol w:w="2360"/>
      </w:tblGrid>
      <w:tr w:rsidRPr="006D2828" w:rsidR="00C04FA5" w:rsidTr="3B8B009E" w14:paraId="675A3BC5" w14:textId="77777777">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134" w:type="dxa"/>
            <w:gridSpan w:val="4"/>
            <w:tcBorders>
              <w:top w:val="single" w:color="A6A6A6" w:themeColor="background1" w:themeShade="A6" w:sz="4" w:space="0"/>
              <w:bottom w:val="single" w:color="A6A6A6" w:themeColor="background1" w:themeShade="A6" w:sz="4" w:space="0"/>
            </w:tcBorders>
            <w:shd w:val="clear" w:color="auto" w:fill="E7E7E7"/>
            <w:tcMar/>
            <w:vAlign w:val="top"/>
          </w:tcPr>
          <w:p w:rsidRPr="006D2828" w:rsidR="00C04FA5" w:rsidP="3B8B009E" w:rsidRDefault="00C04FA5" w14:paraId="52C19411" w14:textId="77777777" w14:noSpellErr="1">
            <w:pPr>
              <w:pStyle w:val="INDICATORTEXT"/>
              <w:rPr>
                <w:b w:val="1"/>
                <w:bCs w:val="1"/>
              </w:rPr>
            </w:pPr>
            <w:r w:rsidRPr="3B8B009E" w:rsidR="3B8B009E">
              <w:rPr>
                <w:b w:val="1"/>
                <w:bCs w:val="1"/>
              </w:rPr>
              <w:t>ASSESSMENT</w:t>
            </w:r>
          </w:p>
        </w:tc>
      </w:tr>
      <w:tr w:rsidRPr="006D2828" w:rsidR="00C04FA5" w:rsidTr="3B8B009E" w14:paraId="0D3F9A6B"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tcBorders>
            <w:tcMar/>
            <w:vAlign w:val="top"/>
          </w:tcPr>
          <w:p w:rsidR="00C04FA5" w:rsidP="3B8B009E" w:rsidRDefault="00C04FA5" w14:paraId="0BB3EE7A"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24</w:t>
            </w:r>
          </w:p>
        </w:tc>
        <w:tc>
          <w:tcPr>
            <w:cnfStyle w:val="000000000000" w:firstRow="0" w:lastRow="0" w:firstColumn="0" w:lastColumn="0" w:oddVBand="0" w:evenVBand="0" w:oddHBand="0" w:evenHBand="0" w:firstRowFirstColumn="0" w:firstRowLastColumn="0" w:lastRowFirstColumn="0" w:lastRowLastColumn="0"/>
            <w:tcW w:w="8010" w:type="dxa"/>
            <w:gridSpan w:val="3"/>
            <w:tcBorders>
              <w:top w:val="single" w:color="A6A6A6" w:themeColor="background1" w:themeShade="A6" w:sz="4" w:space="0"/>
              <w:bottom w:val="single" w:color="A6A6A6" w:themeColor="background1" w:themeShade="A6" w:sz="4" w:space="0"/>
            </w:tcBorders>
            <w:shd w:val="clear" w:color="auto" w:fill="auto"/>
            <w:tcMar/>
          </w:tcPr>
          <w:p w:rsidRPr="00E43865" w:rsidR="00C04FA5" w:rsidP="00C04FA5" w:rsidRDefault="00C04FA5" w14:paraId="10D0861B"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Pr/>
              <w:t xml:space="preserve">Maximum score: Three </w:t>
            </w:r>
            <w:r w:rsidRPr="006D2828">
              <w:rPr>
                <w:szCs w:val="18"/>
              </w:rPr>
              <w:sym w:font="Wingdings" w:char="F0AB"/>
            </w:r>
          </w:p>
          <w:p w:rsidRPr="006D2828" w:rsidR="00C04FA5" w:rsidP="00C04FA5" w:rsidRDefault="00C04FA5" w14:paraId="2AB56DB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The assessment of this indicator is b</w:t>
            </w:r>
            <w:r w:rsidR="3B8B009E">
              <w:rPr/>
              <w:t>ased on the percentage reported in [24.1].</w:t>
            </w:r>
          </w:p>
        </w:tc>
      </w:tr>
      <w:tr w:rsidRPr="006D2828" w:rsidR="00C04FA5" w:rsidTr="3B8B009E" w14:paraId="4ACFF282" w14:textId="77777777">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Mar/>
            <w:vAlign w:val="top"/>
          </w:tcPr>
          <w:p w:rsidR="00C04FA5" w:rsidP="00C04FA5" w:rsidRDefault="00C04FA5" w14:paraId="5C13BB8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10" w:type="dxa"/>
            <w:gridSpan w:val="3"/>
            <w:tcBorders>
              <w:top w:val="single" w:color="A6A6A6" w:themeColor="background1" w:themeShade="A6" w:sz="4" w:space="0"/>
              <w:bottom w:val="single" w:color="A6A6A6" w:themeColor="background1" w:themeShade="A6" w:sz="4" w:space="0"/>
            </w:tcBorders>
            <w:shd w:val="clear" w:color="auto" w:fill="auto"/>
            <w:tcMar/>
          </w:tcPr>
          <w:p w:rsidR="00C04FA5" w:rsidP="00C04FA5" w:rsidRDefault="00C04FA5" w14:paraId="7C0E473D"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6D2828" w:rsidR="00C04FA5" w:rsidTr="3B8B009E" w14:paraId="0942AB8C"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A6A6A6" w:themeColor="background1" w:themeShade="A6" w:sz="4" w:space="0"/>
            </w:tcBorders>
            <w:tcMar/>
            <w:vAlign w:val="top"/>
          </w:tcPr>
          <w:p w:rsidR="00C04FA5" w:rsidP="00C04FA5" w:rsidRDefault="00C04FA5" w14:paraId="26974F1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675"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FA40BC" w:rsidR="00C04FA5" w:rsidP="3B8B009E" w:rsidRDefault="00C04FA5" w14:paraId="15C2652D" w14:textId="77777777" w14:noSpellErr="1">
            <w:pPr>
              <w:pStyle w:val="INDICATORTEXT"/>
              <w:cnfStyle w:val="000000100000" w:firstRow="0" w:lastRow="0" w:firstColumn="0" w:lastColumn="0" w:oddVBand="0" w:evenVBand="0" w:oddHBand="1"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9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00C04FA5" w:rsidRDefault="00C04FA5" w14:paraId="5DB022D2"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360" w:type="dxa"/>
            <w:tcBorders>
              <w:top w:val="single" w:color="A6A6A6" w:themeColor="background1" w:themeShade="A6" w:sz="4" w:space="0"/>
              <w:left w:val="single" w:color="A6A6A6" w:themeColor="background1" w:themeShade="A6" w:sz="4" w:space="0"/>
              <w:bottom w:val="single" w:color="A6A6A6" w:themeColor="background1" w:themeShade="A6" w:sz="4" w:space="0"/>
            </w:tcBorders>
            <w:shd w:val="clear" w:color="auto" w:fill="auto"/>
            <w:tcMar/>
          </w:tcPr>
          <w:p w:rsidR="00C04FA5" w:rsidP="00C04FA5" w:rsidRDefault="00C04FA5" w14:paraId="4934CA53"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sidR="3B8B009E">
              <w:rPr>
                <w:b w:val="1"/>
                <w:bCs w:val="1"/>
              </w:rPr>
              <w:t>Further Details</w:t>
            </w:r>
          </w:p>
        </w:tc>
      </w:tr>
      <w:tr w:rsidRPr="006D2828" w:rsidR="00C04FA5" w:rsidTr="3B8B009E" w14:paraId="18A225B8" w14:textId="77777777">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nil"/>
            </w:tcBorders>
            <w:tcMar/>
            <w:vAlign w:val="top"/>
          </w:tcPr>
          <w:p w:rsidR="00C04FA5" w:rsidP="00C04FA5" w:rsidRDefault="00C04FA5" w14:paraId="5DBBC1B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675"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3B8B009E" w:rsidRDefault="00C04FA5" w14:paraId="0703A1F7"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MS PGothic" w:hAnsi="MS PGothic" w:eastAsia="MS PGothic" w:cs="MS PGothic"/>
              </w:rPr>
              <w:t>‘</w:t>
            </w:r>
            <w:r w:rsidRPr="3B8B009E" w:rsidR="3B8B009E">
              <w:rPr>
                <w:rFonts w:ascii="MS PGothic" w:hAnsi="MS PGothic" w:eastAsia="MS PGothic" w:cs="MS PGothic"/>
              </w:rPr>
              <w:t>No, w</w:t>
            </w:r>
            <w:r w:rsidRPr="3B8B009E" w:rsidR="3B8B009E">
              <w:rPr>
                <w:rFonts w:ascii="MS PGothic" w:hAnsi="MS PGothic" w:eastAsia="MS PGothic" w:cs="MS PGothic"/>
              </w:rPr>
              <w:t xml:space="preserve">e do not </w:t>
            </w:r>
            <w:r w:rsidRPr="3B8B009E" w:rsidR="3B8B009E">
              <w:rPr>
                <w:rFonts w:ascii="MS PGothic" w:hAnsi="MS PGothic" w:eastAsia="MS PGothic" w:cs="MS PGothic"/>
              </w:rPr>
              <w:t>track this information’</w:t>
            </w:r>
          </w:p>
        </w:tc>
        <w:tc>
          <w:tcPr>
            <w:cnfStyle w:val="000000000000" w:firstRow="0" w:lastRow="0" w:firstColumn="0" w:lastColumn="0" w:oddVBand="0" w:evenVBand="0" w:oddHBand="0" w:evenHBand="0" w:firstRowFirstColumn="0" w:firstRowLastColumn="0" w:lastRowFirstColumn="0" w:lastRowLastColumn="0"/>
            <w:tcW w:w="197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42063C" w:rsidR="00C04FA5" w:rsidP="3B8B009E" w:rsidRDefault="00C04FA5" w14:paraId="31692658"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2360" w:type="dxa"/>
            <w:tcBorders>
              <w:top w:val="single" w:color="A6A6A6" w:themeColor="background1" w:themeShade="A6" w:sz="4" w:space="0"/>
              <w:left w:val="single" w:color="A6A6A6" w:themeColor="background1" w:themeShade="A6" w:sz="4" w:space="0"/>
              <w:bottom w:val="single" w:color="A6A6A6" w:themeColor="background1" w:themeShade="A6" w:sz="4" w:space="0"/>
            </w:tcBorders>
            <w:shd w:val="clear" w:color="auto" w:fill="auto"/>
            <w:tcMar/>
          </w:tcPr>
          <w:p w:rsidR="00C04FA5" w:rsidP="00C04FA5" w:rsidRDefault="00C04FA5" w14:paraId="29F0DEDA"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6D2828" w:rsidR="00C04FA5" w:rsidTr="3B8B009E" w14:paraId="37D9D9FB"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A6A6A6" w:themeColor="background1" w:themeShade="A6" w:sz="4" w:space="0"/>
            </w:tcBorders>
            <w:tcMar/>
            <w:vAlign w:val="top"/>
          </w:tcPr>
          <w:p w:rsidR="00C04FA5" w:rsidP="00C04FA5" w:rsidRDefault="00C04FA5" w14:paraId="1F8DB32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675" w:type="dxa"/>
            <w:tcBorders>
              <w:top w:val="single" w:color="A6A6A6" w:themeColor="background1" w:themeShade="A6" w:sz="4" w:space="0"/>
              <w:bottom w:val="single" w:color="BFBFBF" w:themeColor="background1" w:themeShade="BF" w:sz="4" w:space="0"/>
              <w:right w:val="single" w:color="A6A6A6" w:themeColor="background1" w:themeShade="A6" w:sz="4" w:space="0"/>
            </w:tcBorders>
            <w:shd w:val="clear" w:color="auto" w:fill="auto"/>
            <w:tcMar/>
          </w:tcPr>
          <w:p w:rsidRPr="00600AC5" w:rsidR="00C04FA5" w:rsidP="3B8B009E" w:rsidRDefault="00C04FA5" w14:paraId="1A1D9DB5" w14:textId="77777777" w14:noSpellErr="1">
            <w:pPr>
              <w:pStyle w:val="INDICATORTEXT"/>
              <w:cnfStyle w:val="000000100000" w:firstRow="0" w:lastRow="0" w:firstColumn="0" w:lastColumn="0" w:oddVBand="0" w:evenVBand="0" w:oddHBand="1" w:evenHBand="0" w:firstRowFirstColumn="0" w:firstRowLastColumn="0" w:lastRowFirstColumn="0" w:lastRowLastColumn="0"/>
              <w:rPr>
                <w:rFonts w:ascii="MS PGothic" w:hAnsi="MS PGothic" w:eastAsia="MS PGothic" w:cs="MS PGothic"/>
              </w:rPr>
            </w:pPr>
            <w:r w:rsidR="3B8B009E">
              <w:rPr/>
              <w:t>‘Yes, we track this information’</w:t>
            </w:r>
          </w:p>
        </w:tc>
        <w:tc>
          <w:tcPr>
            <w:cnfStyle w:val="000000000000" w:firstRow="0" w:lastRow="0" w:firstColumn="0" w:lastColumn="0" w:oddVBand="0" w:evenVBand="0" w:oddHBand="0" w:evenHBand="0" w:firstRowFirstColumn="0" w:firstRowLastColumn="0" w:lastRowFirstColumn="0" w:lastRowLastColumn="0"/>
            <w:tcW w:w="1975" w:type="dxa"/>
            <w:tcBorders>
              <w:top w:val="single" w:color="A6A6A6" w:themeColor="background1" w:themeShade="A6" w:sz="4" w:space="0"/>
              <w:left w:val="single" w:color="A6A6A6" w:themeColor="background1" w:themeShade="A6" w:sz="4" w:space="0"/>
              <w:bottom w:val="single" w:color="BFBFBF" w:themeColor="background1" w:themeShade="BF" w:sz="4" w:space="0"/>
              <w:right w:val="single" w:color="A6A6A6" w:themeColor="background1" w:themeShade="A6" w:sz="4" w:space="0"/>
            </w:tcBorders>
            <w:shd w:val="clear" w:color="auto" w:fill="auto"/>
            <w:tcMar/>
          </w:tcPr>
          <w:p w:rsidRPr="158C6806" w:rsidR="00C04FA5" w:rsidP="3B8B009E" w:rsidRDefault="00C04FA5" w14:paraId="7D37DC60" w14:textId="77777777" w14:noSpellErr="1">
            <w:pPr>
              <w:pStyle w:val="INDICATORTEXT"/>
              <w:cnfStyle w:val="000000100000" w:firstRow="0" w:lastRow="0" w:firstColumn="0" w:lastColumn="0" w:oddVBand="0" w:evenVBand="0" w:oddHBand="1"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360" w:type="dxa"/>
            <w:tcBorders>
              <w:top w:val="single" w:color="A6A6A6" w:themeColor="background1" w:themeShade="A6" w:sz="4" w:space="0"/>
              <w:left w:val="single" w:color="A6A6A6" w:themeColor="background1" w:themeShade="A6" w:sz="4" w:space="0"/>
              <w:bottom w:val="single" w:color="BFBFBF" w:themeColor="background1" w:themeShade="BF" w:sz="4" w:space="0"/>
            </w:tcBorders>
            <w:shd w:val="clear" w:color="auto" w:fill="auto"/>
            <w:tcMar/>
          </w:tcPr>
          <w:p w:rsidR="00C04FA5" w:rsidP="00C04FA5" w:rsidRDefault="00C04FA5" w14:paraId="630E54D8" w14:textId="77777777">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rsidR="00C04FA5" w:rsidP="00C04FA5" w:rsidRDefault="00C04FA5" w14:paraId="3B8C4129" w14:textId="77777777">
      <w:pPr>
        <w:pStyle w:val="INDICATORNUMBER"/>
      </w:pPr>
    </w:p>
    <w:tbl>
      <w:tblPr>
        <w:tblStyle w:val="SubSectionMISCTableVOLUNTARY"/>
        <w:tblW w:w="9214" w:type="dxa"/>
        <w:tblInd w:w="5" w:type="dxa"/>
        <w:tblLook w:val="06A0" w:firstRow="1" w:lastRow="0" w:firstColumn="1" w:lastColumn="0" w:noHBand="1" w:noVBand="1"/>
      </w:tblPr>
      <w:tblGrid>
        <w:gridCol w:w="1319"/>
        <w:gridCol w:w="7895"/>
      </w:tblGrid>
      <w:tr w:rsidRPr="00191BC1" w:rsidR="00C04FA5" w:rsidTr="3B8B009E" w14:paraId="2E07FA5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Mar/>
          </w:tcPr>
          <w:p w:rsidRPr="00191BC1" w:rsidR="00C04FA5" w:rsidP="3B8B009E" w:rsidRDefault="00C04FA5" w14:paraId="0EAC869B"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24</w:t>
            </w:r>
          </w:p>
        </w:tc>
        <w:tc>
          <w:tcPr>
            <w:cnfStyle w:val="000000000000" w:firstRow="0" w:lastRow="0" w:firstColumn="0" w:lastColumn="0" w:oddVBand="0" w:evenVBand="0" w:oddHBand="0" w:evenHBand="0" w:firstRowFirstColumn="0" w:firstRowLastColumn="0" w:lastRowFirstColumn="0" w:lastRowLastColumn="0"/>
            <w:tcW w:w="8080" w:type="dxa"/>
            <w:tcMar/>
          </w:tcPr>
          <w:p w:rsidRPr="00191BC1" w:rsidR="00C04FA5" w:rsidP="3B8B009E" w:rsidRDefault="00C04FA5" w14:paraId="0BB4B171"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DEFINITIONS</w:t>
            </w:r>
          </w:p>
        </w:tc>
      </w:tr>
      <w:tr w:rsidRPr="00024382" w:rsidR="00C04FA5" w:rsidTr="3B8B009E" w14:paraId="0AA87E71"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themeColor="text1" w:themeTint="A6" w:sz="4" w:space="0"/>
              <w:bottom w:val="single" w:color="A6A6A6" w:themeColor="background1" w:themeShade="A6" w:sz="4" w:space="0"/>
            </w:tcBorders>
            <w:tcMar/>
          </w:tcPr>
          <w:p w:rsidRPr="000C35F1" w:rsidR="00C04FA5" w:rsidP="3B8B009E" w:rsidRDefault="00C04FA5" w14:paraId="031ACD19" w14:textId="77777777" w14:noSpellErr="1">
            <w:pPr>
              <w:pStyle w:val="INDICATORNUMBER"/>
              <w:rPr>
                <w:rStyle w:val="IntenseEmphasis"/>
                <w:b w:val="1"/>
                <w:bCs w:val="1"/>
              </w:rPr>
            </w:pPr>
            <w:r w:rsidR="3B8B009E">
              <w:rPr/>
              <w:t>Abstentions</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595959" w:themeColor="text1" w:themeTint="A6" w:sz="4" w:space="0"/>
              <w:bottom w:val="single" w:color="A6A6A6" w:themeColor="background1" w:themeShade="A6" w:sz="4" w:space="0"/>
            </w:tcBorders>
            <w:tcMar/>
          </w:tcPr>
          <w:p w:rsidRPr="00024382" w:rsidR="00C04FA5" w:rsidP="00C04FA5" w:rsidRDefault="00C04FA5" w14:paraId="363AD920"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3B8B009E">
              <w:rPr/>
              <w:t>Under some voting systems</w:t>
            </w:r>
            <w:r w:rsidR="3B8B009E">
              <w:rPr/>
              <w:t>,</w:t>
            </w:r>
            <w:r w:rsidR="3B8B009E">
              <w:rPr/>
              <w:t xml:space="preserve"> shareholders are</w:t>
            </w:r>
            <w:r w:rsidR="3B8B009E">
              <w:rPr/>
              <w:t xml:space="preserve"> given the option to only vote ‘</w:t>
            </w:r>
            <w:r w:rsidR="3B8B009E">
              <w:rPr/>
              <w:t>for</w:t>
            </w:r>
            <w:r w:rsidR="3B8B009E">
              <w:rPr/>
              <w:t>’</w:t>
            </w:r>
            <w:r w:rsidR="3B8B009E">
              <w:rPr/>
              <w:t xml:space="preserve"> a resolution or </w:t>
            </w:r>
            <w:r w:rsidR="3B8B009E">
              <w:rPr/>
              <w:t>to ‘</w:t>
            </w:r>
            <w:r w:rsidR="3B8B009E">
              <w:rPr/>
              <w:t>withhold</w:t>
            </w:r>
            <w:r w:rsidR="3B8B009E">
              <w:rPr/>
              <w:t>’</w:t>
            </w:r>
            <w:r w:rsidR="3B8B009E">
              <w:rPr/>
              <w:t xml:space="preserve"> their support (</w:t>
            </w:r>
            <w:r w:rsidR="3B8B009E">
              <w:rPr/>
              <w:t xml:space="preserve">e.g., </w:t>
            </w:r>
            <w:r w:rsidR="3B8B009E">
              <w:rPr/>
              <w:t>director election). For</w:t>
            </w:r>
            <w:r w:rsidR="3B8B009E">
              <w:rPr/>
              <w:t xml:space="preserve"> the purpose of this indicator, ‘</w:t>
            </w:r>
            <w:r w:rsidR="3B8B009E">
              <w:rPr/>
              <w:t>withhold</w:t>
            </w:r>
            <w:r w:rsidR="3B8B009E">
              <w:rPr/>
              <w:t>’</w:t>
            </w:r>
            <w:r w:rsidR="3B8B009E">
              <w:rPr/>
              <w:t xml:space="preserve"> votes that have the effect of a vote opposing the </w:t>
            </w:r>
            <w:r w:rsidR="3B8B009E">
              <w:rPr/>
              <w:t>recommendation</w:t>
            </w:r>
            <w:r w:rsidR="3B8B009E">
              <w:rPr/>
              <w:t xml:space="preserve"> should be include</w:t>
            </w:r>
            <w:r w:rsidR="3B8B009E">
              <w:rPr/>
              <w:t>d under ‘a</w:t>
            </w:r>
            <w:r w:rsidR="3B8B009E">
              <w:rPr/>
              <w:t>g</w:t>
            </w:r>
            <w:r w:rsidR="3B8B009E">
              <w:rPr/>
              <w:t>ainst</w:t>
            </w:r>
            <w:r w:rsidR="3B8B009E">
              <w:rPr/>
              <w:t xml:space="preserve">’ </w:t>
            </w:r>
            <w:r w:rsidR="3B8B009E">
              <w:rPr/>
              <w:t>management</w:t>
            </w:r>
            <w:r w:rsidR="3B8B009E">
              <w:rPr/>
              <w:t xml:space="preserve"> </w:t>
            </w:r>
            <w:r w:rsidR="3B8B009E">
              <w:rPr/>
              <w:t>recommendations</w:t>
            </w:r>
          </w:p>
        </w:tc>
      </w:tr>
    </w:tbl>
    <w:p w:rsidR="00C04FA5" w:rsidP="00C04FA5" w:rsidRDefault="00C04FA5" w14:paraId="7D07690C"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993"/>
        <w:gridCol w:w="3543"/>
        <w:gridCol w:w="3424"/>
        <w:gridCol w:w="1234"/>
      </w:tblGrid>
      <w:tr w:rsidR="00C04FA5" w:rsidTr="3B8B009E" w14:paraId="5ED5028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Mar/>
          </w:tcPr>
          <w:p w:rsidRPr="00903B63" w:rsidR="00C04FA5" w:rsidP="00C04FA5" w:rsidRDefault="00C04FA5" w14:paraId="2055F3D0"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543" w:type="dxa"/>
            <w:shd w:val="clear" w:color="auto" w:fill="888888"/>
            <w:tcMar/>
          </w:tcPr>
          <w:p w:rsidRPr="00903B63" w:rsidR="00C04FA5" w:rsidP="3B8B009E" w:rsidRDefault="00C04FA5" w14:paraId="1C772F2F"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C04FA5" w:rsidP="3B8B009E" w:rsidRDefault="00C04FA5" w14:paraId="2359CF87"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C04FA5" w:rsidP="3B8B009E" w:rsidRDefault="00C04FA5" w14:paraId="477B4363"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C04FA5" w:rsidTr="3B8B009E" w14:paraId="68D1A40C"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993" w:type="dxa"/>
            <w:tcMar/>
          </w:tcPr>
          <w:p w:rsidRPr="00903B63" w:rsidR="00C04FA5" w:rsidP="3B8B009E" w:rsidRDefault="00C04FA5" w14:paraId="2CCF05E1"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25</w:t>
            </w:r>
          </w:p>
        </w:tc>
        <w:tc>
          <w:tcPr>
            <w:cnfStyle w:val="000000000000" w:firstRow="0" w:lastRow="0" w:firstColumn="0" w:lastColumn="0" w:oddVBand="0" w:evenVBand="0" w:oddHBand="0" w:evenHBand="0" w:firstRowFirstColumn="0" w:firstRowLastColumn="0" w:lastRowFirstColumn="0" w:lastRowLastColumn="0"/>
            <w:tcW w:w="3543" w:type="dxa"/>
            <w:shd w:val="clear" w:color="auto" w:fill="888888"/>
            <w:tcMar/>
          </w:tcPr>
          <w:p w:rsidRPr="00903B63" w:rsidR="00C04FA5" w:rsidP="3B8B009E" w:rsidRDefault="00C04FA5" w14:paraId="1D2166DA"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C04FA5" w:rsidP="3B8B009E" w:rsidRDefault="00C04FA5" w14:paraId="25737211"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C04FA5" w:rsidP="3B8B009E" w:rsidRDefault="00C04FA5" w14:paraId="58EBCAD8"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C04FA5" w:rsidP="00C04FA5" w:rsidRDefault="00C04FA5" w14:paraId="4D8F498F"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3970"/>
        <w:gridCol w:w="4120"/>
      </w:tblGrid>
      <w:tr w:rsidR="00C04FA5" w:rsidTr="3B8B009E" w14:paraId="3F96702A"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595959" w:themeColor="text1" w:themeTint="A6" w:sz="4" w:space="0"/>
              <w:bottom w:val="single" w:color="auto" w:sz="4" w:space="0"/>
            </w:tcBorders>
            <w:shd w:val="clear" w:color="auto" w:fill="606060"/>
            <w:tcMar/>
          </w:tcPr>
          <w:p w:rsidRPr="00903B63" w:rsidR="00C04FA5" w:rsidP="3B8B009E" w:rsidRDefault="00C04FA5" w14:paraId="0D05CDB1"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25</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95959" w:themeColor="text1" w:themeTint="A6" w:sz="4" w:space="0"/>
              <w:bottom w:val="single" w:color="auto" w:sz="4" w:space="0"/>
              <w:right w:val="single" w:color="595959" w:themeColor="text1" w:themeTint="A6" w:sz="4" w:space="0"/>
            </w:tcBorders>
            <w:shd w:val="clear" w:color="auto" w:fill="888888"/>
            <w:tcMar/>
          </w:tcPr>
          <w:p w:rsidRPr="00903B63" w:rsidR="00C04FA5" w:rsidP="3B8B009E" w:rsidRDefault="00C04FA5" w14:paraId="32B0B181"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C04FA5" w:rsidTr="3B8B009E" w14:paraId="0E3606E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auto" w:sz="4" w:space="0"/>
            </w:tcBorders>
            <w:tcMar/>
          </w:tcPr>
          <w:p w:rsidRPr="000D72DF" w:rsidR="00C04FA5" w:rsidP="3B8B009E" w:rsidRDefault="00C04FA5" w14:paraId="0959CDFB"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25.1</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auto" w:sz="4" w:space="0"/>
              <w:right w:val="single" w:color="595959" w:themeColor="text1" w:themeTint="A6" w:sz="4" w:space="0"/>
            </w:tcBorders>
            <w:tcMar/>
          </w:tcPr>
          <w:p w:rsidRPr="00DA5C48" w:rsidR="00C04FA5" w:rsidP="3B8B009E" w:rsidRDefault="00C04FA5" w14:paraId="553FDE0A"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 xml:space="preserve">Indicate if your organisation directly or via a service provider filed or co-filed any </w:t>
            </w:r>
            <w:r w:rsidR="3B8B009E">
              <w:rPr/>
              <w:t xml:space="preserve">ESG </w:t>
            </w:r>
            <w:r w:rsidR="3B8B009E">
              <w:rPr/>
              <w:t>shareholder resolutions during the reporting year.</w:t>
            </w:r>
          </w:p>
        </w:tc>
      </w:tr>
      <w:tr w:rsidR="00C04FA5" w:rsidTr="3B8B009E" w14:paraId="0806D918" w14:textId="77777777">
        <w:tc>
          <w:tcPr>
            <w:cnfStyle w:val="001000000000" w:firstRow="0" w:lastRow="0" w:firstColumn="1" w:lastColumn="0" w:oddVBand="0" w:evenVBand="0" w:oddHBand="0" w:evenHBand="0" w:firstRowFirstColumn="0" w:firstRowLastColumn="0" w:lastRowFirstColumn="0" w:lastRowLastColumn="0"/>
            <w:tcW w:w="1124" w:type="dxa"/>
            <w:tcBorders>
              <w:bottom w:val="single" w:color="5A5A5A" w:sz="4" w:space="0"/>
            </w:tcBorders>
            <w:tcMar/>
          </w:tcPr>
          <w:p w:rsidR="00C04FA5" w:rsidP="00C04FA5" w:rsidRDefault="00C04FA5" w14:paraId="49B329D3"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bottom w:val="single" w:color="5A5A5A" w:sz="4" w:space="0"/>
              <w:right w:val="single" w:color="A6A6A6" w:themeColor="background1" w:themeShade="A6" w:sz="4" w:space="0"/>
            </w:tcBorders>
            <w:tcMar/>
          </w:tcPr>
          <w:p w:rsidRPr="002F4514" w:rsidR="00C04FA5" w:rsidP="00C04FA5" w:rsidRDefault="00C04FA5" w14:paraId="79586B0D"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rPr/>
              <w:t xml:space="preserve"> </w:t>
            </w:r>
            <w:r>
              <w:rPr/>
              <w:t>Yes</w:t>
            </w:r>
          </w:p>
        </w:tc>
        <w:tc>
          <w:tcPr>
            <w:cnfStyle w:val="000000000000" w:firstRow="0" w:lastRow="0" w:firstColumn="0" w:lastColumn="0" w:oddVBand="0" w:evenVBand="0" w:oddHBand="0" w:evenHBand="0" w:firstRowFirstColumn="0" w:firstRowLastColumn="0" w:lastRowFirstColumn="0" w:lastRowLastColumn="0"/>
            <w:tcW w:w="4120" w:type="dxa"/>
            <w:tcBorders>
              <w:bottom w:val="single" w:color="5A5A5A" w:sz="4" w:space="0"/>
              <w:right w:val="single" w:color="595959" w:themeColor="text1" w:themeTint="A6" w:sz="4" w:space="0"/>
            </w:tcBorders>
            <w:tcMar/>
          </w:tcPr>
          <w:p w:rsidRPr="002F4514" w:rsidR="00C04FA5" w:rsidP="00C04FA5" w:rsidRDefault="00C04FA5" w14:paraId="500FC509"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rPr/>
              <w:t xml:space="preserve"> </w:t>
            </w:r>
            <w:r>
              <w:rPr/>
              <w:t>No</w:t>
            </w:r>
          </w:p>
        </w:tc>
      </w:tr>
      <w:tr w:rsidR="00C04FA5" w:rsidTr="3B8B009E" w14:paraId="5610A8E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tcBorders>
            <w:tcMar/>
          </w:tcPr>
          <w:p w:rsidR="00C04FA5" w:rsidP="3B8B009E" w:rsidRDefault="00C04FA5" w14:paraId="09C313A3"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25.2</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A5A5A" w:sz="4" w:space="0"/>
              <w:right w:val="single" w:color="595959" w:themeColor="text1" w:themeTint="A6" w:sz="4" w:space="0"/>
            </w:tcBorders>
            <w:tcMar/>
          </w:tcPr>
          <w:p w:rsidRPr="00DA5C48" w:rsidR="00C04FA5" w:rsidP="00C04FA5" w:rsidRDefault="00C04FA5" w14:paraId="1BD5043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the number of </w:t>
            </w:r>
            <w:r w:rsidR="3B8B009E">
              <w:rPr/>
              <w:t>ESG</w:t>
            </w:r>
            <w:r w:rsidR="3B8B009E">
              <w:rPr/>
              <w:t xml:space="preserve"> shareholder resolutions you filed or co-filed.</w:t>
            </w:r>
          </w:p>
        </w:tc>
      </w:tr>
      <w:tr w:rsidR="00C04FA5" w:rsidTr="3B8B009E" w14:paraId="3C280A2C" w14:textId="77777777">
        <w:tc>
          <w:tcPr>
            <w:cnfStyle w:val="001000000000" w:firstRow="0" w:lastRow="0" w:firstColumn="1" w:lastColumn="0" w:oddVBand="0" w:evenVBand="0" w:oddHBand="0" w:evenHBand="0" w:firstRowFirstColumn="0" w:firstRowLastColumn="0" w:lastRowFirstColumn="0" w:lastRowLastColumn="0"/>
            <w:tcW w:w="1124" w:type="dxa"/>
            <w:tcBorders>
              <w:bottom w:val="single" w:color="5A5A5A" w:sz="4" w:space="0"/>
            </w:tcBorders>
            <w:tcMar/>
          </w:tcPr>
          <w:p w:rsidR="00C04FA5" w:rsidP="00C04FA5" w:rsidRDefault="00C04FA5" w14:paraId="582D3CE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70" w:type="dxa"/>
            <w:tcBorders>
              <w:bottom w:val="single" w:color="5A5A5A" w:sz="4" w:space="0"/>
              <w:right w:val="single" w:color="A6A6A6" w:themeColor="background1" w:themeShade="A6" w:sz="4" w:space="0"/>
            </w:tcBorders>
            <w:tcMar/>
          </w:tcPr>
          <w:p w:rsidRPr="002F4514" w:rsidR="00C04FA5" w:rsidP="00C04FA5" w:rsidRDefault="00C04FA5" w14:paraId="5A8540B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Total number</w:t>
            </w:r>
          </w:p>
        </w:tc>
        <w:tc>
          <w:tcPr>
            <w:cnfStyle w:val="000000000000" w:firstRow="0" w:lastRow="0" w:firstColumn="0" w:lastColumn="0" w:oddVBand="0" w:evenVBand="0" w:oddHBand="0" w:evenHBand="0" w:firstRowFirstColumn="0" w:firstRowLastColumn="0" w:lastRowFirstColumn="0" w:lastRowLastColumn="0"/>
            <w:tcW w:w="4120" w:type="dxa"/>
            <w:tcBorders>
              <w:bottom w:val="single" w:color="5A5A5A" w:sz="4" w:space="0"/>
              <w:right w:val="single" w:color="595959" w:themeColor="text1" w:themeTint="A6" w:sz="4" w:space="0"/>
            </w:tcBorders>
            <w:tcMar/>
          </w:tcPr>
          <w:p w:rsidRPr="002F4514" w:rsidR="00C04FA5" w:rsidP="00C04FA5" w:rsidRDefault="00C04FA5" w14:paraId="45111A3A" w14:textId="77777777">
            <w:pPr>
              <w:pStyle w:val="INDICATORTEXT"/>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72CA5789" wp14:editId="578D1BED">
                  <wp:extent cx="436196" cy="175097"/>
                  <wp:effectExtent l="19050" t="0" r="1954" b="0"/>
                  <wp:docPr id="29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C04FA5" w:rsidTr="3B8B009E" w14:paraId="6859A80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tcBorders>
            <w:tcMar/>
          </w:tcPr>
          <w:p w:rsidR="00C04FA5" w:rsidP="3B8B009E" w:rsidRDefault="00C04FA5" w14:paraId="671B116C"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25.3</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A5A5A" w:sz="4" w:space="0"/>
              <w:right w:val="single" w:color="595959" w:themeColor="text1" w:themeTint="A6" w:sz="4" w:space="0"/>
            </w:tcBorders>
            <w:tcMar/>
          </w:tcPr>
          <w:p w:rsidRPr="00DA5C48" w:rsidR="00C04FA5" w:rsidP="00C04FA5" w:rsidRDefault="00C04FA5" w14:paraId="14785B7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what </w:t>
            </w:r>
            <w:r w:rsidR="3B8B009E">
              <w:rPr/>
              <w:t>percentage</w:t>
            </w:r>
            <w:r w:rsidR="3B8B009E">
              <w:rPr/>
              <w:t xml:space="preserve"> </w:t>
            </w:r>
            <w:r w:rsidR="3B8B009E">
              <w:rPr/>
              <w:t>of these ESG shareholder resolutions</w:t>
            </w:r>
            <w:r w:rsidR="3B8B009E">
              <w:rPr/>
              <w:t xml:space="preserve"> resulted in the following.</w:t>
            </w:r>
          </w:p>
        </w:tc>
      </w:tr>
      <w:tr w:rsidR="00C04FA5" w:rsidTr="3B8B009E" w14:paraId="4B9A62E8" w14:textId="77777777">
        <w:tc>
          <w:tcPr>
            <w:cnfStyle w:val="001000000000" w:firstRow="0" w:lastRow="0" w:firstColumn="1" w:lastColumn="0" w:oddVBand="0" w:evenVBand="0" w:oddHBand="0" w:evenHBand="0" w:firstRowFirstColumn="0" w:firstRowLastColumn="0" w:lastRowFirstColumn="0" w:lastRowLastColumn="0"/>
            <w:tcW w:w="1124" w:type="dxa"/>
            <w:vMerge w:val="restart"/>
            <w:tcMar/>
          </w:tcPr>
          <w:p w:rsidR="00C04FA5" w:rsidP="00C04FA5" w:rsidRDefault="00C04FA5" w14:paraId="5290703B" w14:textId="77777777">
            <w:pPr>
              <w:widowControl/>
              <w:autoSpaceDE/>
              <w:autoSpaceDN/>
              <w:adjustRightInd/>
              <w:spacing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nil"/>
              <w:bottom w:val="single" w:color="A6A6A6" w:themeColor="background1" w:themeShade="A6" w:sz="4" w:space="0"/>
              <w:right w:val="single" w:color="A6A6A6" w:themeColor="background1" w:themeShade="A6" w:sz="4" w:space="0"/>
            </w:tcBorders>
            <w:shd w:val="clear" w:color="auto" w:fill="auto"/>
            <w:tcMar/>
          </w:tcPr>
          <w:p w:rsidRPr="00F80163" w:rsidR="00C04FA5" w:rsidP="00C04FA5" w:rsidRDefault="00C04FA5" w14:paraId="0A2E7728" w14:textId="77777777" w14:noSpellErr="1">
            <w:pPr>
              <w:pStyle w:val="INDICATORTEXT"/>
              <w:spacing w:after="240"/>
              <w:cnfStyle w:val="000000000000" w:firstRow="0" w:lastRow="0" w:firstColumn="0" w:lastColumn="0" w:oddVBand="0" w:evenVBand="0" w:oddHBand="0" w:evenHBand="0" w:firstRowFirstColumn="0" w:firstRowLastColumn="0" w:lastRowFirstColumn="0" w:lastRowLastColumn="0"/>
            </w:pPr>
            <w:r w:rsidR="3B8B009E">
              <w:rPr/>
              <w:t>Went to vote</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vAlign w:val="top"/>
          </w:tcPr>
          <w:p w:rsidR="00C04FA5" w:rsidP="00C04FA5" w:rsidRDefault="00C04FA5" w14:paraId="339DE657" w14:textId="77777777" w14:noSpellErr="1">
            <w:pP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5B75485C" wp14:editId="3D65D587">
                  <wp:extent cx="436196" cy="175097"/>
                  <wp:effectExtent l="19050" t="0" r="1954" b="0"/>
                  <wp:docPr id="29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r w:rsidRPr="3B8B009E">
              <w:rPr>
                <w:color w:val="595959"/>
                <w:sz w:val="18"/>
                <w:szCs w:val="18"/>
              </w:rPr>
              <w:t>%</w:t>
            </w:r>
          </w:p>
        </w:tc>
      </w:tr>
      <w:tr w:rsidR="00C04FA5" w:rsidTr="3B8B009E" w14:paraId="0E6F750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Pr>
          <w:p w:rsidR="00C04FA5" w:rsidP="00C04FA5" w:rsidRDefault="00C04FA5" w14:paraId="7CD14D2C"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F80163" w:rsidR="00C04FA5" w:rsidP="00C04FA5" w:rsidRDefault="00C04FA5" w14:paraId="048A8A9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W</w:t>
            </w:r>
            <w:r w:rsidR="3B8B009E">
              <w:rPr/>
              <w:t>ere w</w:t>
            </w:r>
            <w:r w:rsidR="3B8B009E">
              <w:rPr/>
              <w:t xml:space="preserve">ithdrawn due to changes at </w:t>
            </w:r>
            <w:r w:rsidR="3B8B009E">
              <w:rPr/>
              <w:t xml:space="preserve">the </w:t>
            </w:r>
            <w:r w:rsidR="3B8B009E">
              <w:rPr/>
              <w:t>company and/or negotiations with the company</w:t>
            </w: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vAlign w:val="top"/>
          </w:tcPr>
          <w:p w:rsidR="00C04FA5" w:rsidP="00C04FA5" w:rsidRDefault="00C04FA5" w14:paraId="51F3BB90" w14:textId="77777777" w14:noSpellErr="1">
            <w:pP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06BD694C" wp14:editId="2B7D4680">
                  <wp:extent cx="436196" cy="175097"/>
                  <wp:effectExtent l="19050" t="0" r="1954" b="0"/>
                  <wp:docPr id="30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r w:rsidRPr="3B8B009E">
              <w:rPr>
                <w:color w:val="595959"/>
                <w:sz w:val="18"/>
                <w:szCs w:val="18"/>
              </w:rPr>
              <w:t>%</w:t>
            </w:r>
          </w:p>
        </w:tc>
      </w:tr>
      <w:tr w:rsidR="00C04FA5" w:rsidTr="3B8B009E" w14:paraId="5A866B3F" w14:textId="77777777">
        <w:trPr>
          <w:trHeight w:val="397"/>
        </w:trPr>
        <w:tc>
          <w:tcPr>
            <w:cnfStyle w:val="001000000000" w:firstRow="0" w:lastRow="0" w:firstColumn="1" w:lastColumn="0" w:oddVBand="0" w:evenVBand="0" w:oddHBand="0" w:evenHBand="0" w:firstRowFirstColumn="0" w:firstRowLastColumn="0" w:lastRowFirstColumn="0" w:lastRowLastColumn="0"/>
            <w:tcW w:w="1124" w:type="dxa"/>
            <w:vMerge/>
          </w:tcPr>
          <w:p w:rsidR="00C04FA5" w:rsidP="00C04FA5" w:rsidRDefault="00C04FA5" w14:paraId="64EA6995"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F80163" w:rsidR="00C04FA5" w:rsidP="00C04FA5" w:rsidRDefault="00C04FA5" w14:paraId="0FE16E9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W</w:t>
            </w:r>
            <w:r w:rsidR="3B8B009E">
              <w:rPr/>
              <w:t>ere w</w:t>
            </w:r>
            <w:r w:rsidR="3B8B009E">
              <w:rPr/>
              <w:t>ithdrawn for other reasons</w:t>
            </w: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vAlign w:val="top"/>
          </w:tcPr>
          <w:p w:rsidR="00C04FA5" w:rsidP="00C04FA5" w:rsidRDefault="00C04FA5" w14:paraId="565D760B" w14:textId="77777777" w14:noSpellErr="1">
            <w:pP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000677B1" wp14:editId="132A76F4">
                  <wp:extent cx="436196" cy="175097"/>
                  <wp:effectExtent l="19050" t="0" r="1954" b="0"/>
                  <wp:docPr id="30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r w:rsidRPr="3B8B009E">
              <w:rPr>
                <w:color w:val="595959"/>
                <w:sz w:val="18"/>
                <w:szCs w:val="18"/>
              </w:rPr>
              <w:t>%</w:t>
            </w:r>
          </w:p>
        </w:tc>
      </w:tr>
      <w:tr w:rsidR="00C04FA5" w:rsidTr="3B8B009E" w14:paraId="6FFE9B75"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Pr>
          <w:p w:rsidR="00C04FA5" w:rsidP="00C04FA5" w:rsidRDefault="00C04FA5" w14:paraId="71CD3543"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F80163" w:rsidR="00C04FA5" w:rsidP="00C04FA5" w:rsidRDefault="00C04FA5" w14:paraId="68814253"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Were rejected/not acknowledged by the company</w:t>
            </w: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vAlign w:val="top"/>
          </w:tcPr>
          <w:p w:rsidRPr="00C24A1E" w:rsidR="00C04FA5" w:rsidP="3B8B009E" w:rsidRDefault="00C04FA5" w14:paraId="41DA5513" w14:textId="77777777" w14:noSpellErr="1">
            <w:pPr>
              <w:cnfStyle w:val="000000100000" w:firstRow="0" w:lastRow="0" w:firstColumn="0" w:lastColumn="0" w:oddVBand="0" w:evenVBand="0" w:oddHBand="1" w:evenHBand="0" w:firstRowFirstColumn="0" w:firstRowLastColumn="0" w:lastRowFirstColumn="0" w:lastRowLastColumn="0"/>
              <w:rPr>
                <w:noProof/>
              </w:rPr>
            </w:pPr>
            <w:r w:rsidRPr="00C24A1E">
              <w:rPr>
                <w:noProof/>
              </w:rPr>
              <w:drawing>
                <wp:inline distT="0" distB="0" distL="0" distR="0" wp14:anchorId="5F222437" wp14:editId="3BD4349B">
                  <wp:extent cx="436196" cy="175097"/>
                  <wp:effectExtent l="19050" t="0" r="1954" b="0"/>
                  <wp:docPr id="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r w:rsidRPr="3B8B009E">
              <w:rPr>
                <w:color w:val="595959"/>
                <w:sz w:val="18"/>
                <w:szCs w:val="18"/>
              </w:rPr>
              <w:t>%</w:t>
            </w:r>
          </w:p>
        </w:tc>
      </w:tr>
      <w:tr w:rsidR="00C04FA5" w:rsidTr="3B8B009E" w14:paraId="3C596FB6"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595959" w:themeColor="text1" w:themeTint="A6" w:sz="4" w:space="0"/>
            </w:tcBorders>
            <w:tcMar/>
          </w:tcPr>
          <w:p w:rsidR="00C04FA5" w:rsidP="00C04FA5" w:rsidRDefault="00C04FA5" w14:paraId="159EC461"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single" w:color="A6A6A6" w:themeColor="background1" w:themeShade="A6" w:sz="4" w:space="0"/>
              <w:bottom w:val="single" w:color="595959" w:themeColor="text1" w:themeTint="A6" w:sz="4" w:space="0"/>
              <w:right w:val="single" w:color="A6A6A6" w:themeColor="background1" w:themeShade="A6" w:sz="4" w:space="0"/>
            </w:tcBorders>
            <w:shd w:val="clear" w:color="auto" w:fill="auto"/>
            <w:tcMar/>
          </w:tcPr>
          <w:p w:rsidRPr="002F4514" w:rsidR="00C04FA5" w:rsidP="3B8B009E" w:rsidRDefault="00C04FA5" w14:paraId="06E06DDF"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rPr>
              <w:t>Total</w:t>
            </w: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left w:val="single" w:color="A6A6A6" w:themeColor="background1" w:themeShade="A6" w:sz="4" w:space="0"/>
              <w:bottom w:val="single" w:color="595959" w:themeColor="text1" w:themeTint="A6" w:sz="4" w:space="0"/>
              <w:right w:val="single" w:color="595959" w:themeColor="text1" w:themeTint="A6" w:sz="4" w:space="0"/>
            </w:tcBorders>
            <w:shd w:val="clear" w:color="auto" w:fill="auto"/>
            <w:tcMar/>
          </w:tcPr>
          <w:p w:rsidRPr="00F665F0" w:rsidR="00C04FA5" w:rsidP="3B8B009E" w:rsidRDefault="00C04FA5" w14:paraId="6AE3B310"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noProof/>
                <w:lang w:val="en-IN" w:eastAsia="en-IN"/>
              </w:rPr>
            </w:pPr>
            <w:r w:rsidRPr="3B8B009E" w:rsidR="3B8B009E">
              <w:rPr>
                <w:b w:val="1"/>
                <w:bCs w:val="1"/>
              </w:rPr>
              <w:t>100%</w:t>
            </w:r>
          </w:p>
        </w:tc>
      </w:tr>
      <w:tr w:rsidR="00C04FA5" w:rsidTr="3B8B009E" w14:paraId="50652DD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tcBorders>
            <w:tcMar/>
            <w:vAlign w:val="top"/>
          </w:tcPr>
          <w:p w:rsidR="00C04FA5" w:rsidP="3B8B009E" w:rsidRDefault="00C04FA5" w14:paraId="4E1F7F8B"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w:t>
            </w:r>
            <w:r w:rsidRPr="3B8B009E" w:rsidR="3B8B009E">
              <w:rPr>
                <w:rStyle w:val="IntenseEmphasis"/>
                <w:b w:val="1"/>
                <w:bCs w:val="1"/>
                <w:i w:val="0"/>
                <w:iCs w:val="0"/>
                <w:color w:val="595959" w:themeColor="text1" w:themeTint="A6" w:themeShade="FF"/>
              </w:rPr>
              <w:t>5</w:t>
            </w:r>
            <w:r w:rsidRPr="3B8B009E" w:rsidR="3B8B009E">
              <w:rPr>
                <w:rStyle w:val="IntenseEmphasis"/>
                <w:b w:val="1"/>
                <w:bCs w:val="1"/>
                <w:i w:val="0"/>
                <w:iCs w:val="0"/>
                <w:color w:val="595959" w:themeColor="text1" w:themeTint="A6" w:themeShade="FF"/>
              </w:rPr>
              <w:t>.4</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95959" w:themeColor="text1" w:themeTint="A6" w:sz="4" w:space="0"/>
              <w:right w:val="single" w:color="595959" w:themeColor="text1" w:themeTint="A6" w:sz="4" w:space="0"/>
            </w:tcBorders>
            <w:shd w:val="clear" w:color="auto" w:fill="F2F2F2" w:themeFill="background1" w:themeFillShade="F2"/>
            <w:tcMar/>
          </w:tcPr>
          <w:p w:rsidRPr="00DA5C48" w:rsidR="00C04FA5" w:rsidP="00C04FA5" w:rsidRDefault="00C04FA5" w14:paraId="296CDCF3"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Of the ESG shareholder resolutions that you filed or co-filed and that were put to vote (</w:t>
            </w:r>
            <w:r w:rsidR="3B8B009E">
              <w:rPr/>
              <w:t xml:space="preserve">i.e., </w:t>
            </w:r>
            <w:r w:rsidR="3B8B009E">
              <w:rPr/>
              <w:t>not withdrawn)</w:t>
            </w:r>
            <w:r w:rsidR="3B8B009E">
              <w:rPr/>
              <w:t>,</w:t>
            </w:r>
            <w:r w:rsidR="3B8B009E">
              <w:rPr/>
              <w:t xml:space="preserve"> </w:t>
            </w:r>
            <w:r w:rsidR="3B8B009E">
              <w:rPr/>
              <w:t>indicate the percentage that</w:t>
            </w:r>
            <w:r w:rsidR="3B8B009E">
              <w:rPr/>
              <w:t xml:space="preserve"> received</w:t>
            </w:r>
            <w:r w:rsidR="3B8B009E">
              <w:rPr/>
              <w:t xml:space="preserve"> approval</w:t>
            </w:r>
            <w:r w:rsidR="3B8B009E">
              <w:rPr/>
              <w:t>:</w:t>
            </w:r>
          </w:p>
        </w:tc>
      </w:tr>
      <w:tr w:rsidR="00C04FA5" w:rsidTr="3B8B009E" w14:paraId="15336C20" w14:textId="77777777">
        <w:tc>
          <w:tcPr>
            <w:cnfStyle w:val="001000000000" w:firstRow="0" w:lastRow="0" w:firstColumn="1" w:lastColumn="0" w:oddVBand="0" w:evenVBand="0" w:oddHBand="0" w:evenHBand="0" w:firstRowFirstColumn="0" w:firstRowLastColumn="0" w:lastRowFirstColumn="0" w:lastRowLastColumn="0"/>
            <w:tcW w:w="1124" w:type="dxa"/>
            <w:vMerge/>
          </w:tcPr>
          <w:p w:rsidR="00C04FA5" w:rsidP="00C04FA5" w:rsidRDefault="00C04FA5" w14:paraId="549D8473"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nil"/>
              <w:bottom w:val="single" w:color="A6A6A6" w:themeColor="background1" w:themeShade="A6" w:sz="4" w:space="0"/>
              <w:right w:val="single" w:color="A6A6A6" w:themeColor="background1" w:themeShade="A6" w:sz="4" w:space="0"/>
            </w:tcBorders>
            <w:shd w:val="clear" w:color="auto" w:fill="auto"/>
            <w:tcMar/>
          </w:tcPr>
          <w:p w:rsidRPr="00F80163" w:rsidR="00C04FA5" w:rsidP="00C04FA5" w:rsidRDefault="00C04FA5" w14:paraId="39EF11B6"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&gt;50%</w:t>
            </w:r>
            <w:r w:rsidR="3B8B009E">
              <w:rPr/>
              <w:t>;</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vAlign w:val="top"/>
          </w:tcPr>
          <w:p w:rsidR="00C04FA5" w:rsidP="00C04FA5" w:rsidRDefault="00C04FA5" w14:paraId="2387361B" w14:textId="77777777">
            <w:pP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56F2F1C7" wp14:editId="41324678">
                  <wp:extent cx="436196" cy="175097"/>
                  <wp:effectExtent l="19050" t="0" r="1954" b="0"/>
                  <wp:docPr id="3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C04FA5" w:rsidTr="3B8B009E" w14:paraId="5FD5493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Pr>
          <w:p w:rsidR="00C04FA5" w:rsidP="00C04FA5" w:rsidRDefault="00C04FA5" w14:paraId="70C7B195"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F80163" w:rsidR="00C04FA5" w:rsidP="00C04FA5" w:rsidRDefault="00C04FA5" w14:paraId="37F4968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50-20%</w:t>
            </w:r>
            <w:r w:rsidR="3B8B009E">
              <w:rPr/>
              <w:t xml:space="preserve">; </w:t>
            </w: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vAlign w:val="top"/>
          </w:tcPr>
          <w:p w:rsidR="00C04FA5" w:rsidP="00C04FA5" w:rsidRDefault="00C04FA5" w14:paraId="3D401E40" w14:textId="77777777">
            <w:pP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40C64801" wp14:editId="11C5231C">
                  <wp:extent cx="436196" cy="175097"/>
                  <wp:effectExtent l="19050" t="0" r="1954" b="0"/>
                  <wp:docPr id="3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C04FA5" w:rsidTr="3B8B009E" w14:paraId="7FAF0635" w14:textId="77777777">
        <w:tc>
          <w:tcPr>
            <w:cnfStyle w:val="001000000000" w:firstRow="0" w:lastRow="0" w:firstColumn="1" w:lastColumn="0" w:oddVBand="0" w:evenVBand="0" w:oddHBand="0" w:evenHBand="0" w:firstRowFirstColumn="0" w:firstRowLastColumn="0" w:lastRowFirstColumn="0" w:lastRowLastColumn="0"/>
            <w:tcW w:w="1124" w:type="dxa"/>
            <w:vMerge/>
            <w:tcBorders>
              <w:bottom w:val="single" w:color="595959" w:themeColor="text1" w:themeTint="A6" w:sz="4" w:space="0"/>
            </w:tcBorders>
          </w:tcPr>
          <w:p w:rsidR="00C04FA5" w:rsidP="00C04FA5" w:rsidRDefault="00C04FA5" w14:paraId="146716F5"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70" w:type="dxa"/>
            <w:tcBorders>
              <w:top w:val="single" w:color="A6A6A6" w:themeColor="background1" w:themeShade="A6" w:sz="4" w:space="0"/>
              <w:bottom w:val="single" w:color="595959" w:themeColor="text1" w:themeTint="A6" w:sz="4" w:space="0"/>
              <w:right w:val="single" w:color="A6A6A6" w:themeColor="background1" w:themeShade="A6" w:sz="4" w:space="0"/>
            </w:tcBorders>
            <w:shd w:val="clear" w:color="auto" w:fill="auto"/>
            <w:tcMar/>
          </w:tcPr>
          <w:p w:rsidRPr="00F80163" w:rsidR="00C04FA5" w:rsidP="00C04FA5" w:rsidRDefault="00C04FA5" w14:paraId="51E8632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&lt;20%</w:t>
            </w:r>
            <w:r w:rsidR="3B8B009E">
              <w:rPr/>
              <w:t>.</w:t>
            </w: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left w:val="single" w:color="A6A6A6" w:themeColor="background1" w:themeShade="A6" w:sz="4" w:space="0"/>
              <w:bottom w:val="single" w:color="595959" w:themeColor="text1" w:themeTint="A6" w:sz="4" w:space="0"/>
              <w:right w:val="single" w:color="595959" w:themeColor="text1" w:themeTint="A6" w:sz="4" w:space="0"/>
            </w:tcBorders>
            <w:shd w:val="clear" w:color="auto" w:fill="auto"/>
            <w:tcMar/>
            <w:vAlign w:val="top"/>
          </w:tcPr>
          <w:p w:rsidR="00C04FA5" w:rsidP="00C04FA5" w:rsidRDefault="00C04FA5" w14:paraId="5B30F189" w14:textId="77777777">
            <w:pP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52E0AD5B" wp14:editId="10676124">
                  <wp:extent cx="436196" cy="175097"/>
                  <wp:effectExtent l="19050" t="0" r="1954" b="0"/>
                  <wp:docPr id="34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C04FA5" w:rsidTr="3B8B009E" w14:paraId="087F5478"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tcBorders>
            <w:tcMar/>
            <w:vAlign w:val="top"/>
          </w:tcPr>
          <w:p w:rsidR="00C04FA5" w:rsidP="3B8B009E" w:rsidRDefault="00C04FA5" w14:paraId="788E1F9A"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25.5</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A6A6A6" w:themeColor="background1" w:themeShade="A6" w:sz="4" w:space="0"/>
              <w:right w:val="single" w:color="595959" w:themeColor="text1" w:themeTint="A6" w:sz="4" w:space="0"/>
            </w:tcBorders>
            <w:shd w:val="clear" w:color="auto" w:fill="F2F2F2" w:themeFill="background1" w:themeFillShade="F2"/>
            <w:tcMar/>
          </w:tcPr>
          <w:p w:rsidRPr="00DA5C48" w:rsidR="00C04FA5" w:rsidP="00C04FA5" w:rsidRDefault="00C04FA5" w14:paraId="7F5F5CF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Describe the ESG shareholder resolutions that you filed or co-filed</w:t>
            </w:r>
            <w:r w:rsidR="3B8B009E">
              <w:rPr/>
              <w:t>,</w:t>
            </w:r>
            <w:r w:rsidR="3B8B009E">
              <w:rPr/>
              <w:t xml:space="preserve"> and the outcomes achieved.</w:t>
            </w:r>
          </w:p>
        </w:tc>
      </w:tr>
      <w:tr w:rsidR="00C04FA5" w:rsidTr="3B8B009E" w14:paraId="778F1798"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595959" w:themeColor="text1" w:themeTint="A6" w:sz="4" w:space="0"/>
            </w:tcBorders>
            <w:tcMar/>
            <w:vAlign w:val="top"/>
          </w:tcPr>
          <w:p w:rsidR="00C04FA5" w:rsidP="00C04FA5" w:rsidRDefault="00C04FA5" w14:paraId="17D82B2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595959" w:themeColor="text1" w:themeTint="A6" w:sz="4" w:space="0"/>
              <w:right w:val="single" w:color="595959" w:themeColor="text1" w:themeTint="A6" w:sz="4" w:space="0"/>
            </w:tcBorders>
            <w:shd w:val="clear" w:color="auto" w:fill="auto"/>
            <w:tcMar/>
          </w:tcPr>
          <w:p w:rsidR="00C04FA5" w:rsidP="00C04FA5" w:rsidRDefault="00C04FA5" w14:paraId="5AFB58EB"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04FA5" w:rsidTr="3B8B009E" w14:paraId="6FBDE88F"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595959" w:themeColor="text1" w:themeTint="A6" w:sz="4" w:space="0"/>
              <w:bottom w:val="single" w:color="595959" w:themeColor="text1" w:themeTint="A6" w:sz="4" w:space="0"/>
            </w:tcBorders>
            <w:tcMar/>
            <w:vAlign w:val="top"/>
          </w:tcPr>
          <w:p w:rsidRPr="00AE100E" w:rsidR="00C04FA5" w:rsidP="3B8B009E" w:rsidRDefault="00C04FA5" w14:paraId="47891575"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25.6</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95959" w:themeColor="text1" w:themeTint="A6" w:sz="4" w:space="0"/>
              <w:right w:val="single" w:color="595959" w:themeColor="text1" w:themeTint="A6" w:sz="4" w:space="0"/>
            </w:tcBorders>
            <w:shd w:val="clear" w:color="auto" w:fill="F2F2F2" w:themeFill="background1" w:themeFillShade="F2"/>
            <w:tcMar/>
          </w:tcPr>
          <w:p w:rsidR="00C04FA5" w:rsidP="00C04FA5" w:rsidRDefault="00C04FA5" w14:paraId="7109116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p>
          <w:p w:rsidRPr="00B83C02" w:rsidR="00C04FA5" w:rsidP="00C04FA5" w:rsidRDefault="00C04FA5" w14:paraId="03EE8055"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r>
              <w:rPr/>
              <w:t xml:space="preserve"> </w:t>
            </w:r>
          </w:p>
        </w:tc>
      </w:tr>
      <w:tr w:rsidR="00C04FA5" w:rsidTr="3B8B009E" w14:paraId="70B03007" w14:textId="77777777">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color="595959" w:themeColor="text1" w:themeTint="A6" w:sz="4" w:space="0"/>
            </w:tcBorders>
          </w:tcPr>
          <w:p w:rsidR="00C04FA5" w:rsidP="00C04FA5" w:rsidRDefault="00C04FA5" w14:paraId="638FB22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595959" w:themeColor="text1" w:themeTint="A6" w:sz="4" w:space="0"/>
              <w:right w:val="single" w:color="595959" w:themeColor="text1" w:themeTint="A6" w:sz="4" w:space="0"/>
            </w:tcBorders>
            <w:shd w:val="clear" w:color="auto" w:fill="auto"/>
            <w:tcMar/>
          </w:tcPr>
          <w:p w:rsidR="00C04FA5" w:rsidP="00C04FA5" w:rsidRDefault="00C04FA5" w14:paraId="1AB36ED9"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C04FA5" w:rsidP="00C04FA5" w:rsidRDefault="00C04FA5" w14:paraId="322F7B66" w14:textId="77777777">
      <w:pPr>
        <w:pStyle w:val="INDICATORNUMBER"/>
      </w:pPr>
    </w:p>
    <w:p w:rsidR="00C04FA5" w:rsidP="00C04FA5" w:rsidRDefault="00C04FA5" w14:paraId="629DBF76" w14:textId="77777777">
      <w:pPr>
        <w:widowControl/>
        <w:autoSpaceDE/>
        <w:autoSpaceDN/>
        <w:adjustRightInd/>
        <w:spacing w:before="0" w:after="0" w:line="240" w:lineRule="auto"/>
        <w:rPr>
          <w:rFonts w:eastAsia="Times New Roman"/>
          <w:b/>
          <w:color w:val="595959"/>
          <w:sz w:val="18"/>
          <w:szCs w:val="18"/>
        </w:rPr>
      </w:pPr>
      <w:r>
        <w:br w:type="page"/>
      </w:r>
    </w:p>
    <w:p w:rsidR="00C04FA5" w:rsidP="00C04FA5" w:rsidRDefault="00C04FA5" w14:paraId="58C6EFAD" w14:textId="77777777">
      <w:pPr>
        <w:pStyle w:val="INDICATORNUMBER"/>
      </w:pPr>
    </w:p>
    <w:tbl>
      <w:tblPr>
        <w:tblStyle w:val="SubSectionMISCTableVOLUNTARY"/>
        <w:tblW w:w="9214" w:type="dxa"/>
        <w:tblInd w:w="5" w:type="dxa"/>
        <w:tblLook w:val="06A0" w:firstRow="1" w:lastRow="0" w:firstColumn="1" w:lastColumn="0" w:noHBand="1" w:noVBand="1"/>
      </w:tblPr>
      <w:tblGrid>
        <w:gridCol w:w="1124"/>
        <w:gridCol w:w="8090"/>
      </w:tblGrid>
      <w:tr w:rsidR="00C04FA5" w:rsidTr="3B8B009E" w14:paraId="6B30D8E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shd w:val="clear" w:color="auto" w:fill="606060"/>
            <w:tcMar/>
          </w:tcPr>
          <w:p w:rsidRPr="00191BC1" w:rsidR="00C04FA5" w:rsidP="3B8B009E" w:rsidRDefault="00C04FA5" w14:paraId="62E5A992"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LEA 2</w:t>
            </w:r>
            <w:r w:rsidRPr="3B8B009E" w:rsidR="3B8B009E">
              <w:rPr>
                <w:rStyle w:val="IntenseEmphasis"/>
                <w:b w:val="0"/>
                <w:bCs w:val="0"/>
                <w:i w:val="0"/>
                <w:iCs w:val="0"/>
                <w:color w:val="FFFFFF" w:themeColor="background1" w:themeTint="FF" w:themeShade="FF"/>
              </w:rPr>
              <w:t>5</w:t>
            </w:r>
          </w:p>
        </w:tc>
        <w:tc>
          <w:tcPr>
            <w:cnfStyle w:val="000000000000" w:firstRow="0" w:lastRow="0" w:firstColumn="0" w:lastColumn="0" w:oddVBand="0" w:evenVBand="0" w:oddHBand="0" w:evenHBand="0" w:firstRowFirstColumn="0" w:firstRowLastColumn="0" w:lastRowFirstColumn="0" w:lastRowLastColumn="0"/>
            <w:tcW w:w="8090" w:type="dxa"/>
            <w:tcMar/>
          </w:tcPr>
          <w:p w:rsidRPr="00191BC1" w:rsidR="00C04FA5" w:rsidP="3B8B009E" w:rsidRDefault="00C04FA5" w14:paraId="1FA72B32"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CF025D" w:rsidR="00C04FA5" w:rsidTr="3B8B009E" w14:paraId="2317E51C" w14:textId="77777777">
        <w:tc>
          <w:tcPr>
            <w:cnfStyle w:val="001000000000" w:firstRow="0" w:lastRow="0" w:firstColumn="1" w:lastColumn="0" w:oddVBand="0" w:evenVBand="0" w:oddHBand="0" w:evenHBand="0" w:firstRowFirstColumn="0" w:firstRowLastColumn="0" w:lastRowFirstColumn="0" w:lastRowLastColumn="0"/>
            <w:tcW w:w="1124" w:type="dxa"/>
            <w:tcMar/>
          </w:tcPr>
          <w:p w:rsidRPr="000D72DF" w:rsidR="00C04FA5" w:rsidP="3B8B009E" w:rsidRDefault="00C04FA5" w14:paraId="4BFD2706"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w:t>
            </w:r>
            <w:r w:rsidRPr="3B8B009E" w:rsidR="3B8B009E">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90" w:type="dxa"/>
            <w:tcMar/>
          </w:tcPr>
          <w:p w:rsidRPr="00CF025D" w:rsidR="00C04FA5" w:rsidP="3B8B009E" w:rsidRDefault="00C04FA5" w14:paraId="49CEF19D" w14:textId="77777777"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3B8B009E">
              <w:rPr/>
              <w:t>This indicator is intended to capture both the number and nature of ESG shareholder resolutions that you filed or co-filed and the outcomes of any engagement associated</w:t>
            </w:r>
            <w:r w:rsidR="3B8B009E">
              <w:rPr/>
              <w:t xml:space="preserve"> with the filing of resolutions</w:t>
            </w:r>
            <w:r w:rsidRPr="3B8B009E" w:rsidR="3B8B009E">
              <w:rPr>
                <w:i w:val="1"/>
                <w:iCs w:val="1"/>
              </w:rPr>
              <w:t>.</w:t>
            </w:r>
          </w:p>
        </w:tc>
      </w:tr>
      <w:tr w:rsidRPr="00CF025D" w:rsidR="00C04FA5" w:rsidTr="3B8B009E" w14:paraId="3D6A0A45" w14:textId="77777777">
        <w:tc>
          <w:tcPr>
            <w:cnfStyle w:val="001000000000" w:firstRow="0" w:lastRow="0" w:firstColumn="1" w:lastColumn="0" w:oddVBand="0" w:evenVBand="0" w:oddHBand="0" w:evenHBand="0" w:firstRowFirstColumn="0" w:firstRowLastColumn="0" w:lastRowFirstColumn="0" w:lastRowLastColumn="0"/>
            <w:tcW w:w="1124" w:type="dxa"/>
            <w:tcMar/>
          </w:tcPr>
          <w:p w:rsidRPr="00191BC1" w:rsidR="00C04FA5" w:rsidP="3B8B009E" w:rsidRDefault="00C04FA5" w14:paraId="66BD2B2D"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25.5</w:t>
            </w:r>
          </w:p>
        </w:tc>
        <w:tc>
          <w:tcPr>
            <w:cnfStyle w:val="000000000000" w:firstRow="0" w:lastRow="0" w:firstColumn="0" w:lastColumn="0" w:oddVBand="0" w:evenVBand="0" w:oddHBand="0" w:evenHBand="0" w:firstRowFirstColumn="0" w:firstRowLastColumn="0" w:lastRowFirstColumn="0" w:lastRowLastColumn="0"/>
            <w:tcW w:w="8090" w:type="dxa"/>
            <w:tcMar/>
          </w:tcPr>
          <w:p w:rsidRPr="00A2181D" w:rsidR="00C04FA5" w:rsidP="00C04FA5" w:rsidRDefault="00C04FA5" w14:paraId="022E4C8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Your description of the ESG shareholder resolutions could include:</w:t>
            </w:r>
          </w:p>
          <w:p w:rsidRPr="00A2181D" w:rsidR="00C04FA5" w:rsidP="00C04FA5" w:rsidRDefault="00C04FA5" w14:paraId="453B3940" w14:textId="77777777" w14:noSpellErr="1">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pPr>
            <w:r w:rsidR="3B8B009E">
              <w:rPr/>
              <w:t>t</w:t>
            </w:r>
            <w:r w:rsidR="3B8B009E">
              <w:rPr/>
              <w:t>he rationale for filing these resolutions</w:t>
            </w:r>
            <w:r w:rsidR="3B8B009E">
              <w:rPr/>
              <w:t>;</w:t>
            </w:r>
          </w:p>
          <w:p w:rsidRPr="00A2181D" w:rsidR="00C04FA5" w:rsidP="00C04FA5" w:rsidRDefault="00C04FA5" w14:paraId="0C103468" w14:textId="77777777" w14:noSpellErr="1">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pPr>
            <w:r w:rsidR="3B8B009E">
              <w:rPr/>
              <w:t>t</w:t>
            </w:r>
            <w:r w:rsidR="3B8B009E">
              <w:rPr/>
              <w:t>he process undertaken to generate the support required to submit the resolution</w:t>
            </w:r>
            <w:r w:rsidR="3B8B009E">
              <w:rPr/>
              <w:t>;</w:t>
            </w:r>
          </w:p>
          <w:p w:rsidRPr="00A2181D" w:rsidR="00C04FA5" w:rsidP="00C04FA5" w:rsidRDefault="00C04FA5" w14:paraId="64B73054" w14:textId="77777777" w14:noSpellErr="1">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pPr>
            <w:r w:rsidR="3B8B009E">
              <w:rPr/>
              <w:t>t</w:t>
            </w:r>
            <w:r w:rsidR="3B8B009E">
              <w:rPr/>
              <w:t>he subject</w:t>
            </w:r>
            <w:r w:rsidR="3B8B009E">
              <w:rPr/>
              <w:t>(s)</w:t>
            </w:r>
            <w:r w:rsidR="3B8B009E">
              <w:rPr/>
              <w:t xml:space="preserve"> of the resolution(</w:t>
            </w:r>
            <w:r w:rsidR="3B8B009E">
              <w:rPr/>
              <w:t>s</w:t>
            </w:r>
            <w:r w:rsidR="3B8B009E">
              <w:rPr/>
              <w:t>)</w:t>
            </w:r>
            <w:r w:rsidR="3B8B009E">
              <w:rPr/>
              <w:t>;</w:t>
            </w:r>
            <w:r w:rsidR="3B8B009E">
              <w:rPr/>
              <w:t xml:space="preserve"> </w:t>
            </w:r>
          </w:p>
          <w:p w:rsidRPr="00A2181D" w:rsidR="00C04FA5" w:rsidP="00C04FA5" w:rsidRDefault="00C04FA5" w14:paraId="62C5E958" w14:textId="77777777" w14:noSpellErr="1">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pPr>
            <w:r w:rsidR="3B8B009E">
              <w:rPr/>
              <w:t>t</w:t>
            </w:r>
            <w:r w:rsidR="3B8B009E">
              <w:rPr/>
              <w:t>he markets in which they were filed</w:t>
            </w:r>
            <w:r w:rsidR="3B8B009E">
              <w:rPr/>
              <w:t>;</w:t>
            </w:r>
          </w:p>
          <w:p w:rsidRPr="00A2181D" w:rsidR="00C04FA5" w:rsidP="00C04FA5" w:rsidRDefault="00C04FA5" w14:paraId="5D95C536" w14:textId="77777777" w14:noSpellErr="1">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hy some resolutions were withdrawn</w:t>
            </w:r>
            <w:r w:rsidR="3B8B009E">
              <w:rPr/>
              <w:t>;</w:t>
            </w:r>
          </w:p>
          <w:p w:rsidR="00C04FA5" w:rsidP="00C04FA5" w:rsidRDefault="00C04FA5" w14:paraId="55BB8634" w14:textId="77777777" w14:noSpellErr="1">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hether company management changed its approach to address your concerns or other outcomes that resulted</w:t>
            </w:r>
            <w:r w:rsidR="3B8B009E">
              <w:rPr/>
              <w:t>; and/or</w:t>
            </w:r>
          </w:p>
          <w:p w:rsidRPr="004E6E42" w:rsidR="00C04FA5" w:rsidP="00C04FA5" w:rsidRDefault="00C04FA5" w14:paraId="16184DB6" w14:textId="77777777" w14:noSpellErr="1">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pPr>
            <w:r w:rsidR="3B8B009E">
              <w:rPr/>
              <w:t>w</w:t>
            </w:r>
            <w:r w:rsidR="3B8B009E">
              <w:rPr/>
              <w:t>hether your voting intentions changed as a result of action by company management</w:t>
            </w:r>
            <w:r w:rsidR="3B8B009E">
              <w:rPr/>
              <w:t>.</w:t>
            </w:r>
          </w:p>
        </w:tc>
      </w:tr>
      <w:tr w:rsidRPr="00CF025D" w:rsidR="00C04FA5" w:rsidTr="3B8B009E" w14:paraId="5C70F3AA" w14:textId="77777777">
        <w:tc>
          <w:tcPr>
            <w:cnfStyle w:val="001000000000" w:firstRow="0" w:lastRow="0" w:firstColumn="1" w:lastColumn="0" w:oddVBand="0" w:evenVBand="0" w:oddHBand="0" w:evenHBand="0" w:firstRowFirstColumn="0" w:firstRowLastColumn="0" w:lastRowFirstColumn="0" w:lastRowLastColumn="0"/>
            <w:tcW w:w="9214" w:type="dxa"/>
            <w:gridSpan w:val="2"/>
            <w:tcMar/>
          </w:tcPr>
          <w:p w:rsidRPr="00A2181D" w:rsidR="00C04FA5" w:rsidP="00C04FA5" w:rsidRDefault="00C04FA5" w14:paraId="2818DA07" w14:textId="77777777" w14:noSpellErr="1">
            <w:pPr>
              <w:pStyle w:val="INDICATORTEXT"/>
            </w:pPr>
            <w:r w:rsidRPr="3B8B009E" w:rsidR="3B8B009E">
              <w:rPr>
                <w:b w:val="1"/>
                <w:bCs w:val="1"/>
              </w:rPr>
              <w:t>LOGIC</w:t>
            </w:r>
          </w:p>
        </w:tc>
      </w:tr>
      <w:tr w:rsidRPr="00CF025D" w:rsidR="00C04FA5" w:rsidTr="3B8B009E" w14:paraId="4F20B956" w14:textId="77777777">
        <w:tc>
          <w:tcPr>
            <w:cnfStyle w:val="001000000000" w:firstRow="0" w:lastRow="0" w:firstColumn="1" w:lastColumn="0" w:oddVBand="0" w:evenVBand="0" w:oddHBand="0" w:evenHBand="0" w:firstRowFirstColumn="0" w:firstRowLastColumn="0" w:lastRowFirstColumn="0" w:lastRowLastColumn="0"/>
            <w:tcW w:w="1124" w:type="dxa"/>
            <w:tcBorders>
              <w:bottom w:val="single" w:color="A6A6A6" w:themeColor="background1" w:themeShade="A6" w:sz="4" w:space="0"/>
            </w:tcBorders>
            <w:tcMar/>
          </w:tcPr>
          <w:p w:rsidRPr="00E3508F" w:rsidR="00C04FA5" w:rsidP="3B8B009E" w:rsidRDefault="00C04FA5" w14:paraId="7440B8A4" w14:textId="77777777" w14:noSpellErr="1">
            <w:pPr>
              <w:pStyle w:val="INDICATORTEXT"/>
              <w:rPr>
                <w:b w:val="1"/>
                <w:bCs w:val="1"/>
              </w:rPr>
            </w:pPr>
            <w:r w:rsidRPr="3B8B009E" w:rsidR="3B8B009E">
              <w:rPr>
                <w:rStyle w:val="IntenseEmphasis"/>
                <w:i w:val="0"/>
                <w:iCs w:val="0"/>
                <w:color w:val="595959" w:themeColor="text1" w:themeTint="A6" w:themeShade="FF"/>
              </w:rPr>
              <w:t>LEA 25</w:t>
            </w:r>
          </w:p>
        </w:tc>
        <w:tc>
          <w:tcPr>
            <w:cnfStyle w:val="000000000000" w:firstRow="0" w:lastRow="0" w:firstColumn="0" w:lastColumn="0" w:oddVBand="0" w:evenVBand="0" w:oddHBand="0" w:evenHBand="0" w:firstRowFirstColumn="0" w:firstRowLastColumn="0" w:lastRowFirstColumn="0" w:lastRowLastColumn="0"/>
            <w:tcW w:w="8090" w:type="dxa"/>
            <w:tcBorders>
              <w:bottom w:val="single" w:color="A6A6A6" w:themeColor="background1" w:themeShade="A6" w:sz="4" w:space="0"/>
            </w:tcBorders>
            <w:tcMar/>
          </w:tcPr>
          <w:p w:rsidR="00C04FA5" w:rsidP="00C04FA5" w:rsidRDefault="00C04FA5" w14:paraId="71F85D64"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Within this indicator</w:t>
            </w:r>
          </w:p>
          <w:p w:rsidRPr="00E3508F" w:rsidR="00C04FA5" w:rsidP="00C04FA5" w:rsidRDefault="00C04FA5" w14:paraId="6023C23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w:t>
            </w:r>
            <w:r w:rsidR="3B8B009E">
              <w:rPr/>
              <w:t>2</w:t>
            </w:r>
            <w:r w:rsidR="3B8B009E">
              <w:rPr/>
              <w:t>5</w:t>
            </w:r>
            <w:r w:rsidR="3B8B009E">
              <w:rPr/>
              <w:t>.2</w:t>
            </w:r>
            <w:r w:rsidR="3B8B009E">
              <w:rPr/>
              <w:t>]</w:t>
            </w:r>
            <w:r w:rsidR="3B8B009E">
              <w:rPr/>
              <w:t xml:space="preserve"> will be </w:t>
            </w:r>
            <w:r w:rsidR="3B8B009E">
              <w:rPr/>
              <w:t>applicable</w:t>
            </w:r>
            <w:r w:rsidR="3B8B009E">
              <w:rPr/>
              <w:t xml:space="preserve"> if you select ‘Yes’ in </w:t>
            </w:r>
            <w:r w:rsidR="3B8B009E">
              <w:rPr/>
              <w:t>[</w:t>
            </w:r>
            <w:r w:rsidR="3B8B009E">
              <w:rPr/>
              <w:t>2</w:t>
            </w:r>
            <w:r w:rsidR="3B8B009E">
              <w:rPr/>
              <w:t>5</w:t>
            </w:r>
            <w:r w:rsidR="3B8B009E">
              <w:rPr/>
              <w:t>.1</w:t>
            </w:r>
            <w:r w:rsidR="3B8B009E">
              <w:rPr/>
              <w:t>].</w:t>
            </w:r>
          </w:p>
          <w:p w:rsidRPr="00E3508F" w:rsidR="00C04FA5" w:rsidP="3B8B009E" w:rsidRDefault="00C04FA5" w14:paraId="56DF49D8"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3B8B009E">
              <w:rPr/>
              <w:t>[</w:t>
            </w:r>
            <w:r w:rsidR="3B8B009E">
              <w:rPr/>
              <w:t>2</w:t>
            </w:r>
            <w:r w:rsidR="3B8B009E">
              <w:rPr/>
              <w:t>5</w:t>
            </w:r>
            <w:r w:rsidR="3B8B009E">
              <w:rPr/>
              <w:t>.3, 2</w:t>
            </w:r>
            <w:r w:rsidR="3B8B009E">
              <w:rPr/>
              <w:t>5</w:t>
            </w:r>
            <w:r w:rsidR="3B8B009E">
              <w:rPr/>
              <w:t>.4 and 2</w:t>
            </w:r>
            <w:r w:rsidR="3B8B009E">
              <w:rPr/>
              <w:t>5</w:t>
            </w:r>
            <w:r w:rsidR="3B8B009E">
              <w:rPr/>
              <w:t>.5</w:t>
            </w:r>
            <w:r w:rsidR="3B8B009E">
              <w:rPr/>
              <w:t>]</w:t>
            </w:r>
            <w:r w:rsidR="3B8B009E">
              <w:rPr/>
              <w:t xml:space="preserve"> will be </w:t>
            </w:r>
            <w:r w:rsidR="3B8B009E">
              <w:rPr/>
              <w:t>applicable</w:t>
            </w:r>
            <w:r w:rsidR="3B8B009E">
              <w:rPr/>
              <w:t xml:space="preserve"> if you report </w:t>
            </w:r>
            <w:r w:rsidR="3B8B009E">
              <w:rPr/>
              <w:t>more than zero</w:t>
            </w:r>
            <w:r w:rsidR="3B8B009E">
              <w:rPr/>
              <w:t xml:space="preserve"> ESG shareholder resolutions in </w:t>
            </w:r>
            <w:r w:rsidR="3B8B009E">
              <w:rPr/>
              <w:t>[</w:t>
            </w:r>
            <w:r w:rsidR="3B8B009E">
              <w:rPr/>
              <w:t>2</w:t>
            </w:r>
            <w:r w:rsidR="3B8B009E">
              <w:rPr/>
              <w:t>5</w:t>
            </w:r>
            <w:r w:rsidR="3B8B009E">
              <w:rPr/>
              <w:t>.2</w:t>
            </w:r>
            <w:r w:rsidR="3B8B009E">
              <w:rPr/>
              <w:t>]</w:t>
            </w:r>
            <w:r w:rsidR="3B8B009E">
              <w:rPr/>
              <w:t>.</w:t>
            </w:r>
          </w:p>
        </w:tc>
      </w:tr>
    </w:tbl>
    <w:p w:rsidR="00C04FA5" w:rsidP="00C04FA5" w:rsidRDefault="00C04FA5" w14:paraId="3572F83A" w14:textId="77777777">
      <w:pPr>
        <w:pStyle w:val="INDICATORNUMBER"/>
      </w:pPr>
    </w:p>
    <w:p w:rsidR="00C04FA5" w:rsidP="00C04FA5" w:rsidRDefault="00C04FA5" w14:paraId="16A996B3" w14:textId="77777777">
      <w:pPr>
        <w:pStyle w:val="INDICATORNUMBER"/>
      </w:pPr>
    </w:p>
    <w:p w:rsidR="00C04FA5" w:rsidP="00C04FA5" w:rsidRDefault="00C04FA5" w14:paraId="03070B67" w14:textId="77777777">
      <w:pPr>
        <w:pStyle w:val="INDICATORNUMBER"/>
      </w:pPr>
    </w:p>
    <w:p w:rsidR="00C04FA5" w:rsidP="00C04FA5" w:rsidRDefault="00C04FA5" w14:paraId="404D0EA3"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04FA5" w:rsidTr="3B8B009E" w14:paraId="7E29854D"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C04FA5" w:rsidP="00C04FA5" w:rsidRDefault="00C04FA5" w14:paraId="6737611A"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C04FA5" w:rsidP="3B8B009E" w:rsidRDefault="00C04FA5" w14:paraId="529503C7"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C04FA5" w:rsidP="3B8B009E" w:rsidRDefault="00C04FA5" w14:paraId="39BEC142"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C04FA5" w:rsidP="3B8B009E" w:rsidRDefault="00C04FA5" w14:paraId="6608E441"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C04FA5" w:rsidTr="3B8B009E" w14:paraId="26921A52"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394DB9" w:rsidR="00C04FA5" w:rsidP="3B8B009E" w:rsidRDefault="00C04FA5" w14:paraId="19EBC633"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26</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C04FA5" w:rsidP="3B8B009E" w:rsidRDefault="00C04FA5" w14:paraId="051F434F"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C04FA5" w:rsidP="3B8B009E" w:rsidRDefault="00C04FA5" w14:paraId="1B65EAB2"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C04FA5" w:rsidP="3B8B009E" w:rsidRDefault="00C04FA5" w14:paraId="2FE95C99"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w:t>
            </w:r>
          </w:p>
        </w:tc>
      </w:tr>
    </w:tbl>
    <w:p w:rsidR="00C04FA5" w:rsidP="00C04FA5" w:rsidRDefault="00C04FA5" w14:paraId="4E08933B" w14:textId="77777777">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24"/>
        <w:gridCol w:w="1428"/>
        <w:gridCol w:w="2126"/>
        <w:gridCol w:w="1701"/>
        <w:gridCol w:w="1474"/>
        <w:gridCol w:w="1361"/>
      </w:tblGrid>
      <w:tr w:rsidR="00C04FA5" w:rsidTr="3B8B009E" w14:paraId="0766E943"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595959" w:themeColor="text1" w:themeTint="A6" w:sz="4" w:space="0"/>
              <w:bottom w:val="single" w:color="A6A6A6" w:themeColor="background1" w:themeShade="A6" w:sz="4" w:space="0"/>
            </w:tcBorders>
            <w:shd w:val="clear" w:color="auto" w:fill="606060"/>
            <w:tcMar/>
          </w:tcPr>
          <w:p w:rsidRPr="00903B63" w:rsidR="00C04FA5" w:rsidP="3B8B009E" w:rsidRDefault="00C04FA5" w14:paraId="3A05174D"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26.1</w:t>
            </w:r>
          </w:p>
        </w:tc>
        <w:tc>
          <w:tcPr>
            <w:cnfStyle w:val="000000000000" w:firstRow="0" w:lastRow="0" w:firstColumn="0" w:lastColumn="0" w:oddVBand="0" w:evenVBand="0" w:oddHBand="0" w:evenHBand="0" w:firstRowFirstColumn="0" w:firstRowLastColumn="0" w:lastRowFirstColumn="0" w:lastRowLastColumn="0"/>
            <w:tcW w:w="8090" w:type="dxa"/>
            <w:gridSpan w:val="5"/>
            <w:tcBorders>
              <w:top w:val="single" w:color="595959" w:themeColor="text1" w:themeTint="A6" w:sz="4" w:space="0"/>
              <w:bottom w:val="nil"/>
              <w:right w:val="single" w:color="595959" w:themeColor="text1" w:themeTint="A6" w:sz="4" w:space="0"/>
            </w:tcBorders>
            <w:shd w:val="clear" w:color="auto" w:fill="888888"/>
            <w:tcMar/>
          </w:tcPr>
          <w:p w:rsidRPr="00903B63" w:rsidR="00C04FA5" w:rsidP="3B8B009E" w:rsidRDefault="00C04FA5" w14:paraId="705BA8C8"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00C04FA5" w:rsidTr="3B8B009E" w14:paraId="6A49700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tcBorders>
            <w:tcMar/>
            <w:vAlign w:val="top"/>
          </w:tcPr>
          <w:p w:rsidR="00C04FA5" w:rsidP="3B8B009E" w:rsidRDefault="00C04FA5" w14:paraId="120F5256"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26.1</w:t>
            </w:r>
          </w:p>
        </w:tc>
        <w:tc>
          <w:tcPr>
            <w:cnfStyle w:val="000000000000" w:firstRow="0" w:lastRow="0" w:firstColumn="0" w:lastColumn="0" w:oddVBand="0" w:evenVBand="0" w:oddHBand="0" w:evenHBand="0" w:firstRowFirstColumn="0" w:firstRowLastColumn="0" w:lastRowFirstColumn="0" w:lastRowLastColumn="0"/>
            <w:tcW w:w="8090" w:type="dxa"/>
            <w:gridSpan w:val="5"/>
            <w:tcBorders>
              <w:top w:val="nil"/>
              <w:right w:val="single" w:color="595959" w:themeColor="text1" w:themeTint="A6" w:sz="4" w:space="0"/>
            </w:tcBorders>
            <w:tcMar/>
          </w:tcPr>
          <w:p w:rsidRPr="00B53348" w:rsidR="00C04FA5" w:rsidP="00C04FA5" w:rsidRDefault="00C04FA5" w14:paraId="70D65A0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Provide examples of the (proxy) voting activities that your organisation and/or service provider carried out during the reporting year.</w:t>
            </w:r>
          </w:p>
        </w:tc>
      </w:tr>
      <w:tr w:rsidR="00C04FA5" w:rsidTr="3B8B009E" w14:paraId="3139B44B" w14:textId="77777777">
        <w:trPr>
          <w:trHeight w:val="527"/>
        </w:trPr>
        <w:tc>
          <w:tcPr>
            <w:cnfStyle w:val="001000000000" w:firstRow="0" w:lastRow="0" w:firstColumn="1" w:lastColumn="0" w:oddVBand="0" w:evenVBand="0" w:oddHBand="0" w:evenHBand="0" w:firstRowFirstColumn="0" w:firstRowLastColumn="0" w:lastRowFirstColumn="0" w:lastRowLastColumn="0"/>
            <w:tcW w:w="1124" w:type="dxa"/>
            <w:vMerge w:val="restart"/>
            <w:tcMar/>
          </w:tcPr>
          <w:p w:rsidRPr="00AE100E" w:rsidR="00C04FA5" w:rsidP="00C04FA5" w:rsidRDefault="00C04FA5" w14:paraId="1E5B8527"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428" w:type="dxa"/>
            <w:tcBorders>
              <w:top w:val="nil"/>
              <w:bottom w:val="nil"/>
              <w:right w:val="single" w:color="D9D9D9" w:themeColor="background1" w:themeShade="D9" w:sz="4" w:space="0"/>
            </w:tcBorders>
            <w:shd w:val="clear" w:color="auto" w:fill="A6A6A6" w:themeFill="background1" w:themeFillShade="A6"/>
            <w:tcMar/>
          </w:tcPr>
          <w:p w:rsidRPr="00E34883" w:rsidR="00C04FA5" w:rsidP="3B8B009E" w:rsidRDefault="00C04FA5" w14:paraId="380FDD05" w14:textId="77777777" w14:noSpellErr="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Topic or ESG issue</w:t>
            </w:r>
          </w:p>
        </w:tc>
        <w:tc>
          <w:tcPr>
            <w:cnfStyle w:val="000000000000" w:firstRow="0" w:lastRow="0" w:firstColumn="0" w:lastColumn="0" w:oddVBand="0" w:evenVBand="0" w:oddHBand="0" w:evenHBand="0" w:firstRowFirstColumn="0" w:firstRowLastColumn="0" w:lastRowFirstColumn="0" w:lastRowLastColumn="0"/>
            <w:tcW w:w="2126"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Mar/>
          </w:tcPr>
          <w:p w:rsidRPr="00E34883" w:rsidR="00C04FA5" w:rsidP="3B8B009E" w:rsidRDefault="00C04FA5" w14:paraId="539ED6F7" w14:textId="77777777" w14:noSpellErr="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Decision made by</w:t>
            </w:r>
          </w:p>
        </w:tc>
        <w:tc>
          <w:tcPr>
            <w:cnfStyle w:val="000000000000" w:firstRow="0" w:lastRow="0" w:firstColumn="0" w:lastColumn="0" w:oddVBand="0" w:evenVBand="0" w:oddHBand="0" w:evenHBand="0" w:firstRowFirstColumn="0" w:firstRowLastColumn="0" w:lastRowFirstColumn="0" w:lastRowLastColumn="0"/>
            <w:tcW w:w="1701"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Mar/>
          </w:tcPr>
          <w:p w:rsidRPr="00E34883" w:rsidR="00C04FA5" w:rsidP="3B8B009E" w:rsidRDefault="00C04FA5" w14:paraId="0FA9ACE2" w14:textId="77777777" w14:noSpellErr="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Objectives</w:t>
            </w: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Mar/>
          </w:tcPr>
          <w:p w:rsidRPr="00E34883" w:rsidR="00C04FA5" w:rsidP="3B8B009E" w:rsidRDefault="00C04FA5" w14:paraId="7B5A03D5" w14:textId="77777777" w14:noSpellErr="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Scope and Process</w:t>
            </w: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D9D9D9" w:themeColor="background1" w:themeShade="D9" w:sz="4" w:space="0"/>
              <w:bottom w:val="nil"/>
              <w:right w:val="single" w:color="595959" w:themeColor="text1" w:themeTint="A6" w:sz="4" w:space="0"/>
            </w:tcBorders>
            <w:shd w:val="clear" w:color="auto" w:fill="A6A6A6" w:themeFill="background1" w:themeFillShade="A6"/>
            <w:tcMar/>
          </w:tcPr>
          <w:p w:rsidRPr="00E34883" w:rsidR="00C04FA5" w:rsidP="3B8B009E" w:rsidRDefault="00C04FA5" w14:paraId="47520940" w14:textId="77777777" w14:noSpellErr="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3B8B009E" w:rsidR="3B8B009E">
              <w:rPr>
                <w:b w:val="1"/>
                <w:bCs w:val="1"/>
                <w:color w:val="FFFFFF" w:themeColor="background1" w:themeTint="FF" w:themeShade="FF"/>
                <w:sz w:val="18"/>
                <w:szCs w:val="18"/>
              </w:rPr>
              <w:t>Outcomes</w:t>
            </w:r>
          </w:p>
        </w:tc>
      </w:tr>
      <w:tr w:rsidR="00C04FA5" w:rsidTr="3B8B009E" w14:paraId="36FE7720"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rsidRPr="00AE100E" w:rsidR="00C04FA5" w:rsidP="00C04FA5" w:rsidRDefault="00C04FA5" w14:paraId="0DC6652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428" w:type="dxa"/>
            <w:tcBorders>
              <w:top w:val="nil"/>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0F22928F"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F80163" w:rsidR="00C04FA5" w:rsidP="00C04FA5" w:rsidRDefault="00C04FA5" w14:paraId="3C5D3D2F" w14:textId="77777777" w14:noSpellErr="1">
            <w:pPr>
              <w:pStyle w:val="INDICATORTEXT"/>
              <w:spacing w:before="0" w:after="0"/>
              <w:cnfStyle w:val="000000100000" w:firstRow="0" w:lastRow="0" w:firstColumn="0" w:lastColumn="0" w:oddVBand="0" w:evenVBand="0" w:oddHBand="1" w:evenHBand="0" w:firstRowFirstColumn="0" w:firstRowLastColumn="0" w:lastRowFirstColumn="0" w:lastRowLastColumn="0"/>
            </w:pPr>
            <w:r w:rsidR="3B8B009E">
              <w:rPr/>
              <w:t>Drop down:</w:t>
            </w:r>
          </w:p>
          <w:p w:rsidRPr="00F80163" w:rsidR="00C04FA5" w:rsidP="00C04FA5" w:rsidRDefault="00C04FA5" w14:paraId="228E268C" w14:noSpellErr="1" w14:textId="0DB3DD1E">
            <w:pPr>
              <w:pStyle w:val="INDICATORTEXT"/>
              <w:numPr>
                <w:ilvl w:val="0"/>
                <w:numId w:val="26"/>
              </w:numPr>
              <w:spacing w:before="0" w:after="0"/>
              <w:cnfStyle w:val="000000100000" w:firstRow="0" w:lastRow="0" w:firstColumn="0" w:lastColumn="0" w:oddVBand="0" w:evenVBand="0" w:oddHBand="1" w:evenHBand="0" w:firstRowFirstColumn="0" w:firstRowLastColumn="0" w:lastRowFirstColumn="0" w:lastRowLastColumn="0"/>
              <w:rPr/>
            </w:pPr>
            <w:r w:rsidR="3B8B009E">
              <w:rPr/>
              <w:t>Internal staff</w:t>
            </w:r>
          </w:p>
          <w:p w:rsidRPr="00680D45" w:rsidR="00C04FA5" w:rsidP="00C04FA5" w:rsidRDefault="00C04FA5" w14:paraId="42697CC9" w14:textId="77777777" w14:noSpellErr="1">
            <w:pPr>
              <w:pStyle w:val="INDICATORTEXT"/>
              <w:numPr>
                <w:ilvl w:val="0"/>
                <w:numId w:val="26"/>
              </w:numPr>
              <w:spacing w:before="0" w:after="0"/>
              <w:cnfStyle w:val="000000100000" w:firstRow="0" w:lastRow="0" w:firstColumn="0" w:lastColumn="0" w:oddVBand="0" w:evenVBand="0" w:oddHBand="1" w:evenHBand="0" w:firstRowFirstColumn="0" w:firstRowLastColumn="0" w:lastRowFirstColumn="0" w:lastRowLastColumn="0"/>
              <w:rPr/>
            </w:pPr>
            <w:r w:rsidR="3B8B009E">
              <w:rPr/>
              <w:t>Service provider</w:t>
            </w:r>
          </w:p>
        </w:tc>
        <w:tc>
          <w:tcPr>
            <w:cnfStyle w:val="000000000000" w:firstRow="0" w:lastRow="0" w:firstColumn="0" w:lastColumn="0" w:oddVBand="0" w:evenVBand="0" w:oddHBand="0" w:evenHBand="0" w:firstRowFirstColumn="0" w:firstRowLastColumn="0" w:lastRowFirstColumn="0" w:lastRowLastColumn="0"/>
            <w:tcW w:w="1701"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63E50023" w14:textId="77777777">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tcPr>
          <w:p w:rsidRPr="00680D45" w:rsidR="00C04FA5" w:rsidP="00C04FA5" w:rsidRDefault="00C04FA5" w14:paraId="634325BD"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680D45" w:rsidR="00C04FA5" w:rsidP="00C04FA5" w:rsidRDefault="00C04FA5" w14:paraId="220BBA80"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C04FA5" w:rsidTr="3B8B009E" w14:paraId="3A2C35AF" w14:textId="77777777">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rsidRPr="00AE100E" w:rsidR="00C04FA5" w:rsidP="00C04FA5" w:rsidRDefault="00C04FA5" w14:paraId="5B2CCA0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428" w:type="dxa"/>
            <w:tcBorders>
              <w:top w:val="nil"/>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60508D92"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0D53F801" w14:textId="77777777" w14:noSpellErr="1">
            <w:pPr>
              <w:pStyle w:val="INDICATORTEXT"/>
              <w:spacing w:before="0" w:after="0"/>
              <w:cnfStyle w:val="000000000000" w:firstRow="0" w:lastRow="0" w:firstColumn="0" w:lastColumn="0" w:oddVBand="0" w:evenVBand="0" w:oddHBand="0" w:evenHBand="0" w:firstRowFirstColumn="0" w:firstRowLastColumn="0" w:lastRowFirstColumn="0" w:lastRowLastColumn="0"/>
            </w:pPr>
            <w:r w:rsidR="3B8B009E">
              <w:rPr/>
              <w:t>[same as above]</w:t>
            </w:r>
          </w:p>
        </w:tc>
        <w:tc>
          <w:tcPr>
            <w:cnfStyle w:val="000000000000" w:firstRow="0" w:lastRow="0" w:firstColumn="0" w:lastColumn="0" w:oddVBand="0" w:evenVBand="0" w:oddHBand="0" w:evenHBand="0" w:firstRowFirstColumn="0" w:firstRowLastColumn="0" w:lastRowFirstColumn="0" w:lastRowLastColumn="0"/>
            <w:tcW w:w="1701"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695DE94C" w14:textId="77777777">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tcPr>
          <w:p w:rsidRPr="00680D45" w:rsidR="00C04FA5" w:rsidP="00C04FA5" w:rsidRDefault="00C04FA5" w14:paraId="52CBE585"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680D45" w:rsidR="00C04FA5" w:rsidP="00C04FA5" w:rsidRDefault="00C04FA5" w14:paraId="73310225"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04FA5" w:rsidTr="3B8B009E" w14:paraId="0AB14E81"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rsidRPr="00AE100E" w:rsidR="00C04FA5" w:rsidP="00C04FA5" w:rsidRDefault="00C04FA5" w14:paraId="4D14584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428" w:type="dxa"/>
            <w:tcBorders>
              <w:top w:val="nil"/>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208CB175"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00C04FA5" w:rsidRDefault="00C04FA5" w14:paraId="5080986A" w14:textId="77777777" w14:noSpellErr="1">
            <w:pPr>
              <w:pStyle w:val="INDICATORTEXT"/>
              <w:spacing w:before="0" w:after="0"/>
              <w:cnfStyle w:val="000000100000" w:firstRow="0" w:lastRow="0" w:firstColumn="0" w:lastColumn="0" w:oddVBand="0" w:evenVBand="0" w:oddHBand="1" w:evenHBand="0" w:firstRowFirstColumn="0" w:firstRowLastColumn="0" w:lastRowFirstColumn="0" w:lastRowLastColumn="0"/>
            </w:pPr>
            <w:r w:rsidR="3B8B009E">
              <w:rPr/>
              <w:t>[same as above]</w:t>
            </w:r>
          </w:p>
        </w:tc>
        <w:tc>
          <w:tcPr>
            <w:cnfStyle w:val="000000000000" w:firstRow="0" w:lastRow="0" w:firstColumn="0" w:lastColumn="0" w:oddVBand="0" w:evenVBand="0" w:oddHBand="0" w:evenHBand="0" w:firstRowFirstColumn="0" w:firstRowLastColumn="0" w:lastRowFirstColumn="0" w:lastRowLastColumn="0"/>
            <w:tcW w:w="1701"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7063FC36" w14:textId="77777777">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tcPr>
          <w:p w:rsidRPr="00680D45" w:rsidR="00C04FA5" w:rsidP="00C04FA5" w:rsidRDefault="00C04FA5" w14:paraId="46CF9E6D"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680D45" w:rsidR="00C04FA5" w:rsidP="00C04FA5" w:rsidRDefault="00C04FA5" w14:paraId="25FD8A59"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C04FA5" w:rsidTr="3B8B009E" w14:paraId="36D765C9" w14:textId="77777777">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rsidRPr="00AE100E" w:rsidR="00C04FA5" w:rsidP="00C04FA5" w:rsidRDefault="00C04FA5" w14:paraId="4F1D59F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428" w:type="dxa"/>
            <w:tcBorders>
              <w:top w:val="nil"/>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341248C7"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00C04FA5" w:rsidRDefault="00C04FA5" w14:paraId="3C7EDC86" w14:textId="77777777" w14:noSpellErr="1">
            <w:pPr>
              <w:pStyle w:val="INDICATORTEXT"/>
              <w:spacing w:before="0" w:after="0"/>
              <w:cnfStyle w:val="000000000000" w:firstRow="0" w:lastRow="0" w:firstColumn="0" w:lastColumn="0" w:oddVBand="0" w:evenVBand="0" w:oddHBand="0" w:evenHBand="0" w:firstRowFirstColumn="0" w:firstRowLastColumn="0" w:lastRowFirstColumn="0" w:lastRowLastColumn="0"/>
            </w:pPr>
            <w:r w:rsidR="3B8B009E">
              <w:rPr/>
              <w:t>[same as above]</w:t>
            </w:r>
          </w:p>
        </w:tc>
        <w:tc>
          <w:tcPr>
            <w:cnfStyle w:val="000000000000" w:firstRow="0" w:lastRow="0" w:firstColumn="0" w:lastColumn="0" w:oddVBand="0" w:evenVBand="0" w:oddHBand="0" w:evenHBand="0" w:firstRowFirstColumn="0" w:firstRowLastColumn="0" w:lastRowFirstColumn="0" w:lastRowLastColumn="0"/>
            <w:tcW w:w="1701"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69DEDF89" w14:textId="77777777">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tcPr>
          <w:p w:rsidRPr="00680D45" w:rsidR="00C04FA5" w:rsidP="00C04FA5" w:rsidRDefault="00C04FA5" w14:paraId="26328953"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680D45" w:rsidR="00C04FA5" w:rsidP="00C04FA5" w:rsidRDefault="00C04FA5" w14:paraId="7BCB06F9"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04FA5" w:rsidTr="3B8B009E" w14:paraId="5B305CE2"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rsidRPr="00AE100E" w:rsidR="00C04FA5" w:rsidP="00C04FA5" w:rsidRDefault="00C04FA5" w14:paraId="0068961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1428" w:type="dxa"/>
            <w:tcBorders>
              <w:top w:val="nil"/>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475250BC"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00C04FA5" w:rsidP="00C04FA5" w:rsidRDefault="00C04FA5" w14:paraId="3BF0237A" w14:textId="77777777" w14:noSpellErr="1">
            <w:pPr>
              <w:pStyle w:val="INDICATORTEXT"/>
              <w:spacing w:before="0" w:after="0"/>
              <w:cnfStyle w:val="000000100000" w:firstRow="0" w:lastRow="0" w:firstColumn="0" w:lastColumn="0" w:oddVBand="0" w:evenVBand="0" w:oddHBand="1" w:evenHBand="0" w:firstRowFirstColumn="0" w:firstRowLastColumn="0" w:lastRowFirstColumn="0" w:lastRowLastColumn="0"/>
            </w:pPr>
            <w:r w:rsidR="3B8B009E">
              <w:rPr/>
              <w:t>[same as above]</w:t>
            </w:r>
          </w:p>
        </w:tc>
        <w:tc>
          <w:tcPr>
            <w:cnfStyle w:val="000000000000" w:firstRow="0" w:lastRow="0" w:firstColumn="0" w:lastColumn="0" w:oddVBand="0" w:evenVBand="0" w:oddHBand="0" w:evenHBand="0" w:firstRowFirstColumn="0" w:firstRowLastColumn="0" w:lastRowFirstColumn="0" w:lastRowLastColumn="0"/>
            <w:tcW w:w="1701"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C04FA5" w:rsidP="00C04FA5" w:rsidRDefault="00C04FA5" w14:paraId="068DC5C2" w14:textId="77777777">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474" w:type="dxa"/>
            <w:tcBorders>
              <w:top w:val="nil"/>
              <w:left w:val="single" w:color="A6A6A6" w:themeColor="background1" w:themeShade="A6" w:sz="4" w:space="0"/>
              <w:bottom w:val="single" w:color="A6A6A6" w:themeColor="background1" w:themeShade="A6" w:sz="4" w:space="0"/>
              <w:right w:val="single" w:color="D9D9D9" w:themeColor="background1" w:themeShade="D9" w:sz="4" w:space="0"/>
            </w:tcBorders>
            <w:shd w:val="clear" w:color="auto" w:fill="auto"/>
            <w:tcMar/>
          </w:tcPr>
          <w:p w:rsidRPr="00680D45" w:rsidR="00C04FA5" w:rsidP="00C04FA5" w:rsidRDefault="00C04FA5" w14:paraId="07E84D11"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1361"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Mar/>
          </w:tcPr>
          <w:p w:rsidRPr="00680D45" w:rsidR="00C04FA5" w:rsidP="00C04FA5" w:rsidRDefault="00C04FA5" w14:paraId="75E13161"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C04FA5" w:rsidTr="3B8B009E" w14:paraId="618701E3"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tcBorders>
            <w:tcMar/>
          </w:tcPr>
          <w:p w:rsidRPr="00AE100E" w:rsidR="00C04FA5" w:rsidP="3B8B009E" w:rsidRDefault="00C04FA5" w14:paraId="696833AC"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26.2</w:t>
            </w:r>
          </w:p>
        </w:tc>
        <w:tc>
          <w:tcPr>
            <w:cnfStyle w:val="000000000000" w:firstRow="0" w:lastRow="0" w:firstColumn="0" w:lastColumn="0" w:oddVBand="0" w:evenVBand="0" w:oddHBand="0" w:evenHBand="0" w:firstRowFirstColumn="0" w:firstRowLastColumn="0" w:lastRowFirstColumn="0" w:lastRowLastColumn="0"/>
            <w:tcW w:w="8090" w:type="dxa"/>
            <w:gridSpan w:val="5"/>
            <w:tcBorders>
              <w:top w:val="single" w:color="5A5A5A" w:sz="4" w:space="0"/>
              <w:right w:val="single" w:color="595959" w:themeColor="text1" w:themeTint="A6" w:sz="4" w:space="0"/>
            </w:tcBorders>
            <w:shd w:val="clear" w:color="auto" w:fill="F2F2F2" w:themeFill="background1" w:themeFillShade="F2"/>
            <w:tcMar/>
          </w:tcPr>
          <w:p w:rsidR="00C04FA5" w:rsidP="00C04FA5" w:rsidRDefault="00C04FA5" w14:paraId="5D934B10"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Additional information.</w:t>
            </w:r>
          </w:p>
          <w:p w:rsidRPr="00EF652A" w:rsidR="00C04FA5" w:rsidP="00C04FA5" w:rsidRDefault="00C04FA5" w14:paraId="76B38F2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C04FA5" w:rsidTr="3B8B009E" w14:paraId="1FF9CF00"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color="5A5A5A" w:sz="4" w:space="0"/>
            </w:tcBorders>
            <w:tcMar/>
          </w:tcPr>
          <w:p w:rsidRPr="00AE100E" w:rsidR="00C04FA5" w:rsidP="00C04FA5" w:rsidRDefault="00C04FA5" w14:paraId="1360491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5"/>
            <w:tcBorders>
              <w:top w:val="nil"/>
              <w:bottom w:val="single" w:color="5A5A5A" w:sz="4" w:space="0"/>
              <w:right w:val="single" w:color="595959" w:themeColor="text1" w:themeTint="A6" w:sz="4" w:space="0"/>
            </w:tcBorders>
            <w:shd w:val="clear" w:color="auto" w:fill="auto"/>
            <w:tcMar/>
          </w:tcPr>
          <w:p w:rsidRPr="00986592" w:rsidR="00C04FA5" w:rsidP="00C04FA5" w:rsidRDefault="00C04FA5" w14:paraId="6FE0D936"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C04FA5" w:rsidP="00C04FA5" w:rsidRDefault="00C04FA5" w14:paraId="4D86F982" w14:textId="77777777">
      <w:pPr>
        <w:pStyle w:val="INDICATORNUMBER"/>
      </w:pPr>
    </w:p>
    <w:tbl>
      <w:tblPr>
        <w:tblStyle w:val="SubSectionMISCTableVOLUNTARY"/>
        <w:tblW w:w="9214" w:type="dxa"/>
        <w:tblInd w:w="5" w:type="dxa"/>
        <w:tblLook w:val="06A0" w:firstRow="1" w:lastRow="0" w:firstColumn="1" w:lastColumn="0" w:noHBand="1" w:noVBand="1"/>
      </w:tblPr>
      <w:tblGrid>
        <w:gridCol w:w="1124"/>
        <w:gridCol w:w="8090"/>
      </w:tblGrid>
      <w:tr w:rsidR="00C04FA5" w:rsidTr="3B8B009E" w14:paraId="32249F7D"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shd w:val="clear" w:color="auto" w:fill="606060"/>
            <w:tcMar/>
          </w:tcPr>
          <w:p w:rsidRPr="00191BC1" w:rsidR="00C04FA5" w:rsidP="3B8B009E" w:rsidRDefault="00C04FA5" w14:paraId="4E1EC725"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b w:val="0"/>
                <w:bCs w:val="0"/>
                <w:i w:val="0"/>
                <w:iCs w:val="0"/>
                <w:color w:val="FFFFFF" w:themeColor="background1" w:themeTint="FF" w:themeShade="FF"/>
              </w:rPr>
              <w:t xml:space="preserve">LEA </w:t>
            </w:r>
            <w:r w:rsidRPr="3B8B009E" w:rsidR="3B8B009E">
              <w:rPr>
                <w:rStyle w:val="IntenseEmphasis"/>
                <w:b w:val="0"/>
                <w:bCs w:val="0"/>
                <w:i w:val="0"/>
                <w:iCs w:val="0"/>
                <w:color w:val="FFFFFF" w:themeColor="background1" w:themeTint="FF" w:themeShade="FF"/>
              </w:rPr>
              <w:t>26</w:t>
            </w:r>
          </w:p>
        </w:tc>
        <w:tc>
          <w:tcPr>
            <w:cnfStyle w:val="000000000000" w:firstRow="0" w:lastRow="0" w:firstColumn="0" w:lastColumn="0" w:oddVBand="0" w:evenVBand="0" w:oddHBand="0" w:evenHBand="0" w:firstRowFirstColumn="0" w:firstRowLastColumn="0" w:lastRowFirstColumn="0" w:lastRowLastColumn="0"/>
            <w:tcW w:w="8090" w:type="dxa"/>
            <w:tcMar/>
          </w:tcPr>
          <w:p w:rsidRPr="00191BC1" w:rsidR="00C04FA5" w:rsidP="3B8B009E" w:rsidRDefault="00C04FA5" w14:paraId="0DCAA4E5"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CF025D" w:rsidR="00C04FA5" w:rsidTr="3B8B009E" w14:paraId="48CCF94D"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bottom w:val="single" w:color="595959" w:themeColor="text1" w:themeTint="A6" w:sz="4" w:space="0"/>
            </w:tcBorders>
            <w:tcMar/>
          </w:tcPr>
          <w:p w:rsidRPr="000D72DF" w:rsidR="00C04FA5" w:rsidP="3B8B009E" w:rsidRDefault="00C04FA5" w14:paraId="42073E06"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w:t>
            </w:r>
            <w:r w:rsidRPr="3B8B009E" w:rsidR="3B8B009E">
              <w:rPr>
                <w:rStyle w:val="IntenseEmphasis"/>
                <w:b w:val="1"/>
                <w:bCs w:val="1"/>
                <w:i w:val="0"/>
                <w:iCs w:val="0"/>
                <w:color w:val="595959" w:themeColor="text1" w:themeTint="A6" w:themeShade="FF"/>
              </w:rPr>
              <w:t>EA 26</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95959" w:themeColor="text1" w:themeTint="A6" w:sz="4" w:space="0"/>
              <w:bottom w:val="single" w:color="595959" w:themeColor="text1" w:themeTint="A6" w:sz="4" w:space="0"/>
            </w:tcBorders>
            <w:tcMar/>
          </w:tcPr>
          <w:p w:rsidRPr="000D05F6" w:rsidR="00C04FA5" w:rsidP="3B8B009E" w:rsidRDefault="00C04FA5" w14:paraId="2AE34E30"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Number of Examples</w:t>
            </w:r>
          </w:p>
          <w:p w:rsidR="00C04FA5" w:rsidP="00C04FA5" w:rsidRDefault="00C04FA5" w14:paraId="6D3B5164"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The number of examples that </w:t>
            </w:r>
            <w:r w:rsidR="3B8B009E">
              <w:rPr/>
              <w:t>you</w:t>
            </w:r>
            <w:r w:rsidR="3B8B009E">
              <w:rPr/>
              <w:t xml:space="preserve"> provide will depend on how </w:t>
            </w:r>
            <w:r w:rsidR="3B8B009E">
              <w:rPr/>
              <w:t xml:space="preserve">you </w:t>
            </w:r>
            <w:r w:rsidR="3B8B009E">
              <w:rPr/>
              <w:t xml:space="preserve">structure </w:t>
            </w:r>
            <w:r w:rsidR="3B8B009E">
              <w:rPr/>
              <w:t>your</w:t>
            </w:r>
            <w:r w:rsidR="3B8B009E">
              <w:rPr/>
              <w:t xml:space="preserve"> voting activities. We suggest that </w:t>
            </w:r>
            <w:r w:rsidR="3B8B009E">
              <w:rPr/>
              <w:t>you</w:t>
            </w:r>
            <w:r w:rsidR="3B8B009E">
              <w:rPr/>
              <w:t xml:space="preserve"> provide at least three, and up to </w:t>
            </w:r>
            <w:r w:rsidR="3B8B009E">
              <w:rPr/>
              <w:t>10,</w:t>
            </w:r>
            <w:r w:rsidR="3B8B009E">
              <w:rPr/>
              <w:t xml:space="preserve"> examples. As far as </w:t>
            </w:r>
            <w:r w:rsidR="3B8B009E">
              <w:rPr/>
              <w:t xml:space="preserve">is </w:t>
            </w:r>
            <w:r w:rsidR="3B8B009E">
              <w:rPr/>
              <w:t xml:space="preserve">practicable, these examples should be chosen to provide a rounded picture of </w:t>
            </w:r>
            <w:r w:rsidR="3B8B009E">
              <w:rPr/>
              <w:t>your</w:t>
            </w:r>
            <w:r w:rsidR="3B8B009E">
              <w:rPr/>
              <w:t xml:space="preserve"> organisation’s voting activities. </w:t>
            </w:r>
          </w:p>
          <w:p w:rsidRPr="000D05F6" w:rsidR="00C04FA5" w:rsidP="3B8B009E" w:rsidRDefault="00C04FA5" w14:paraId="17AE4DE2"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Topic or ESG issue</w:t>
            </w:r>
          </w:p>
          <w:p w:rsidRPr="00F80163" w:rsidR="00C04FA5" w:rsidP="00C04FA5" w:rsidRDefault="00C04FA5" w14:paraId="14EEA7F4"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Specify if E, S, and/or G and the issue addressed. </w:t>
            </w:r>
          </w:p>
          <w:p w:rsidRPr="000D05F6" w:rsidR="00C04FA5" w:rsidP="3B8B009E" w:rsidRDefault="00C04FA5" w14:paraId="22ADEEBE"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Decision made by</w:t>
            </w:r>
          </w:p>
          <w:p w:rsidRPr="00F80163" w:rsidR="00C04FA5" w:rsidP="00C04FA5" w:rsidRDefault="00C04FA5" w14:paraId="05ACC43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Select whether </w:t>
            </w:r>
            <w:r w:rsidR="3B8B009E">
              <w:rPr/>
              <w:t xml:space="preserve">the </w:t>
            </w:r>
            <w:r w:rsidR="3B8B009E">
              <w:rPr/>
              <w:t>vot</w:t>
            </w:r>
            <w:r w:rsidR="3B8B009E">
              <w:rPr/>
              <w:t>ing decision</w:t>
            </w:r>
            <w:r w:rsidR="3B8B009E">
              <w:rPr/>
              <w:t xml:space="preserve"> was </w:t>
            </w:r>
            <w:r w:rsidR="3B8B009E">
              <w:rPr/>
              <w:t>made</w:t>
            </w:r>
            <w:r w:rsidR="3B8B009E">
              <w:rPr/>
              <w:t xml:space="preserve"> internally or by a </w:t>
            </w:r>
            <w:r w:rsidR="3B8B009E">
              <w:rPr/>
              <w:t>s</w:t>
            </w:r>
            <w:r w:rsidR="3B8B009E">
              <w:rPr/>
              <w:t xml:space="preserve">ervice </w:t>
            </w:r>
            <w:r w:rsidR="3B8B009E">
              <w:rPr/>
              <w:t>p</w:t>
            </w:r>
            <w:r w:rsidR="3B8B009E">
              <w:rPr/>
              <w:t>rovider</w:t>
            </w:r>
            <w:r w:rsidR="3B8B009E">
              <w:rPr/>
              <w:t>.</w:t>
            </w:r>
          </w:p>
          <w:p w:rsidRPr="000D05F6" w:rsidR="00C04FA5" w:rsidP="3B8B009E" w:rsidRDefault="00C04FA5" w14:paraId="4FF05FF9"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Objectives</w:t>
            </w:r>
          </w:p>
          <w:p w:rsidR="00C04FA5" w:rsidP="00C04FA5" w:rsidRDefault="00C04FA5" w14:paraId="539EC62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Describe the v</w:t>
            </w:r>
            <w:r w:rsidR="3B8B009E">
              <w:rPr/>
              <w:t xml:space="preserve">oting </w:t>
            </w:r>
            <w:r w:rsidR="3B8B009E">
              <w:rPr/>
              <w:t>outcome you expected</w:t>
            </w:r>
            <w:r w:rsidR="3B8B009E">
              <w:rPr/>
              <w:t xml:space="preserve"> and </w:t>
            </w:r>
            <w:r w:rsidR="3B8B009E">
              <w:rPr/>
              <w:t xml:space="preserve">any underlying </w:t>
            </w:r>
            <w:r w:rsidR="3B8B009E">
              <w:rPr/>
              <w:t>motivation</w:t>
            </w:r>
            <w:r w:rsidR="3B8B009E">
              <w:rPr/>
              <w:t>s for voting in this way.</w:t>
            </w:r>
            <w:r w:rsidR="3B8B009E">
              <w:rPr/>
              <w:t xml:space="preserve"> </w:t>
            </w:r>
          </w:p>
          <w:p w:rsidRPr="000D05F6" w:rsidR="00C04FA5" w:rsidP="3B8B009E" w:rsidRDefault="00C04FA5" w14:paraId="0D256359"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Scope and process</w:t>
            </w:r>
          </w:p>
          <w:p w:rsidRPr="00F80163" w:rsidR="00C04FA5" w:rsidP="00C04FA5" w:rsidRDefault="00C04FA5" w14:paraId="6E610D3E"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For example, you might indicate if (before or after) the company was informed of your voting decision, how the decision was taken, the nu</w:t>
            </w:r>
            <w:r w:rsidR="3B8B009E">
              <w:rPr/>
              <w:t xml:space="preserve">mber of companies </w:t>
            </w:r>
            <w:r w:rsidR="3B8B009E">
              <w:rPr/>
              <w:t xml:space="preserve">the </w:t>
            </w:r>
            <w:r w:rsidR="3B8B009E">
              <w:rPr/>
              <w:t>voting topic applied to</w:t>
            </w:r>
            <w:r w:rsidR="3B8B009E">
              <w:rPr/>
              <w:t xml:space="preserve"> and the AUM they represent.</w:t>
            </w:r>
          </w:p>
          <w:p w:rsidRPr="000D05F6" w:rsidR="00C04FA5" w:rsidP="3B8B009E" w:rsidRDefault="00C04FA5" w14:paraId="1C460168"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3B8B009E" w:rsidR="3B8B009E">
              <w:rPr>
                <w:i w:val="1"/>
                <w:iCs w:val="1"/>
              </w:rPr>
              <w:t>Outcomes</w:t>
            </w:r>
          </w:p>
          <w:p w:rsidRPr="00CF025D" w:rsidR="00C04FA5" w:rsidP="3B8B009E" w:rsidRDefault="00C04FA5" w14:paraId="44B0AC40" w14:textId="77777777"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3B8B009E">
              <w:rPr/>
              <w:t>D</w:t>
            </w:r>
            <w:r w:rsidR="3B8B009E">
              <w:rPr/>
              <w:t>escribe the changes, if any, in corporate practice that resulted from the voting decision</w:t>
            </w:r>
            <w:r w:rsidR="3B8B009E">
              <w:rPr/>
              <w:t>.</w:t>
            </w:r>
          </w:p>
        </w:tc>
      </w:tr>
    </w:tbl>
    <w:p w:rsidR="00C04FA5" w:rsidP="00C04FA5" w:rsidRDefault="00C04FA5" w14:paraId="7A84E7F2" w14:textId="77777777"/>
    <w:p w:rsidR="00C04FA5" w:rsidP="00C04FA5" w:rsidRDefault="00C04FA5" w14:paraId="57C31B1C" w14:textId="77777777">
      <w:r>
        <w:br w:type="page"/>
      </w:r>
    </w:p>
    <w:tbl>
      <w:tblPr>
        <w:tblStyle w:val="SubSectionIndicatorTableVOLUNTARY"/>
        <w:tblW w:w="9342" w:type="dxa"/>
        <w:tblInd w:w="5" w:type="dxa"/>
        <w:tblLayout w:type="fixed"/>
        <w:tblLook w:val="04A0" w:firstRow="1" w:lastRow="0" w:firstColumn="1" w:lastColumn="0" w:noHBand="0" w:noVBand="1"/>
      </w:tblPr>
      <w:tblGrid>
        <w:gridCol w:w="1370"/>
        <w:gridCol w:w="1030"/>
        <w:gridCol w:w="1418"/>
        <w:gridCol w:w="2126"/>
        <w:gridCol w:w="3398"/>
      </w:tblGrid>
      <w:tr w:rsidR="00C04FA5" w:rsidTr="3B8B009E" w14:paraId="11CF40A0" w14:textId="77777777">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342" w:type="dxa"/>
            <w:gridSpan w:val="5"/>
            <w:tcBorders>
              <w:top w:val="single" w:color="595959" w:themeColor="text1" w:themeTint="A6" w:sz="4" w:space="0"/>
              <w:bottom w:val="single" w:color="595959" w:themeColor="text1" w:themeTint="A6" w:sz="4" w:space="0"/>
              <w:right w:val="single" w:color="595959" w:themeColor="text1" w:themeTint="A6" w:sz="4" w:space="0"/>
            </w:tcBorders>
            <w:shd w:val="clear" w:color="auto" w:fill="A6A6A6" w:themeFill="background1" w:themeFillShade="A6"/>
            <w:tcMar/>
          </w:tcPr>
          <w:p w:rsidRPr="00616592" w:rsidR="00C04FA5" w:rsidP="3B8B009E" w:rsidRDefault="00575FF6" w14:paraId="72F3E619" w14:textId="309672F2" w14:noSpellErr="1">
            <w:pPr>
              <w:spacing w:after="0" w:line="240" w:lineRule="auto"/>
              <w:rPr>
                <w:b w:val="1"/>
                <w:bCs w:val="1"/>
              </w:rPr>
            </w:pPr>
            <w:r w:rsidRPr="3B8B009E" w:rsidR="3B8B009E">
              <w:rPr>
                <w:b w:val="1"/>
                <w:bCs w:val="1"/>
              </w:rPr>
              <w:t>EXAMPLE</w:t>
            </w:r>
          </w:p>
        </w:tc>
      </w:tr>
      <w:tr w:rsidR="00C04FA5" w:rsidTr="3B8B009E" w14:paraId="7AE39015"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70" w:type="dxa"/>
            <w:tcBorders>
              <w:top w:val="single" w:color="595959" w:themeColor="text1" w:themeTint="A6" w:sz="4" w:space="0"/>
              <w:bottom w:val="single" w:color="595959" w:themeColor="text1" w:themeTint="A6" w:sz="4" w:space="0"/>
              <w:right w:val="single" w:color="FFFFFF" w:themeColor="background1" w:sz="4" w:space="0"/>
            </w:tcBorders>
            <w:shd w:val="clear" w:color="auto" w:fill="BFBFBF" w:themeFill="background1" w:themeFillShade="BF"/>
            <w:tcMar/>
          </w:tcPr>
          <w:p w:rsidRPr="00575FF6" w:rsidR="00C04FA5" w:rsidP="3B8B009E" w:rsidRDefault="00C04FA5" w14:paraId="56EEF132" w14:textId="77777777" w14:noSpellErr="1">
            <w:pPr>
              <w:pStyle w:val="INDICATORTEXT"/>
              <w:rPr>
                <w:b w:val="1"/>
                <w:bCs w:val="1"/>
                <w:color w:val="FFFFFF" w:themeColor="background1" w:themeTint="FF" w:themeShade="FF"/>
              </w:rPr>
            </w:pPr>
            <w:r w:rsidRPr="3B8B009E" w:rsidR="3B8B009E">
              <w:rPr>
                <w:b w:val="1"/>
                <w:bCs w:val="1"/>
                <w:color w:val="FFFFFF" w:themeColor="background1" w:themeTint="FF" w:themeShade="FF"/>
              </w:rPr>
              <w:t>Topic or ESG issue</w:t>
            </w:r>
          </w:p>
        </w:tc>
        <w:tc>
          <w:tcPr>
            <w:cnfStyle w:val="000000000000" w:firstRow="0" w:lastRow="0" w:firstColumn="0" w:lastColumn="0" w:oddVBand="0" w:evenVBand="0" w:oddHBand="0" w:evenHBand="0" w:firstRowFirstColumn="0" w:firstRowLastColumn="0" w:lastRowFirstColumn="0" w:lastRowLastColumn="0"/>
            <w:tcW w:w="1030" w:type="dxa"/>
            <w:tcBorders>
              <w:top w:val="single" w:color="595959" w:themeColor="text1" w:themeTint="A6" w:sz="4" w:space="0"/>
              <w:left w:val="single" w:color="FFFFFF" w:themeColor="background1" w:sz="4" w:space="0"/>
              <w:bottom w:val="single" w:color="595959" w:themeColor="text1" w:themeTint="A6" w:sz="4" w:space="0"/>
              <w:right w:val="single" w:color="FFFFFF" w:themeColor="background1" w:sz="4" w:space="0"/>
            </w:tcBorders>
            <w:shd w:val="clear" w:color="auto" w:fill="BFBFBF" w:themeFill="background1" w:themeFillShade="BF"/>
            <w:tcMar/>
          </w:tcPr>
          <w:p w:rsidRPr="00575FF6" w:rsidR="00C04FA5" w:rsidP="3B8B009E" w:rsidRDefault="00C04FA5" w14:paraId="27A7F869"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color w:val="FFFFFF" w:themeColor="background1" w:themeTint="FF" w:themeShade="FF"/>
              </w:rPr>
            </w:pPr>
            <w:r w:rsidRPr="3B8B009E" w:rsidR="3B8B009E">
              <w:rPr>
                <w:b w:val="1"/>
                <w:bCs w:val="1"/>
                <w:color w:val="FFFFFF" w:themeColor="background1" w:themeTint="FF" w:themeShade="FF"/>
              </w:rPr>
              <w:t>Decision made by</w:t>
            </w:r>
          </w:p>
        </w:tc>
        <w:tc>
          <w:tcPr>
            <w:cnfStyle w:val="000000000000" w:firstRow="0" w:lastRow="0" w:firstColumn="0" w:lastColumn="0" w:oddVBand="0" w:evenVBand="0" w:oddHBand="0" w:evenHBand="0" w:firstRowFirstColumn="0" w:firstRowLastColumn="0" w:lastRowFirstColumn="0" w:lastRowLastColumn="0"/>
            <w:tcW w:w="1418" w:type="dxa"/>
            <w:tcBorders>
              <w:top w:val="single" w:color="595959" w:themeColor="text1" w:themeTint="A6" w:sz="4" w:space="0"/>
              <w:left w:val="single" w:color="FFFFFF" w:themeColor="background1" w:sz="4" w:space="0"/>
              <w:bottom w:val="single" w:color="595959" w:themeColor="text1" w:themeTint="A6" w:sz="4" w:space="0"/>
              <w:right w:val="single" w:color="FFFFFF" w:themeColor="background1" w:sz="4" w:space="0"/>
            </w:tcBorders>
            <w:shd w:val="clear" w:color="auto" w:fill="BFBFBF" w:themeFill="background1" w:themeFillShade="BF"/>
            <w:tcMar/>
          </w:tcPr>
          <w:p w:rsidRPr="00575FF6" w:rsidR="00C04FA5" w:rsidP="3B8B009E" w:rsidRDefault="00C04FA5" w14:paraId="71F1A789"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color w:val="FFFFFF" w:themeColor="background1" w:themeTint="FF" w:themeShade="FF"/>
              </w:rPr>
            </w:pPr>
            <w:r w:rsidRPr="3B8B009E" w:rsidR="3B8B009E">
              <w:rPr>
                <w:b w:val="1"/>
                <w:bCs w:val="1"/>
                <w:color w:val="FFFFFF" w:themeColor="background1" w:themeTint="FF" w:themeShade="FF"/>
              </w:rPr>
              <w:t>Objectives</w:t>
            </w:r>
          </w:p>
        </w:tc>
        <w:tc>
          <w:tcPr>
            <w:cnfStyle w:val="000000000000" w:firstRow="0" w:lastRow="0" w:firstColumn="0" w:lastColumn="0" w:oddVBand="0" w:evenVBand="0" w:oddHBand="0" w:evenHBand="0" w:firstRowFirstColumn="0" w:firstRowLastColumn="0" w:lastRowFirstColumn="0" w:lastRowLastColumn="0"/>
            <w:tcW w:w="2126" w:type="dxa"/>
            <w:tcBorders>
              <w:top w:val="single" w:color="595959" w:themeColor="text1" w:themeTint="A6" w:sz="4" w:space="0"/>
              <w:left w:val="single" w:color="FFFFFF" w:themeColor="background1" w:sz="4" w:space="0"/>
              <w:bottom w:val="single" w:color="595959" w:themeColor="text1" w:themeTint="A6" w:sz="4" w:space="0"/>
              <w:right w:val="single" w:color="FFFFFF" w:themeColor="background1" w:sz="4" w:space="0"/>
            </w:tcBorders>
            <w:shd w:val="clear" w:color="auto" w:fill="BFBFBF" w:themeFill="background1" w:themeFillShade="BF"/>
            <w:tcMar/>
          </w:tcPr>
          <w:p w:rsidRPr="00575FF6" w:rsidR="00C04FA5" w:rsidP="3B8B009E" w:rsidRDefault="00C04FA5" w14:paraId="5EB53957"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color w:val="FFFFFF" w:themeColor="background1" w:themeTint="FF" w:themeShade="FF"/>
              </w:rPr>
            </w:pPr>
            <w:r w:rsidRPr="3B8B009E" w:rsidR="3B8B009E">
              <w:rPr>
                <w:b w:val="1"/>
                <w:bCs w:val="1"/>
                <w:color w:val="FFFFFF" w:themeColor="background1" w:themeTint="FF" w:themeShade="FF"/>
              </w:rPr>
              <w:t>Scope and Process</w:t>
            </w:r>
          </w:p>
        </w:tc>
        <w:tc>
          <w:tcPr>
            <w:cnfStyle w:val="000000000000" w:firstRow="0" w:lastRow="0" w:firstColumn="0" w:lastColumn="0" w:oddVBand="0" w:evenVBand="0" w:oddHBand="0" w:evenHBand="0" w:firstRowFirstColumn="0" w:firstRowLastColumn="0" w:lastRowFirstColumn="0" w:lastRowLastColumn="0"/>
            <w:tcW w:w="3398" w:type="dxa"/>
            <w:tcBorders>
              <w:top w:val="single" w:color="595959" w:themeColor="text1" w:themeTint="A6" w:sz="4" w:space="0"/>
              <w:left w:val="single" w:color="FFFFFF" w:themeColor="background1" w:sz="4" w:space="0"/>
              <w:bottom w:val="single" w:color="595959" w:themeColor="text1" w:themeTint="A6" w:sz="4" w:space="0"/>
              <w:right w:val="single" w:color="595959" w:themeColor="text1" w:themeTint="A6" w:sz="4" w:space="0"/>
            </w:tcBorders>
            <w:shd w:val="clear" w:color="auto" w:fill="BFBFBF" w:themeFill="background1" w:themeFillShade="BF"/>
            <w:tcMar/>
          </w:tcPr>
          <w:p w:rsidRPr="00575FF6" w:rsidR="00C04FA5" w:rsidP="3B8B009E" w:rsidRDefault="00C04FA5" w14:paraId="6965A122"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color w:val="FFFFFF" w:themeColor="background1" w:themeTint="FF" w:themeShade="FF"/>
              </w:rPr>
            </w:pPr>
            <w:r w:rsidRPr="3B8B009E" w:rsidR="3B8B009E">
              <w:rPr>
                <w:b w:val="1"/>
                <w:bCs w:val="1"/>
                <w:color w:val="FFFFFF" w:themeColor="background1" w:themeTint="FF" w:themeShade="FF"/>
              </w:rPr>
              <w:t>Outcomes</w:t>
            </w:r>
          </w:p>
        </w:tc>
      </w:tr>
      <w:tr w:rsidR="00C04FA5" w:rsidTr="3B8B009E" w14:paraId="5E0C0F34" w14:textId="77777777">
        <w:trPr>
          <w:trHeight w:val="340"/>
        </w:trPr>
        <w:tc>
          <w:tcPr>
            <w:cnfStyle w:val="001000000000" w:firstRow="0" w:lastRow="0" w:firstColumn="1" w:lastColumn="0" w:oddVBand="0" w:evenVBand="0" w:oddHBand="0" w:evenHBand="0" w:firstRowFirstColumn="0" w:firstRowLastColumn="0" w:lastRowFirstColumn="0" w:lastRowLastColumn="0"/>
            <w:tcW w:w="1370" w:type="dxa"/>
            <w:tcBorders>
              <w:top w:val="single" w:color="595959" w:themeColor="text1" w:themeTint="A6" w:sz="4" w:space="0"/>
              <w:bottom w:val="single" w:color="595959" w:themeColor="text1" w:themeTint="A6" w:sz="4" w:space="0"/>
              <w:right w:val="single" w:color="A6A6A6" w:themeColor="background1" w:themeShade="A6" w:sz="4" w:space="0"/>
            </w:tcBorders>
            <w:shd w:val="clear" w:color="auto" w:fill="auto"/>
            <w:tcMar/>
            <w:vAlign w:val="top"/>
          </w:tcPr>
          <w:p w:rsidRPr="004936FF" w:rsidR="00C04FA5" w:rsidP="00C04FA5" w:rsidRDefault="00C04FA5" w14:paraId="071B63B4" w14:textId="77777777" w14:noSpellErr="1">
            <w:pPr>
              <w:pStyle w:val="INDICATORTEXT"/>
              <w:rPr>
                <w:bCs/>
                <w:szCs w:val="18"/>
              </w:rPr>
            </w:pPr>
            <w:r w:rsidR="3B8B009E">
              <w:rPr/>
              <w:t>Executive remuneration</w:t>
            </w:r>
          </w:p>
        </w:tc>
        <w:tc>
          <w:tcPr>
            <w:cnfStyle w:val="000000000000" w:firstRow="0" w:lastRow="0" w:firstColumn="0" w:lastColumn="0" w:oddVBand="0" w:evenVBand="0" w:oddHBand="0" w:evenHBand="0" w:firstRowFirstColumn="0" w:firstRowLastColumn="0" w:lastRowFirstColumn="0" w:lastRowLastColumn="0"/>
            <w:tcW w:w="1030" w:type="dxa"/>
            <w:tcBorders>
              <w:top w:val="single" w:color="595959" w:themeColor="text1" w:themeTint="A6" w:sz="4" w:space="0"/>
              <w:left w:val="single" w:color="A6A6A6" w:themeColor="background1" w:themeShade="A6" w:sz="4" w:space="0"/>
              <w:bottom w:val="single" w:color="595959" w:themeColor="text1" w:themeTint="A6" w:sz="4" w:space="0"/>
              <w:right w:val="single" w:color="A6A6A6" w:themeColor="background1" w:themeShade="A6" w:sz="4" w:space="0"/>
            </w:tcBorders>
            <w:shd w:val="clear" w:color="auto" w:fill="auto"/>
            <w:tcMar/>
            <w:vAlign w:val="top"/>
          </w:tcPr>
          <w:p w:rsidRPr="004936FF" w:rsidR="00C04FA5" w:rsidP="00C04FA5" w:rsidRDefault="00C04FA5" w14:paraId="40CC9D6C"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Internal staff</w:t>
            </w:r>
          </w:p>
        </w:tc>
        <w:tc>
          <w:tcPr>
            <w:cnfStyle w:val="000000000000" w:firstRow="0" w:lastRow="0" w:firstColumn="0" w:lastColumn="0" w:oddVBand="0" w:evenVBand="0" w:oddHBand="0" w:evenHBand="0" w:firstRowFirstColumn="0" w:firstRowLastColumn="0" w:lastRowFirstColumn="0" w:lastRowLastColumn="0"/>
            <w:tcW w:w="1418" w:type="dxa"/>
            <w:tcBorders>
              <w:top w:val="single" w:color="595959" w:themeColor="text1" w:themeTint="A6" w:sz="4" w:space="0"/>
              <w:left w:val="single" w:color="A6A6A6" w:themeColor="background1" w:themeShade="A6" w:sz="4" w:space="0"/>
              <w:bottom w:val="single" w:color="595959" w:themeColor="text1" w:themeTint="A6" w:sz="4" w:space="0"/>
              <w:right w:val="single" w:color="A6A6A6" w:themeColor="background1" w:themeShade="A6" w:sz="4" w:space="0"/>
            </w:tcBorders>
            <w:shd w:val="clear" w:color="auto" w:fill="auto"/>
            <w:tcMar/>
            <w:vAlign w:val="top"/>
          </w:tcPr>
          <w:p w:rsidRPr="004936FF" w:rsidR="00C04FA5" w:rsidP="00C04FA5" w:rsidRDefault="00C04FA5" w14:paraId="04C01872"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To ensure that executive remuneration is aligned with shareholder interests</w:t>
            </w:r>
          </w:p>
        </w:tc>
        <w:tc>
          <w:tcPr>
            <w:cnfStyle w:val="000000000000" w:firstRow="0" w:lastRow="0" w:firstColumn="0" w:lastColumn="0" w:oddVBand="0" w:evenVBand="0" w:oddHBand="0" w:evenHBand="0" w:firstRowFirstColumn="0" w:firstRowLastColumn="0" w:lastRowFirstColumn="0" w:lastRowLastColumn="0"/>
            <w:tcW w:w="2126" w:type="dxa"/>
            <w:tcBorders>
              <w:top w:val="single" w:color="595959" w:themeColor="text1" w:themeTint="A6" w:sz="4" w:space="0"/>
              <w:left w:val="single" w:color="A6A6A6" w:themeColor="background1" w:themeShade="A6" w:sz="4" w:space="0"/>
              <w:bottom w:val="single" w:color="595959" w:themeColor="text1" w:themeTint="A6" w:sz="4" w:space="0"/>
              <w:right w:val="single" w:color="D9D9D9" w:themeColor="background1" w:themeShade="D9" w:sz="4" w:space="0"/>
            </w:tcBorders>
            <w:shd w:val="clear" w:color="auto" w:fill="auto"/>
            <w:tcMar/>
            <w:vAlign w:val="top"/>
          </w:tcPr>
          <w:p w:rsidRPr="004936FF" w:rsidR="00C04FA5" w:rsidP="00C04FA5" w:rsidRDefault="00C04FA5" w14:paraId="58768995"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We focused on AIM-listed companies held in our small cap funds (a total of approximately 25 companies) and decided to vote against 8 remuneration packages.</w:t>
            </w:r>
          </w:p>
        </w:tc>
        <w:tc>
          <w:tcPr>
            <w:cnfStyle w:val="000000000000" w:firstRow="0" w:lastRow="0" w:firstColumn="0" w:lastColumn="0" w:oddVBand="0" w:evenVBand="0" w:oddHBand="0" w:evenHBand="0" w:firstRowFirstColumn="0" w:firstRowLastColumn="0" w:lastRowFirstColumn="0" w:lastRowLastColumn="0"/>
            <w:tcW w:w="3398" w:type="dxa"/>
            <w:tcBorders>
              <w:top w:val="single" w:color="595959" w:themeColor="text1" w:themeTint="A6" w:sz="4" w:space="0"/>
              <w:left w:val="single" w:color="A6A6A6" w:themeColor="background1" w:themeShade="A6" w:sz="4" w:space="0"/>
              <w:bottom w:val="single" w:color="595959" w:themeColor="text1" w:themeTint="A6" w:sz="4" w:space="0"/>
              <w:right w:val="single" w:color="595959" w:themeColor="text1" w:themeTint="A6" w:sz="4" w:space="0"/>
            </w:tcBorders>
            <w:shd w:val="clear" w:color="auto" w:fill="auto"/>
            <w:tcMar/>
            <w:vAlign w:val="top"/>
          </w:tcPr>
          <w:p w:rsidRPr="004936FF" w:rsidR="00C04FA5" w:rsidP="00C04FA5" w:rsidRDefault="00C04FA5" w14:paraId="5688ED7F"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3B8B009E">
              <w:rPr/>
              <w:t>Following these votes, two companies engaged with us (see engagement section of this report) on how they can ensure that their remuneration practices are supported by investors, and they undertook to make changes prior to next year’s AGM.</w:t>
            </w:r>
          </w:p>
        </w:tc>
      </w:tr>
    </w:tbl>
    <w:p w:rsidR="00C04FA5" w:rsidP="00C04FA5" w:rsidRDefault="00C04FA5" w14:paraId="0FB03794" w14:textId="77777777">
      <w:pPr>
        <w:pStyle w:val="INDICATORNUMBER"/>
        <w:sectPr w:rsidR="00C04FA5" w:rsidSect="00644696">
          <w:headerReference w:type="default" r:id="rId43"/>
          <w:headerReference w:type="first" r:id="rId44"/>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C04FA5" w:rsidTr="3B8B009E" w14:paraId="03F9F095" w14:textId="77777777">
        <w:trPr>
          <w:trHeight w:val="387"/>
        </w:trPr>
        <w:tc>
          <w:tcPr>
            <w:cnfStyle w:val="000000000000" w:firstRow="0" w:lastRow="0" w:firstColumn="0" w:lastColumn="0" w:oddVBand="0" w:evenVBand="0" w:oddHBand="0" w:evenHBand="0" w:firstRowFirstColumn="0" w:firstRowLastColumn="0" w:lastRowFirstColumn="0" w:lastRowLastColumn="0"/>
            <w:tcW w:w="709" w:type="dxa"/>
            <w:tcMar/>
          </w:tcPr>
          <w:p w:rsidRPr="00ED1D5A" w:rsidR="00C04FA5" w:rsidP="00C04FA5" w:rsidRDefault="00C04FA5" w14:paraId="7650DBA4"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690656D3" wp14:editId="333DD80F">
                  <wp:extent cx="330200" cy="330200"/>
                  <wp:effectExtent l="0" t="0" r="0" b="0"/>
                  <wp:docPr id="23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Mar/>
          </w:tcPr>
          <w:p w:rsidRPr="00041E34" w:rsidR="00C04FA5" w:rsidP="3B8B009E" w:rsidRDefault="00C04FA5" w14:paraId="1707093C" w14:textId="77777777" w14:noSpellErr="1">
            <w:pPr>
              <w:pStyle w:val="Heading3"/>
              <w:outlineLvl w:val="2"/>
              <w:rPr>
                <w:rStyle w:val="IntenseEmphasis"/>
                <w:b w:val="1"/>
                <w:bCs w:val="1"/>
                <w:i w:val="0"/>
                <w:iCs w:val="0"/>
                <w:color w:val="FFFFFF" w:themeColor="background1" w:themeTint="FF" w:themeShade="FF"/>
              </w:rPr>
            </w:pPr>
            <w:bookmarkStart w:name="_Toc467226092" w:id="20"/>
            <w:r w:rsidRPr="3B8B009E">
              <w:rPr>
                <w:rStyle w:val="IntenseEmphasis"/>
                <w:b w:val="1"/>
                <w:bCs w:val="1"/>
                <w:i w:val="0"/>
                <w:iCs w:val="0"/>
                <w:color w:val="FFFFFF" w:themeColor="background1"/>
              </w:rPr>
              <w:t>COMMUNICATION</w:t>
            </w:r>
            <w:bookmarkEnd w:id="20"/>
          </w:p>
        </w:tc>
      </w:tr>
    </w:tbl>
    <w:p w:rsidR="00C04FA5" w:rsidP="00C04FA5" w:rsidRDefault="00C04FA5" w14:paraId="268F36EF" w14:textId="77777777">
      <w:pPr>
        <w:pStyle w:val="INDICATORNUMBER"/>
        <w:spacing w:before="0" w:after="0"/>
      </w:pPr>
    </w:p>
    <w:p w:rsidR="00C04FA5" w:rsidP="00C04FA5" w:rsidRDefault="00C04FA5" w14:paraId="5F3B2825" w14:textId="77777777">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04FA5" w:rsidTr="3B8B009E" w14:paraId="4F12EEC1"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04FA5" w:rsidP="00C04FA5" w:rsidRDefault="00C04FA5" w14:paraId="7B7FEB8E"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04FA5" w:rsidP="3B8B009E" w:rsidRDefault="00C04FA5" w14:paraId="757C97CD"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C04FA5" w:rsidP="3B8B009E" w:rsidRDefault="00C04FA5" w14:paraId="47D87EFF"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3B8B009E">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04FA5" w:rsidP="3B8B009E" w:rsidRDefault="00C04FA5" w14:paraId="578CC94A" w14:textId="77777777" w14:noSpellErr="1">
            <w:pPr>
              <w:widowControl/>
              <w:autoSpaceDE/>
              <w:autoSpaceDN/>
              <w:adjustRightInd/>
              <w:spacing w:after="0" w:line="240" w:lineRule="auto"/>
              <w:rPr>
                <w:rStyle w:val="IntenseEmphasis"/>
                <w:b w:val="0"/>
                <w:bCs w:val="0"/>
                <w:color w:val="FFFFFF" w:themeColor="background1" w:themeTint="FF" w:themeShade="FF"/>
              </w:rPr>
            </w:pPr>
            <w:r w:rsidR="3B8B009E">
              <w:rPr/>
              <w:t>Principle</w:t>
            </w:r>
          </w:p>
        </w:tc>
      </w:tr>
      <w:tr w:rsidR="00C04FA5" w:rsidTr="3B8B009E" w14:paraId="2DF4FEFA"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04FA5" w:rsidP="3B8B009E" w:rsidRDefault="00C04FA5" w14:paraId="245E37E8"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LEA 27</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04FA5" w:rsidP="3B8B009E" w:rsidRDefault="00C04FA5" w14:paraId="4D93984C"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C04FA5" w:rsidP="3B8B009E" w:rsidRDefault="00C04FA5" w14:paraId="32466D5B"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04FA5" w:rsidP="3B8B009E" w:rsidRDefault="00C04FA5" w14:paraId="52DE1C6A" w14:textId="77777777" w14:noSpellErr="1">
            <w:pPr>
              <w:pStyle w:val="SectionIndicatorHeaderText"/>
              <w:rPr>
                <w:rStyle w:val="IntenseEmphasis"/>
                <w:i w:val="0"/>
                <w:iCs w:val="0"/>
                <w:color w:val="FFFFFF" w:themeColor="background1" w:themeTint="FF" w:themeShade="FF"/>
              </w:rPr>
            </w:pPr>
            <w:r w:rsidRPr="3B8B009E" w:rsidR="3B8B009E">
              <w:rPr>
                <w:rStyle w:val="IntenseEmphasis"/>
                <w:i w:val="0"/>
                <w:iCs w:val="0"/>
                <w:color w:val="FFFFFF" w:themeColor="background1" w:themeTint="FF" w:themeShade="FF"/>
              </w:rPr>
              <w:t>PRI 2,6</w:t>
            </w:r>
          </w:p>
        </w:tc>
      </w:tr>
    </w:tbl>
    <w:p w:rsidR="00C04FA5" w:rsidP="00C04FA5" w:rsidRDefault="00C04FA5" w14:paraId="2AE688F3" w14:textId="77777777">
      <w:pPr>
        <w:pStyle w:val="INDICATORNUMBER"/>
        <w:spacing w:before="0" w:after="0"/>
      </w:pPr>
    </w:p>
    <w:p w:rsidR="00C04FA5" w:rsidP="00C04FA5" w:rsidRDefault="00C04FA5" w14:paraId="69209ABB" w14:textId="77777777">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C04FA5" w:rsidTr="3B8B009E" w14:paraId="31D9592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C04FA5" w:rsidP="3B8B009E" w:rsidRDefault="00C04FA5" w14:paraId="22DCEA93" w14:textId="77777777" w14:noSpellErr="1">
            <w:pPr>
              <w:pStyle w:val="SectionIndicatorHeaderText"/>
              <w:rPr>
                <w:rStyle w:val="IntenseEmphasis"/>
                <w:b w:val="0"/>
                <w:bCs w:val="0"/>
                <w:i w:val="0"/>
                <w:iCs w:val="0"/>
                <w:color w:val="FFFFFF" w:themeColor="background1" w:themeTint="FF" w:themeShade="FF"/>
              </w:rPr>
            </w:pPr>
            <w:r w:rsidRPr="3B8B009E" w:rsidR="3B8B009E">
              <w:rPr>
                <w:rStyle w:val="IntenseEmphasis"/>
                <w:i w:val="0"/>
                <w:iCs w:val="0"/>
                <w:color w:val="FFFFFF" w:themeColor="background1" w:themeTint="FF" w:themeShade="FF"/>
              </w:rPr>
              <w:t>LEA 27</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0070C0" w:sz="4" w:space="0"/>
              <w:right w:val="single" w:color="0070C0" w:sz="4" w:space="0"/>
            </w:tcBorders>
            <w:shd w:val="clear" w:color="auto" w:fill="0070C0"/>
            <w:tcMar/>
          </w:tcPr>
          <w:p w:rsidRPr="00903B63" w:rsidR="00C04FA5" w:rsidP="3B8B009E" w:rsidRDefault="00C04FA5" w14:paraId="101FDFCC"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i w:val="0"/>
                <w:iCs w:val="0"/>
                <w:color w:val="FFFFFF" w:themeColor="background1" w:themeTint="FF" w:themeShade="FF"/>
              </w:rPr>
              <w:t>INDICATOR</w:t>
            </w:r>
          </w:p>
        </w:tc>
      </w:tr>
      <w:tr w:rsidRPr="00594025" w:rsidR="00C04FA5" w:rsidTr="3B8B009E" w14:paraId="44A4137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Pr="000D72DF" w:rsidR="00C04FA5" w:rsidP="3B8B009E" w:rsidRDefault="00C04FA5" w14:paraId="7A3DB794"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27.1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594025" w:rsidR="00C04FA5" w:rsidP="3B8B009E" w:rsidRDefault="00C04FA5" w14:paraId="2CB8B27C"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3B8B009E">
              <w:rPr/>
              <w:t xml:space="preserve">Indicate </w:t>
            </w:r>
            <w:r w:rsidR="3B8B009E">
              <w:rPr/>
              <w:t>whether</w:t>
            </w:r>
            <w:r w:rsidR="3B8B009E">
              <w:rPr/>
              <w:t xml:space="preserve"> your organisation proactively discloses information on your voting activities.</w:t>
            </w:r>
          </w:p>
        </w:tc>
      </w:tr>
      <w:tr w:rsidR="00C04FA5" w:rsidTr="3B8B009E" w14:paraId="1C14E1E5" w14:textId="77777777">
        <w:trPr>
          <w:trHeight w:val="1006"/>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Mar/>
          </w:tcPr>
          <w:p w:rsidR="00C04FA5" w:rsidP="00C04FA5" w:rsidRDefault="00C04FA5" w14:paraId="658C9772"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tcMar/>
          </w:tcPr>
          <w:p w:rsidRPr="003F3598" w:rsidR="00C04FA5" w:rsidP="00C04FA5" w:rsidRDefault="00C04FA5" w14:paraId="5D9AE5F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Pr/>
              <w:t xml:space="preserve"> </w:t>
            </w:r>
            <w:r w:rsidRPr="003F3598">
              <w:rPr/>
              <w:t>We disclose it publicly</w:t>
            </w:r>
            <w:r>
              <w:rPr/>
              <w:t>;</w:t>
            </w:r>
            <w:r w:rsidRPr="003F3598">
              <w:rPr/>
              <w:t xml:space="preserve"> provide URL</w:t>
            </w:r>
            <w:r>
              <w:rPr/>
              <w:t>_________</w:t>
            </w:r>
          </w:p>
          <w:p w:rsidRPr="003F3598" w:rsidR="00C04FA5" w:rsidP="00C04FA5" w:rsidRDefault="00C04FA5" w14:paraId="1A758170"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Pr/>
              <w:t xml:space="preserve"> We disclose it to clients/</w:t>
            </w:r>
            <w:r w:rsidRPr="003F3598">
              <w:rPr/>
              <w:t>beneficiaries only</w:t>
            </w:r>
          </w:p>
          <w:p w:rsidRPr="00F33A6D" w:rsidR="00C04FA5" w:rsidP="00C04FA5" w:rsidRDefault="00C04FA5" w14:paraId="28F36275"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Pr/>
              <w:t xml:space="preserve"> </w:t>
            </w:r>
            <w:r w:rsidRPr="003F3598">
              <w:rPr/>
              <w:t>We do not proactively disclose it to the public and/or clients/beneficiaries</w:t>
            </w:r>
          </w:p>
        </w:tc>
      </w:tr>
      <w:tr w:rsidR="00C04FA5" w:rsidTr="3B8B009E" w14:paraId="580851B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C04FA5" w:rsidP="3B8B009E" w:rsidRDefault="00C04FA5" w14:paraId="682ADB4A"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27</w:t>
            </w:r>
            <w:r w:rsidRPr="3B8B009E" w:rsidR="3B8B009E">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A47997" w:rsidR="00C04FA5" w:rsidP="00C04FA5" w:rsidRDefault="00C04FA5" w14:paraId="4F2BA290"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 xml:space="preserve">Indicate </w:t>
            </w:r>
            <w:r w:rsidR="3B8B009E">
              <w:rPr/>
              <w:t>whether</w:t>
            </w:r>
            <w:r w:rsidR="3B8B009E">
              <w:rPr/>
              <w:t xml:space="preserve"> the information disclosed to the public is the same as that disclosed to clients/beneficiaries.</w:t>
            </w:r>
          </w:p>
        </w:tc>
      </w:tr>
      <w:tr w:rsidR="00C04FA5" w:rsidTr="3B8B009E" w14:paraId="64EA96C4" w14:textId="77777777">
        <w:trPr>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Mar/>
          </w:tcPr>
          <w:p w:rsidR="00C04FA5" w:rsidP="00C04FA5" w:rsidRDefault="00C04FA5" w14:paraId="5234C149"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60" w:type="dxa"/>
            <w:tcBorders>
              <w:top w:val="nil"/>
              <w:bottom w:val="single" w:color="0070C0" w:sz="4" w:space="0"/>
              <w:right w:val="single" w:color="A6A6A6" w:themeColor="background1" w:themeShade="A6" w:sz="4" w:space="0"/>
            </w:tcBorders>
            <w:tcMar/>
            <w:vAlign w:val="bottom"/>
          </w:tcPr>
          <w:p w:rsidR="00C04FA5" w:rsidP="3B8B009E" w:rsidRDefault="00C04FA5" w14:paraId="4CE7F080" w14:textId="77777777" w14:noSpellErr="1">
            <w:pPr>
              <w:pStyle w:val="INDICATORTEXT"/>
              <w:spacing w:before="12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0070C0" w:sz="4" w:space="0"/>
              <w:right w:val="single" w:color="0070C0" w:sz="4" w:space="0"/>
            </w:tcBorders>
            <w:tcMar/>
            <w:vAlign w:val="bottom"/>
          </w:tcPr>
          <w:p w:rsidR="00C04FA5" w:rsidP="3B8B009E" w:rsidRDefault="00C04FA5" w14:paraId="79023650" w14:textId="77777777" w14:noSpellErr="1">
            <w:pPr>
              <w:pStyle w:val="INDICATORTEXT"/>
              <w:spacing w:before="12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00C04FA5" w:rsidTr="3B8B009E" w14:paraId="697F01A7"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00C04FA5" w:rsidP="3B8B009E" w:rsidRDefault="00C04FA5" w14:paraId="16A6D936"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27.3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BFBFBF" w:themeColor="background1" w:themeShade="BF" w:sz="4" w:space="0"/>
              <w:right w:val="single" w:color="0070C0" w:sz="4" w:space="0"/>
            </w:tcBorders>
            <w:shd w:val="clear" w:color="auto" w:fill="DAEEF3" w:themeFill="accent5" w:themeFillTint="33"/>
            <w:tcMar/>
          </w:tcPr>
          <w:p w:rsidRPr="00594025" w:rsidR="00C04FA5" w:rsidP="00C04FA5" w:rsidRDefault="00C04FA5" w14:paraId="19E7B7B3"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Indicate the voting information your organisation proactively discloses to the public and/or to clients/beneficiaries.</w:t>
            </w:r>
          </w:p>
        </w:tc>
      </w:tr>
      <w:tr w:rsidR="00C04FA5" w:rsidTr="3B8B009E" w14:paraId="6EC0AB86"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shd w:val="clear" w:color="auto" w:fill="auto"/>
            <w:vAlign w:val="top"/>
          </w:tcPr>
          <w:p w:rsidR="00C04FA5" w:rsidP="00C04FA5" w:rsidRDefault="00C04FA5" w14:paraId="486F434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BFBFBF" w:themeColor="background1" w:themeShade="BF" w:sz="4" w:space="0"/>
              <w:bottom w:val="single" w:color="A6A6A6" w:themeColor="background1" w:themeShade="A6" w:sz="4" w:space="0"/>
              <w:right w:val="single" w:color="0070C0" w:sz="4" w:space="0"/>
            </w:tcBorders>
            <w:shd w:val="clear" w:color="auto" w:fill="F2F2F2" w:themeFill="background1" w:themeFillShade="F2"/>
            <w:tcMar/>
          </w:tcPr>
          <w:p w:rsidRPr="00594025" w:rsidR="00C04FA5" w:rsidP="00C04FA5" w:rsidRDefault="00C04FA5" w14:paraId="6F74CBF0"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Indicate how much of your voting record you disclose</w:t>
            </w:r>
            <w:r w:rsidR="3B8B009E">
              <w:rPr/>
              <w:t>.</w:t>
            </w:r>
          </w:p>
        </w:tc>
      </w:tr>
      <w:tr w:rsidR="00C04FA5" w:rsidTr="3B8B009E" w14:paraId="66C2EEFF"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04FA5" w:rsidP="00C04FA5" w:rsidRDefault="00C04FA5" w14:paraId="70811EE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A6A6A6" w:themeColor="background1" w:themeShade="A6" w:sz="4" w:space="0"/>
              <w:bottom w:val="single" w:color="A6A6A6" w:themeColor="background1" w:themeShade="A6" w:sz="4" w:space="0"/>
              <w:right w:val="single" w:color="0070C0" w:sz="4" w:space="0"/>
            </w:tcBorders>
            <w:shd w:val="clear" w:color="auto" w:fill="auto"/>
            <w:tcMar/>
          </w:tcPr>
          <w:p w:rsidRPr="00F80163" w:rsidR="00C04FA5" w:rsidP="00C04FA5" w:rsidRDefault="00C04FA5" w14:paraId="248B5B10"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rPr/>
              <w:t xml:space="preserve"> All voting </w:t>
            </w:r>
            <w:r>
              <w:rPr/>
              <w:t>decisions</w:t>
            </w:r>
          </w:p>
          <w:p w:rsidRPr="00F80163" w:rsidR="00C04FA5" w:rsidP="00C04FA5" w:rsidRDefault="00C04FA5" w14:paraId="113131E2"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rPr/>
              <w:t xml:space="preserve"> Some voting </w:t>
            </w:r>
            <w:r>
              <w:rPr/>
              <w:t>decisions</w:t>
            </w:r>
          </w:p>
          <w:p w:rsidR="00C04FA5" w:rsidP="00C04FA5" w:rsidRDefault="00C04FA5" w14:paraId="27536001"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rPr/>
              <w:t xml:space="preserve"> Only abstentions and</w:t>
            </w:r>
            <w:r>
              <w:rPr/>
              <w:t xml:space="preserve"> opposing vote decisions</w:t>
            </w:r>
          </w:p>
          <w:p w:rsidRPr="00FF0CA9" w:rsidR="00C04FA5" w:rsidP="00C04FA5" w:rsidRDefault="00C04FA5" w14:paraId="4496C2F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rPr/>
              <w:t xml:space="preserve"> </w:t>
            </w:r>
            <w:r>
              <w:rPr/>
              <w:t>S</w:t>
            </w:r>
            <w:r w:rsidRPr="00F80163">
              <w:rPr/>
              <w:t>ummary of votes only</w:t>
            </w:r>
          </w:p>
        </w:tc>
      </w:tr>
      <w:tr w:rsidR="00C04FA5" w:rsidTr="3B8B009E" w14:paraId="3B2E2B3E" w14:textId="77777777">
        <w:trPr>
          <w:trHeight w:val="51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04FA5" w:rsidP="00C04FA5" w:rsidRDefault="00C04FA5" w14:paraId="5F57A85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A6A6A6" w:themeColor="background1" w:themeShade="A6" w:sz="4" w:space="0"/>
              <w:bottom w:val="single" w:color="A6A6A6" w:themeColor="background1" w:themeShade="A6" w:sz="4" w:space="0"/>
              <w:right w:val="single" w:color="0070C0" w:sz="4" w:space="0"/>
            </w:tcBorders>
            <w:shd w:val="clear" w:color="auto" w:fill="F2F2F2" w:themeFill="background1" w:themeFillShade="F2"/>
            <w:tcMar/>
          </w:tcPr>
          <w:p w:rsidRPr="00907D83" w:rsidR="00C04FA5" w:rsidP="00C04FA5" w:rsidRDefault="00C04FA5" w14:paraId="40E20D8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Indicate what level of explanation you provide</w:t>
            </w:r>
            <w:r w:rsidR="3B8B009E">
              <w:rPr/>
              <w:t>.</w:t>
            </w:r>
          </w:p>
        </w:tc>
      </w:tr>
      <w:tr w:rsidR="00C04FA5" w:rsidTr="3B8B009E" w14:paraId="4B49540C"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C04FA5" w:rsidP="00C04FA5" w:rsidRDefault="00C04FA5" w14:paraId="753DC7A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A6A6A6" w:themeColor="background1" w:themeShade="A6" w:sz="4" w:space="0"/>
              <w:bottom w:val="single" w:color="0070C0" w:sz="4" w:space="0"/>
              <w:right w:val="single" w:color="0070C0" w:sz="4" w:space="0"/>
            </w:tcBorders>
            <w:shd w:val="clear" w:color="auto" w:fill="auto"/>
            <w:tcMar/>
          </w:tcPr>
          <w:p w:rsidRPr="00F80163" w:rsidR="00C04FA5" w:rsidP="00C04FA5" w:rsidRDefault="00C04FA5" w14:paraId="5E207115"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rPr/>
              <w:t xml:space="preserve"> Explain all voting </w:t>
            </w:r>
            <w:r>
              <w:rPr/>
              <w:t>decisions</w:t>
            </w:r>
          </w:p>
          <w:p w:rsidRPr="00F80163" w:rsidR="00C04FA5" w:rsidP="00C04FA5" w:rsidRDefault="00C04FA5" w14:paraId="1D9F2DB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rPr/>
              <w:t xml:space="preserve"> Explain some voting </w:t>
            </w:r>
            <w:r>
              <w:rPr/>
              <w:t>decisions</w:t>
            </w:r>
          </w:p>
          <w:p w:rsidRPr="00F80163" w:rsidR="00C04FA5" w:rsidP="00C04FA5" w:rsidRDefault="00C04FA5" w14:paraId="7EAA6FD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rPr/>
              <w:t xml:space="preserve"> Only explain abstentions and votes against management</w:t>
            </w:r>
          </w:p>
          <w:p w:rsidRPr="00F80163" w:rsidR="00C04FA5" w:rsidP="00C04FA5" w:rsidRDefault="00C04FA5" w14:paraId="6B91968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rPr/>
              <w:t xml:space="preserve"> No explanations provided</w:t>
            </w:r>
          </w:p>
        </w:tc>
      </w:tr>
      <w:tr w:rsidR="00C04FA5" w:rsidTr="3B8B009E" w14:paraId="4E64BEA3"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00C04FA5" w:rsidP="3B8B009E" w:rsidRDefault="00C04FA5" w14:paraId="572A2C72"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27.4</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78598E" w:rsidR="00C04FA5" w:rsidP="00C04FA5" w:rsidRDefault="00C04FA5" w14:paraId="07F7F453"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 xml:space="preserve">Indicate how frequently you </w:t>
            </w:r>
            <w:r w:rsidR="3B8B009E">
              <w:rPr/>
              <w:t xml:space="preserve">typically </w:t>
            </w:r>
            <w:r w:rsidR="3B8B009E">
              <w:rPr/>
              <w:t>report voting information.</w:t>
            </w:r>
          </w:p>
        </w:tc>
      </w:tr>
      <w:tr w:rsidR="00C04FA5" w:rsidTr="3B8B009E" w14:paraId="29172DA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C04FA5" w:rsidP="00C04FA5" w:rsidRDefault="00C04FA5" w14:paraId="09F24CA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Pr="00BF4F54" w:rsidR="00C04FA5" w:rsidP="00C04FA5" w:rsidRDefault="00C04FA5" w14:paraId="2F74846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rPr/>
              <w:t xml:space="preserve"> Continuously (primarily before meetings)</w:t>
            </w:r>
          </w:p>
          <w:p w:rsidRPr="00BF4F54" w:rsidR="00C04FA5" w:rsidP="00C04FA5" w:rsidRDefault="00C04FA5" w14:paraId="2408516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rPr/>
              <w:t xml:space="preserve"> Continuously (soon after votes are cast)</w:t>
            </w:r>
          </w:p>
          <w:p w:rsidRPr="00BF4F54" w:rsidR="00C04FA5" w:rsidP="00C04FA5" w:rsidRDefault="00C04FA5" w14:paraId="6E281BD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rPr/>
              <w:t xml:space="preserve"> Quarterly or more frequent</w:t>
            </w:r>
            <w:r>
              <w:rPr/>
              <w:t>ly</w:t>
            </w:r>
          </w:p>
          <w:p w:rsidR="00C04FA5" w:rsidP="00C04FA5" w:rsidRDefault="00C04FA5" w14:paraId="13C1A44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rPr/>
              <w:t xml:space="preserve"> </w:t>
            </w:r>
            <w:r>
              <w:rPr/>
              <w:t>Biannually</w:t>
            </w:r>
          </w:p>
          <w:p w:rsidR="00C04FA5" w:rsidP="00C04FA5" w:rsidRDefault="00C04FA5" w14:paraId="06C8449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Pr/>
              <w:t xml:space="preserve"> A</w:t>
            </w:r>
            <w:r w:rsidRPr="00BF4F54">
              <w:rPr/>
              <w:t>nnually</w:t>
            </w:r>
          </w:p>
          <w:p w:rsidRPr="00BF4F54" w:rsidR="00C04FA5" w:rsidP="00C04FA5" w:rsidRDefault="00C04FA5" w14:paraId="4BFBED95"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rPr/>
              <w:t xml:space="preserve"> </w:t>
            </w:r>
            <w:r>
              <w:rPr/>
              <w:t>Less frequently than annually</w:t>
            </w:r>
          </w:p>
          <w:p w:rsidRPr="00041B92" w:rsidR="00C04FA5" w:rsidP="00C04FA5" w:rsidRDefault="00C04FA5" w14:paraId="1AD644B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rPr/>
              <w:t xml:space="preserve"> </w:t>
            </w:r>
            <w:r>
              <w:rPr/>
              <w:t>Ad hoc/as requested</w:t>
            </w:r>
          </w:p>
        </w:tc>
      </w:tr>
      <w:tr w:rsidR="00C04FA5" w:rsidTr="3B8B009E" w14:paraId="0491B767"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00C04FA5" w:rsidP="3B8B009E" w:rsidRDefault="00C04FA5" w14:paraId="793EF4DF"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27.5</w:t>
            </w:r>
          </w:p>
          <w:p w:rsidR="00C04FA5" w:rsidP="00C04FA5" w:rsidRDefault="00C04FA5" w14:paraId="7F44F85B" w14:textId="77777777">
            <w:pPr>
              <w:pStyle w:val="INDICATORNUMBER"/>
              <w:rPr>
                <w:rStyle w:val="IntenseEmphasis"/>
                <w:b/>
                <w:bCs w:val="0"/>
                <w:i w:val="0"/>
                <w:iCs w:val="0"/>
                <w:color w:val="595959"/>
              </w:rPr>
            </w:pPr>
          </w:p>
          <w:p w:rsidR="00C04FA5" w:rsidP="00C04FA5" w:rsidRDefault="00C04FA5" w14:paraId="13F8CA40" w14:textId="77777777">
            <w:pPr>
              <w:pStyle w:val="INDICATORNUMBER"/>
              <w:rPr>
                <w:rStyle w:val="IntenseEmphasis"/>
                <w:b/>
                <w:bCs w:val="0"/>
                <w:i w:val="0"/>
                <w:iCs w:val="0"/>
                <w:color w:val="595959"/>
              </w:rPr>
            </w:pPr>
          </w:p>
          <w:p w:rsidR="00C04FA5" w:rsidP="00C04FA5" w:rsidRDefault="00C04FA5" w14:paraId="4A73B139" w14:textId="77777777">
            <w:pPr>
              <w:pStyle w:val="INDICATORNUMBER"/>
              <w:rPr>
                <w:rStyle w:val="IntenseEmphasis"/>
                <w:b/>
                <w:bCs w:val="0"/>
                <w:i w:val="0"/>
                <w:iCs w:val="0"/>
                <w:color w:val="595959"/>
              </w:rPr>
            </w:pPr>
          </w:p>
          <w:p w:rsidR="00C04FA5" w:rsidP="00C04FA5" w:rsidRDefault="00C04FA5" w14:paraId="5362A57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A5A5A" w:sz="4" w:space="0"/>
              <w:bottom w:val="nil"/>
              <w:right w:val="single" w:color="0070C0" w:sz="4" w:space="0"/>
            </w:tcBorders>
            <w:shd w:val="clear" w:color="auto" w:fill="DAEEF3" w:themeFill="accent5" w:themeFillTint="33"/>
            <w:tcMar/>
          </w:tcPr>
          <w:p w:rsidR="00C04FA5" w:rsidP="00C04FA5" w:rsidRDefault="00C04FA5" w14:paraId="0A734E5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3B8B009E">
              <w:rPr/>
              <w:t>Indicate the voting information your organisation proactively discloses to clients/beneficiaries.</w:t>
            </w:r>
          </w:p>
        </w:tc>
      </w:tr>
      <w:tr w:rsidR="00C04FA5" w:rsidTr="3B8B009E" w14:paraId="3AF50FA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04FA5" w:rsidP="00C04FA5" w:rsidRDefault="00C04FA5" w14:paraId="6535A2B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A5A5A" w:sz="4" w:space="0"/>
              <w:bottom w:val="single" w:color="A6A6A6" w:themeColor="background1" w:themeShade="A6" w:sz="4" w:space="0"/>
              <w:right w:val="single" w:color="0070C0" w:sz="4" w:space="0"/>
            </w:tcBorders>
            <w:shd w:val="clear" w:color="auto" w:fill="F2F2F2" w:themeFill="background1" w:themeFillShade="F2"/>
            <w:tcMar/>
          </w:tcPr>
          <w:p w:rsidR="00C04FA5" w:rsidP="00C04FA5" w:rsidRDefault="00C04FA5" w14:paraId="55AF239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Indicate how much of your voting record you disclose</w:t>
            </w:r>
            <w:r w:rsidR="3B8B009E">
              <w:rPr/>
              <w:t>.</w:t>
            </w:r>
          </w:p>
        </w:tc>
      </w:tr>
      <w:tr w:rsidR="00C04FA5" w:rsidTr="3B8B009E" w14:paraId="08D2CAE5"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04FA5" w:rsidP="00C04FA5" w:rsidRDefault="00C04FA5" w14:paraId="6667460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A6A6A6" w:themeColor="background1" w:themeShade="A6" w:sz="4" w:space="0"/>
              <w:left w:val="single" w:color="5A5A5A" w:sz="4" w:space="0"/>
              <w:bottom w:val="single" w:color="A6A6A6" w:themeColor="background1" w:themeShade="A6" w:sz="4" w:space="0"/>
              <w:right w:val="single" w:color="0070C0" w:sz="4" w:space="0"/>
            </w:tcBorders>
            <w:shd w:val="clear" w:color="auto" w:fill="auto"/>
            <w:tcMar/>
          </w:tcPr>
          <w:p w:rsidRPr="00F80163" w:rsidR="00C04FA5" w:rsidP="00C04FA5" w:rsidRDefault="00C04FA5" w14:paraId="22F73146"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All voting </w:t>
            </w:r>
            <w:r>
              <w:rPr/>
              <w:t>decisions</w:t>
            </w:r>
          </w:p>
          <w:p w:rsidRPr="00F80163" w:rsidR="00C04FA5" w:rsidP="00C04FA5" w:rsidRDefault="00C04FA5" w14:paraId="002A0806"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Some voting </w:t>
            </w:r>
            <w:r>
              <w:rPr/>
              <w:t>decisions</w:t>
            </w:r>
          </w:p>
          <w:p w:rsidR="00C04FA5" w:rsidP="00C04FA5" w:rsidRDefault="00C04FA5" w14:paraId="67828D7E"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lastRenderedPageBreak/>
              <w:sym w:font="Wingdings" w:char="F06D"/>
            </w:r>
            <w:r w:rsidRPr="00F80163">
              <w:rPr/>
              <w:t xml:space="preserve"> Only abstentions and</w:t>
            </w:r>
            <w:r>
              <w:rPr/>
              <w:t xml:space="preserve"> opposing vote decisions</w:t>
            </w:r>
          </w:p>
          <w:p w:rsidR="00C04FA5" w:rsidP="00C04FA5" w:rsidRDefault="00C04FA5" w14:paraId="167B0746"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w:t>
            </w:r>
            <w:r>
              <w:rPr/>
              <w:t>S</w:t>
            </w:r>
            <w:r w:rsidRPr="00F80163">
              <w:rPr/>
              <w:t>ummary of votes only</w:t>
            </w:r>
          </w:p>
        </w:tc>
      </w:tr>
      <w:tr w:rsidR="00C04FA5" w:rsidTr="3B8B009E" w14:paraId="78EECFA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04FA5" w:rsidP="00C04FA5" w:rsidRDefault="00C04FA5" w14:paraId="19BE6B1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A6A6A6" w:themeColor="background1" w:themeShade="A6" w:sz="4" w:space="0"/>
              <w:left w:val="single" w:color="5A5A5A" w:sz="4" w:space="0"/>
              <w:bottom w:val="single" w:color="A6A6A6" w:themeColor="background1" w:themeShade="A6" w:sz="4" w:space="0"/>
              <w:right w:val="single" w:color="0070C0" w:sz="4" w:space="0"/>
            </w:tcBorders>
            <w:shd w:val="clear" w:color="auto" w:fill="F2F2F2" w:themeFill="background1" w:themeFillShade="F2"/>
            <w:tcMar/>
          </w:tcPr>
          <w:p w:rsidR="00C04FA5" w:rsidP="00C04FA5" w:rsidRDefault="00C04FA5" w14:paraId="391F182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Indicate what level of explanation you provide</w:t>
            </w:r>
            <w:r w:rsidR="3B8B009E">
              <w:rPr/>
              <w:t>.</w:t>
            </w:r>
          </w:p>
        </w:tc>
      </w:tr>
      <w:tr w:rsidR="00C04FA5" w:rsidTr="3B8B009E" w14:paraId="41792580"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C04FA5" w:rsidP="00C04FA5" w:rsidRDefault="00C04FA5" w14:paraId="7CA250E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A6A6A6" w:themeColor="background1" w:themeShade="A6" w:sz="4" w:space="0"/>
              <w:left w:val="single" w:color="5A5A5A" w:sz="4" w:space="0"/>
              <w:bottom w:val="single" w:color="0070C0" w:sz="4" w:space="0"/>
              <w:right w:val="single" w:color="0070C0" w:sz="4" w:space="0"/>
            </w:tcBorders>
            <w:shd w:val="clear" w:color="auto" w:fill="auto"/>
            <w:tcMar/>
          </w:tcPr>
          <w:p w:rsidRPr="00F80163" w:rsidR="00C04FA5" w:rsidP="00C04FA5" w:rsidRDefault="00C04FA5" w14:paraId="7A06902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Explain all voting </w:t>
            </w:r>
            <w:r>
              <w:rPr/>
              <w:t>decisions</w:t>
            </w:r>
          </w:p>
          <w:p w:rsidRPr="00F80163" w:rsidR="00C04FA5" w:rsidP="00C04FA5" w:rsidRDefault="00C04FA5" w14:paraId="68D4E0B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Explain some voting </w:t>
            </w:r>
            <w:r>
              <w:rPr/>
              <w:t>decisions</w:t>
            </w:r>
          </w:p>
          <w:p w:rsidRPr="00F80163" w:rsidR="00C04FA5" w:rsidP="00C04FA5" w:rsidRDefault="00C04FA5" w14:paraId="49BE91E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Only explain abstentions and votes against management</w:t>
            </w:r>
          </w:p>
          <w:p w:rsidR="00C04FA5" w:rsidP="00C04FA5" w:rsidRDefault="00C04FA5" w14:paraId="2EEFD2D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rPr/>
              <w:t xml:space="preserve"> No explanations provided</w:t>
            </w:r>
          </w:p>
        </w:tc>
      </w:tr>
      <w:tr w:rsidR="00C04FA5" w:rsidTr="3B8B009E" w14:paraId="4DECCBD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00C04FA5" w:rsidP="3B8B009E" w:rsidRDefault="00C04FA5" w14:paraId="5FA088B3"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27.6</w:t>
            </w:r>
          </w:p>
          <w:p w:rsidR="00C04FA5" w:rsidP="00C04FA5" w:rsidRDefault="00C04FA5" w14:paraId="2CA915C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A5A5A" w:sz="4" w:space="0"/>
              <w:right w:val="single" w:color="0070C0" w:sz="4" w:space="0"/>
            </w:tcBorders>
            <w:shd w:val="clear" w:color="auto" w:fill="DAEEF3" w:themeFill="accent5" w:themeFillTint="33"/>
            <w:tcMar/>
          </w:tcPr>
          <w:p w:rsidR="00C04FA5" w:rsidP="00C04FA5" w:rsidRDefault="00C04FA5" w14:paraId="6DB4D8C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Indicate how frequently you report voting information</w:t>
            </w:r>
            <w:r w:rsidR="3B8B009E">
              <w:rPr/>
              <w:t xml:space="preserve"> to clients/beneficiaries. </w:t>
            </w:r>
          </w:p>
        </w:tc>
      </w:tr>
      <w:tr w:rsidR="00C04FA5" w:rsidTr="3B8B009E" w14:paraId="5259D6C7"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C04FA5" w:rsidP="00C04FA5" w:rsidRDefault="00C04FA5" w14:paraId="1055D67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A5A5A" w:sz="4" w:space="0"/>
              <w:bottom w:val="single" w:color="0070C0" w:sz="4" w:space="0"/>
              <w:right w:val="single" w:color="0070C0" w:sz="4" w:space="0"/>
            </w:tcBorders>
            <w:shd w:val="clear" w:color="auto" w:fill="auto"/>
            <w:tcMar/>
          </w:tcPr>
          <w:p w:rsidRPr="00BF4F54" w:rsidR="00C04FA5" w:rsidP="00C04FA5" w:rsidRDefault="00C04FA5" w14:paraId="4810A23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rPr/>
              <w:t xml:space="preserve"> Continuously (primarily before meetings)</w:t>
            </w:r>
          </w:p>
          <w:p w:rsidRPr="00BF4F54" w:rsidR="00C04FA5" w:rsidP="00C04FA5" w:rsidRDefault="00C04FA5" w14:paraId="412CDB4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rPr/>
              <w:t xml:space="preserve"> Continuously (soon after votes are cast)</w:t>
            </w:r>
          </w:p>
          <w:p w:rsidRPr="00BF4F54" w:rsidR="00C04FA5" w:rsidP="00C04FA5" w:rsidRDefault="00C04FA5" w14:paraId="70E5C3F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rPr/>
              <w:t xml:space="preserve"> Quarterly or more frequent</w:t>
            </w:r>
            <w:r>
              <w:rPr/>
              <w:t>ly</w:t>
            </w:r>
          </w:p>
          <w:p w:rsidR="00C04FA5" w:rsidP="00C04FA5" w:rsidRDefault="00C04FA5" w14:paraId="399C5810"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rPr/>
              <w:t xml:space="preserve"> </w:t>
            </w:r>
            <w:r>
              <w:rPr/>
              <w:t>Between quarterly and a</w:t>
            </w:r>
            <w:r w:rsidRPr="00BF4F54">
              <w:rPr/>
              <w:t>nnually</w:t>
            </w:r>
          </w:p>
          <w:p w:rsidRPr="00BF4F54" w:rsidR="00C04FA5" w:rsidP="00C04FA5" w:rsidRDefault="00C04FA5" w14:paraId="3DEB3C9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rPr/>
              <w:t xml:space="preserve"> </w:t>
            </w:r>
            <w:r>
              <w:rPr/>
              <w:t>Less frequently than annually</w:t>
            </w:r>
          </w:p>
          <w:p w:rsidR="00C04FA5" w:rsidP="00C04FA5" w:rsidRDefault="00C04FA5" w14:paraId="04808AC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rPr/>
              <w:t xml:space="preserve"> </w:t>
            </w:r>
            <w:r>
              <w:rPr/>
              <w:t>Other;</w:t>
            </w:r>
            <w:r w:rsidRPr="00BF4F54">
              <w:rPr/>
              <w:t xml:space="preserve"> specify</w:t>
            </w:r>
            <w:r>
              <w:rPr/>
              <w:t>_________</w:t>
            </w:r>
          </w:p>
        </w:tc>
      </w:tr>
      <w:tr w:rsidR="00C04FA5" w:rsidTr="3B8B009E" w14:paraId="70F2DC07"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00C04FA5" w:rsidP="3B8B009E" w:rsidRDefault="00C04FA5" w14:paraId="5B91773E"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27.7</w:t>
            </w:r>
          </w:p>
          <w:p w:rsidR="00C04FA5" w:rsidP="00C04FA5" w:rsidRDefault="00C04FA5" w14:paraId="7698756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A5A5A" w:sz="4" w:space="0"/>
              <w:right w:val="single" w:color="0070C0" w:sz="4" w:space="0"/>
            </w:tcBorders>
            <w:shd w:val="clear" w:color="auto" w:fill="DAEEF3" w:themeFill="accent5" w:themeFillTint="33"/>
            <w:tcMar/>
          </w:tcPr>
          <w:p w:rsidR="00C04FA5" w:rsidP="00C04FA5" w:rsidRDefault="00C04FA5" w14:paraId="51DC5E6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Describe any other differences in the information being disclosed.</w:t>
            </w:r>
          </w:p>
          <w:p w:rsidR="00C04FA5" w:rsidP="00C04FA5" w:rsidRDefault="00C04FA5" w14:paraId="0E1FB1C0"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rPr>
              <w:t>[Optional]</w:t>
            </w:r>
          </w:p>
        </w:tc>
      </w:tr>
      <w:tr w:rsidR="00C04FA5" w:rsidTr="3B8B009E" w14:paraId="0F58759D"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C04FA5" w:rsidP="00C04FA5" w:rsidRDefault="00C04FA5" w14:paraId="2FEFEB1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A5A5A" w:sz="4" w:space="0"/>
              <w:bottom w:val="single" w:color="0070C0" w:sz="4" w:space="0"/>
              <w:right w:val="single" w:color="0070C0" w:sz="4" w:space="0"/>
            </w:tcBorders>
            <w:shd w:val="clear" w:color="auto" w:fill="auto"/>
            <w:tcMar/>
          </w:tcPr>
          <w:p w:rsidR="00C04FA5" w:rsidP="00C04FA5" w:rsidRDefault="00C04FA5" w14:paraId="221B60AC"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04FA5" w:rsidTr="3B8B009E" w14:paraId="0B3E29C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bottom w:val="none" w:color="auto" w:sz="0" w:space="0"/>
            </w:tcBorders>
            <w:tcMar/>
            <w:vAlign w:val="top"/>
          </w:tcPr>
          <w:p w:rsidR="00C04FA5" w:rsidP="3B8B009E" w:rsidRDefault="00C04FA5" w14:paraId="4FA4B451"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27.8</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A5A5A" w:sz="4" w:space="0"/>
              <w:right w:val="single" w:color="0070C0" w:sz="4" w:space="0"/>
            </w:tcBorders>
            <w:shd w:val="clear" w:color="auto" w:fill="DAEEF3" w:themeFill="accent5" w:themeFillTint="33"/>
            <w:tcMar/>
          </w:tcPr>
          <w:p w:rsidRPr="001C0916" w:rsidR="00C04FA5" w:rsidP="00C04FA5" w:rsidRDefault="00C04FA5" w14:paraId="7CA66EA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3B8B009E">
              <w:rPr/>
              <w:t>Additional information.</w:t>
            </w:r>
          </w:p>
          <w:p w:rsidR="00C04FA5" w:rsidP="00C04FA5" w:rsidRDefault="00C04FA5" w14:paraId="17F0C83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C04FA5" w:rsidTr="3B8B009E" w14:paraId="75D7097C"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bottom w:val="single" w:color="0070C0" w:sz="4" w:space="0"/>
            </w:tcBorders>
            <w:tcMar/>
            <w:vAlign w:val="top"/>
          </w:tcPr>
          <w:p w:rsidR="00C04FA5" w:rsidP="00C04FA5" w:rsidRDefault="00C04FA5" w14:paraId="6AD5361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A5A5A" w:sz="4" w:space="0"/>
              <w:bottom w:val="single" w:color="0070C0" w:sz="4" w:space="0"/>
              <w:right w:val="single" w:color="0070C0" w:sz="4" w:space="0"/>
            </w:tcBorders>
            <w:shd w:val="clear" w:color="auto" w:fill="auto"/>
            <w:tcMar/>
          </w:tcPr>
          <w:p w:rsidR="00C04FA5" w:rsidP="00C04FA5" w:rsidRDefault="00C04FA5" w14:paraId="10891428"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C04FA5" w:rsidP="00C04FA5" w:rsidRDefault="00C04FA5" w14:paraId="5593DAC6" w14:textId="77777777">
      <w:pPr>
        <w:spacing w:after="120"/>
      </w:pPr>
    </w:p>
    <w:tbl>
      <w:tblPr>
        <w:tblStyle w:val="SubSubSectionMISCTableMANDATORY"/>
        <w:tblW w:w="9209" w:type="dxa"/>
        <w:tblInd w:w="5" w:type="dxa"/>
        <w:tblLook w:val="06A0" w:firstRow="1" w:lastRow="0" w:firstColumn="1" w:lastColumn="0" w:noHBand="1" w:noVBand="1"/>
      </w:tblPr>
      <w:tblGrid>
        <w:gridCol w:w="1124"/>
        <w:gridCol w:w="3969"/>
        <w:gridCol w:w="1276"/>
        <w:gridCol w:w="2840"/>
      </w:tblGrid>
      <w:tr w:rsidR="00C04FA5" w:rsidTr="3B8B009E" w14:paraId="5AF5840D"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82C8" w:sz="4" w:space="0"/>
            </w:tcBorders>
            <w:tcMar/>
          </w:tcPr>
          <w:p w:rsidRPr="00DC20FA" w:rsidR="00C04FA5" w:rsidP="3B8B009E" w:rsidRDefault="00C04FA5" w14:paraId="243CBA2B" w14:textId="77777777" w14:noSpellErr="1">
            <w:pPr>
              <w:spacing w:before="0" w:after="0"/>
              <w:rPr>
                <w:rStyle w:val="IntenseEmphasis"/>
                <w:rFonts w:ascii="MS PGothic" w:hAnsi="MS PGothic" w:eastAsia="MS PGothic" w:cs="MS PGothic"/>
                <w:b w:val="0"/>
                <w:bCs w:val="0"/>
                <w:i w:val="0"/>
                <w:iCs w:val="0"/>
                <w:color w:val="FFFFFF" w:themeColor="background1" w:themeTint="FF" w:themeShade="FF"/>
                <w:sz w:val="20"/>
                <w:szCs w:val="20"/>
                <w:lang w:eastAsia="en-US"/>
              </w:rPr>
            </w:pPr>
            <w:r w:rsidRPr="3B8B009E" w:rsidR="3B8B009E">
              <w:rPr>
                <w:rStyle w:val="IntenseEmphasis"/>
                <w:b w:val="0"/>
                <w:bCs w:val="0"/>
                <w:i w:val="0"/>
                <w:iCs w:val="0"/>
                <w:color w:val="FFFFFF" w:themeColor="background1" w:themeTint="FF" w:themeShade="FF"/>
              </w:rPr>
              <w:t>LEA 27</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0082C8" w:sz="4" w:space="0"/>
              <w:right w:val="single" w:color="0070C0" w:sz="4" w:space="0"/>
            </w:tcBorders>
            <w:tcMar/>
          </w:tcPr>
          <w:p w:rsidRPr="00DC20FA" w:rsidR="00C04FA5" w:rsidP="3B8B009E" w:rsidRDefault="00C04FA5" w14:paraId="48BECE1A"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3B8B009E" w:rsidR="3B8B009E">
              <w:rPr>
                <w:rStyle w:val="IntenseEmphasis"/>
                <w:b w:val="1"/>
                <w:bCs w:val="1"/>
                <w:i w:val="0"/>
                <w:iCs w:val="0"/>
                <w:color w:val="FFFFFF" w:themeColor="background1" w:themeTint="FF" w:themeShade="FF"/>
              </w:rPr>
              <w:t>EXPLANATORY NOTES</w:t>
            </w:r>
          </w:p>
        </w:tc>
      </w:tr>
      <w:tr w:rsidRPr="00D5451C" w:rsidR="00C04FA5" w:rsidTr="3B8B009E" w14:paraId="7A351F63"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color="A6A6A6" w:themeColor="background1" w:themeShade="A6" w:sz="4" w:space="0"/>
            </w:tcBorders>
            <w:tcMar/>
          </w:tcPr>
          <w:p w:rsidRPr="000D72DF" w:rsidR="00C04FA5" w:rsidP="3B8B009E" w:rsidRDefault="00C04FA5" w14:paraId="17D7C0F0" w14:textId="77777777" w14:noSpellErr="1">
            <w:pPr>
              <w:pStyle w:val="INDICATORNUMBER"/>
              <w:rPr>
                <w:rStyle w:val="IntenseEmphasis"/>
                <w:b w:val="1"/>
                <w:bCs w:val="1"/>
                <w:i w:val="0"/>
                <w:iCs w:val="0"/>
              </w:rPr>
            </w:pPr>
            <w:r w:rsidRPr="3B8B009E" w:rsidR="3B8B009E">
              <w:rPr>
                <w:rStyle w:val="IntenseEmphasis"/>
                <w:b w:val="1"/>
                <w:bCs w:val="1"/>
                <w:i w:val="0"/>
                <w:iCs w:val="0"/>
                <w:color w:val="595959" w:themeColor="text1" w:themeTint="A6" w:themeShade="FF"/>
              </w:rPr>
              <w:t>LEA 27.1</w:t>
            </w:r>
          </w:p>
        </w:tc>
        <w:tc>
          <w:tcPr>
            <w:cnfStyle w:val="000000000000" w:firstRow="0" w:lastRow="0" w:firstColumn="0" w:lastColumn="0" w:oddVBand="0" w:evenVBand="0" w:oddHBand="0" w:evenHBand="0" w:firstRowFirstColumn="0" w:firstRowLastColumn="0" w:lastRowFirstColumn="0" w:lastRowLastColumn="0"/>
            <w:tcW w:w="8085" w:type="dxa"/>
            <w:gridSpan w:val="3"/>
            <w:tcBorders>
              <w:bottom w:val="single" w:color="A6A6A6" w:themeColor="background1" w:themeShade="A6" w:sz="4" w:space="0"/>
              <w:right w:val="single" w:color="0070C0" w:sz="4" w:space="0"/>
            </w:tcBorders>
            <w:tcMar/>
          </w:tcPr>
          <w:p w:rsidRPr="001C0916" w:rsidR="00C04FA5" w:rsidP="3B8B009E" w:rsidRDefault="00C04FA5" w14:paraId="4B11855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3B8B009E">
              <w:rPr/>
              <w:t>'</w:t>
            </w:r>
            <w:r w:rsidR="3B8B009E">
              <w:rPr/>
              <w:t>Proactively</w:t>
            </w:r>
            <w:r w:rsidR="3B8B009E">
              <w:rPr/>
              <w:t>'</w:t>
            </w:r>
            <w:r w:rsidR="3B8B009E">
              <w:rPr/>
              <w:t xml:space="preserve"> means beyond the publication of your responses to the PRI Reporting Framework on the PRI website. This can be information on your </w:t>
            </w:r>
            <w:r w:rsidRPr="3B8B009E" w:rsidR="3B8B009E">
              <w:rPr>
                <w:u w:val="single"/>
              </w:rPr>
              <w:t>own</w:t>
            </w:r>
            <w:r w:rsidR="3B8B009E">
              <w:rPr/>
              <w:t xml:space="preserve"> website</w:t>
            </w:r>
            <w:r w:rsidR="3B8B009E">
              <w:rPr/>
              <w:t xml:space="preserve"> (such as your PRI Reporting Framework responses)</w:t>
            </w:r>
            <w:r w:rsidR="3B8B009E">
              <w:rPr/>
              <w:t>,</w:t>
            </w:r>
            <w:r w:rsidR="3B8B009E">
              <w:rPr/>
              <w:t xml:space="preserve"> in your annual report, newsletter, etc. which may include the information from the PRI Reporting Framework in full, a selection of the information, or as a link.</w:t>
            </w:r>
          </w:p>
        </w:tc>
      </w:tr>
      <w:tr w:rsidRPr="00D5451C" w:rsidR="00C04FA5" w:rsidTr="3B8B009E" w14:paraId="3D6528B8"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color="A6A6A6" w:themeColor="background1" w:themeShade="A6" w:sz="4" w:space="0"/>
            </w:tcBorders>
            <w:tcMar/>
          </w:tcPr>
          <w:p w:rsidR="00C04FA5" w:rsidP="3B8B009E" w:rsidRDefault="00C04FA5" w14:paraId="63020F6D"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27.3</w:t>
            </w:r>
          </w:p>
        </w:tc>
        <w:tc>
          <w:tcPr>
            <w:cnfStyle w:val="000000000000" w:firstRow="0" w:lastRow="0" w:firstColumn="0" w:lastColumn="0" w:oddVBand="0" w:evenVBand="0" w:oddHBand="0" w:evenHBand="0" w:firstRowFirstColumn="0" w:firstRowLastColumn="0" w:lastRowFirstColumn="0" w:lastRowLastColumn="0"/>
            <w:tcW w:w="8085" w:type="dxa"/>
            <w:gridSpan w:val="3"/>
            <w:tcBorders>
              <w:bottom w:val="single" w:color="A6A6A6" w:themeColor="background1" w:themeShade="A6" w:sz="4" w:space="0"/>
              <w:right w:val="single" w:color="0070C0" w:sz="4" w:space="0"/>
            </w:tcBorders>
            <w:tcMar/>
          </w:tcPr>
          <w:p w:rsidRPr="000A6452" w:rsidR="00C04FA5" w:rsidP="00C04FA5" w:rsidRDefault="00C04FA5" w14:paraId="6116A92E"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If the information your organisation proactively discloses to clients/beneficiaries and the public is the same</w:t>
            </w:r>
            <w:r w:rsidR="3B8B009E">
              <w:rPr/>
              <w:t>,</w:t>
            </w:r>
            <w:r w:rsidR="3B8B009E">
              <w:rPr/>
              <w:t xml:space="preserve"> the online tool will generate one column to enable you to report this information.</w:t>
            </w:r>
          </w:p>
        </w:tc>
      </w:tr>
      <w:tr w:rsidRPr="00D5451C" w:rsidR="00C04FA5" w:rsidTr="3B8B009E" w14:paraId="35AA1A0A"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A6A6A6" w:themeColor="background1" w:themeShade="A6" w:sz="4" w:space="0"/>
              <w:right w:val="single" w:color="0070C0" w:sz="4" w:space="0"/>
            </w:tcBorders>
            <w:tcMar/>
          </w:tcPr>
          <w:p w:rsidRPr="00837EA2" w:rsidR="00C04FA5" w:rsidP="3B8B009E" w:rsidRDefault="00C04FA5" w14:paraId="6CD800F8" w14:textId="77777777" w14:noSpellErr="1">
            <w:pPr>
              <w:pStyle w:val="INDICATORTEXT"/>
              <w:jc w:val="both"/>
              <w:rPr>
                <w:b w:val="1"/>
                <w:bCs w:val="1"/>
              </w:rPr>
            </w:pPr>
            <w:r w:rsidRPr="3B8B009E" w:rsidR="3B8B009E">
              <w:rPr>
                <w:b w:val="1"/>
                <w:bCs w:val="1"/>
              </w:rPr>
              <w:t>LOGIC</w:t>
            </w:r>
          </w:p>
        </w:tc>
      </w:tr>
      <w:tr w:rsidRPr="00D5451C" w:rsidR="00C04FA5" w:rsidTr="3B8B009E" w14:paraId="71808DF6"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bottom w:val="single" w:color="A6A6A6" w:themeColor="background1" w:themeShade="A6" w:sz="4" w:space="0"/>
            </w:tcBorders>
            <w:tcMar/>
          </w:tcPr>
          <w:p w:rsidR="00C04FA5" w:rsidP="3B8B009E" w:rsidRDefault="00C04FA5" w14:paraId="59B5B37E"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27</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A6A6A6" w:themeColor="background1" w:themeShade="A6" w:sz="4" w:space="0"/>
              <w:right w:val="single" w:color="0070C0" w:sz="4" w:space="0"/>
            </w:tcBorders>
            <w:tcMar/>
          </w:tcPr>
          <w:p w:rsidRPr="009F66A2" w:rsidR="00C04FA5" w:rsidP="00C04FA5" w:rsidRDefault="00C04FA5" w14:paraId="2AB3DC04"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Within this indicator:</w:t>
            </w:r>
          </w:p>
          <w:p w:rsidR="00C04FA5" w:rsidP="00C04FA5" w:rsidRDefault="00C04FA5" w14:paraId="510C46DD" w14:textId="77777777" w14:noSpellErr="1">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pPr>
            <w:r w:rsidR="3B8B009E">
              <w:rPr/>
              <w:t xml:space="preserve">if you report that your organisation discloses information to your clients/beneficiaries only, indicators [27.5] and [27.6] will be applicable; </w:t>
            </w:r>
          </w:p>
          <w:p w:rsidR="00C04FA5" w:rsidP="00C04FA5" w:rsidRDefault="00C04FA5" w14:paraId="5F077C14" w14:textId="77777777" w14:noSpellErr="1">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pPr>
            <w:r w:rsidR="3B8B009E">
              <w:rPr/>
              <w:t xml:space="preserve">if you report that your organisation discloses information to the public, indicators [27.3] and [27.4] will be applicable; or </w:t>
            </w:r>
          </w:p>
          <w:p w:rsidRPr="00023B9E" w:rsidR="00C04FA5" w:rsidP="3B8B009E" w:rsidRDefault="00C04FA5" w14:paraId="3D2FE568" w14:textId="77777777" w14:noSpellErr="1">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pPr>
            <w:r w:rsidR="3B8B009E">
              <w:rPr/>
              <w:t>if you report that the information presented to the public and clients/beneficiaries is different in indicator [27.2], indicators [27.5] and [27.6] will also be applicable, allowing you to describe the differences in approach.</w:t>
            </w:r>
            <w:r w:rsidRPr="3B8B009E" w:rsidR="3B8B009E">
              <w:rPr>
                <w:lang w:eastAsia="en-US"/>
              </w:rPr>
              <w:t xml:space="preserve"> </w:t>
            </w:r>
          </w:p>
        </w:tc>
      </w:tr>
      <w:tr w:rsidRPr="00D5451C" w:rsidR="00C04FA5" w:rsidTr="3B8B009E" w14:paraId="198C0E04"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0070C0" w:sz="4" w:space="0"/>
              <w:right w:val="single" w:color="0070C0" w:sz="4" w:space="0"/>
            </w:tcBorders>
            <w:tcMar/>
          </w:tcPr>
          <w:p w:rsidR="00C04FA5" w:rsidP="00C04FA5" w:rsidRDefault="00C04FA5" w14:paraId="6BD305A2" w14:textId="77777777" w14:noSpellErr="1">
            <w:pPr>
              <w:pStyle w:val="INDICATORTEXT"/>
              <w:jc w:val="both"/>
              <w:rPr>
                <w:szCs w:val="18"/>
              </w:rPr>
            </w:pPr>
            <w:r w:rsidRPr="3B8B009E" w:rsidR="3B8B009E">
              <w:rPr>
                <w:b w:val="1"/>
                <w:bCs w:val="1"/>
              </w:rPr>
              <w:t>ASSESSMENT</w:t>
            </w:r>
          </w:p>
        </w:tc>
      </w:tr>
      <w:tr w:rsidRPr="00D5451C" w:rsidR="00C04FA5" w:rsidTr="3B8B009E" w14:paraId="3D3D28E3"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left w:val="single" w:color="0070C0" w:sz="4" w:space="0"/>
              <w:bottom w:val="nil"/>
              <w:right w:val="single" w:color="A6A6A6" w:themeColor="background1" w:themeShade="A6" w:sz="4" w:space="0"/>
            </w:tcBorders>
            <w:tcMar/>
          </w:tcPr>
          <w:p w:rsidR="00C04FA5" w:rsidP="3B8B009E" w:rsidRDefault="00C04FA5" w14:paraId="2D02742A" w14:textId="77777777" w14:noSpellErr="1">
            <w:pPr>
              <w:pStyle w:val="INDICATORNUMBER"/>
              <w:rPr>
                <w:rStyle w:val="IntenseEmphasis"/>
                <w:b w:val="1"/>
                <w:bCs w:val="1"/>
                <w:i w:val="0"/>
                <w:iCs w:val="0"/>
                <w:color w:val="595959" w:themeColor="text1" w:themeTint="A6" w:themeShade="FF"/>
              </w:rPr>
            </w:pPr>
            <w:r w:rsidRPr="3B8B009E" w:rsidR="3B8B009E">
              <w:rPr>
                <w:rStyle w:val="IntenseEmphasis"/>
                <w:b w:val="1"/>
                <w:bCs w:val="1"/>
                <w:i w:val="0"/>
                <w:iCs w:val="0"/>
                <w:color w:val="595959" w:themeColor="text1" w:themeTint="A6" w:themeShade="FF"/>
              </w:rPr>
              <w:t>LEA 27</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0070C0" w:sz="4" w:space="0"/>
              <w:left w:val="single" w:color="A6A6A6" w:themeColor="background1" w:themeShade="A6" w:sz="4" w:space="0"/>
              <w:bottom w:val="single" w:color="A6A6A6" w:themeColor="background1" w:themeShade="A6" w:sz="4" w:space="0"/>
              <w:right w:val="single" w:color="0070C0" w:sz="4" w:space="0"/>
            </w:tcBorders>
            <w:tcMar/>
          </w:tcPr>
          <w:p w:rsidRPr="00E43865" w:rsidR="00C04FA5" w:rsidP="00C04FA5" w:rsidRDefault="00C04FA5" w14:paraId="522F3863"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t xml:space="preserve">Maximum score: Six </w:t>
            </w:r>
            <w:r w:rsidRPr="00A413E1">
              <w:rPr>
                <w:szCs w:val="18"/>
              </w:rPr>
              <w:sym w:font="Wingdings" w:char="F0AB"/>
            </w:r>
            <w:r w:rsidRPr="3B8B009E">
              <w:rPr/>
              <w:t xml:space="preserve"> </w:t>
            </w:r>
          </w:p>
          <w:p w:rsidR="00C04FA5" w:rsidP="00C04FA5" w:rsidRDefault="00C04FA5" w14:paraId="7893129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 xml:space="preserve">The assessment of this indicator </w:t>
            </w:r>
            <w:r w:rsidRPr="3B8B009E" w:rsidR="3B8B009E">
              <w:rPr>
                <w:rFonts w:ascii="Calibri" w:hAnsi="Calibri" w:eastAsia="Calibri" w:cs="Calibri"/>
              </w:rPr>
              <w:t>is based on whether information is disclosed to the public or clients/beneficiaries only [27.1], what information is disclosed [27.3] and how frequently [27.4]. The top score can only be achieved if information is being disclosed to the public.</w:t>
            </w:r>
          </w:p>
        </w:tc>
      </w:tr>
      <w:tr w:rsidRPr="00D5451C" w:rsidR="00C04FA5" w:rsidTr="3B8B009E" w14:paraId="004788F3"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6E56540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00E22F91"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rFonts w:ascii="Calibri" w:hAnsi="Calibri" w:eastAsia="Calibri" w:cs="Calibri"/>
                <w:b w:val="1"/>
                <w:bCs w:val="1"/>
              </w:rPr>
              <w:t>Indicator scoring methodology</w:t>
            </w:r>
          </w:p>
        </w:tc>
      </w:tr>
      <w:tr w:rsidRPr="00D5451C" w:rsidR="00C04FA5" w:rsidTr="3B8B009E" w14:paraId="4CDC5FDC"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535D796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FA40BC" w:rsidR="00C04FA5" w:rsidP="3B8B009E" w:rsidRDefault="00C04FA5" w14:paraId="4406CFA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3B8B009E" w:rsidR="3B8B009E">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00C04FA5" w:rsidRDefault="00C04FA5" w14:paraId="5457F67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8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4D979FDA"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sidR="3B8B009E">
              <w:rPr>
                <w:b w:val="1"/>
                <w:bCs w:val="1"/>
              </w:rPr>
              <w:t>Further Details</w:t>
            </w:r>
          </w:p>
        </w:tc>
      </w:tr>
      <w:tr w:rsidRPr="00D5451C" w:rsidR="00C04FA5" w:rsidTr="3B8B009E" w14:paraId="52F84C41"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3D5669D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3B8B009E" w:rsidRDefault="00C04FA5" w14:paraId="37264A2C"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3B8B009E">
              <w:rPr/>
              <w:t>Reporting to the public</w:t>
            </w:r>
          </w:p>
        </w:tc>
      </w:tr>
      <w:tr w:rsidRPr="00D5451C" w:rsidR="00C04FA5" w:rsidTr="3B8B009E" w14:paraId="06E4FDAB"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1A92446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158C6806" w:rsidR="00C04FA5" w:rsidP="00C04FA5" w:rsidRDefault="00C04FA5" w14:paraId="78565D95"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 xml:space="preserve">‘No’ </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42063C" w:rsidR="00C04FA5" w:rsidP="3B8B009E" w:rsidRDefault="00C04FA5" w14:paraId="2451123E"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28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5535AAC4"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3A2997EA"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19E4422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00C04FA5" w:rsidRDefault="00C04FA5" w14:paraId="64CA41AF"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3B8B009E">
              <w:rPr/>
              <w:t>‘Yes, some voting decisions/only abstentions/ summary only less frequently than annually’</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158C6806" w:rsidR="00C04FA5" w:rsidP="3B8B009E" w:rsidRDefault="00C04FA5" w14:paraId="3E46B1EA"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color w:val="808080" w:themeColor="text1" w:themeTint="7F" w:themeShade="FF"/>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8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39242198"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4F751B0B"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68B5C1B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600AC5" w:rsidR="00C04FA5" w:rsidP="3B8B009E" w:rsidRDefault="00C04FA5" w14:paraId="1FD5CE9E" w14:textId="77777777" w14:noSpellErr="1">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‘Yes, all voting decisions less frequently than annually’ OR</w:t>
            </w:r>
          </w:p>
          <w:p w:rsidR="00C04FA5" w:rsidP="00C04FA5" w:rsidRDefault="00C04FA5" w14:paraId="68645944"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3B8B009E">
              <w:rPr/>
              <w:t xml:space="preserve">‘Yes, some voting decisions/only abstentions/ summary only more frequently than annually’ </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3B8B009E" w:rsidRDefault="00C04FA5" w14:paraId="6CC165AF"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8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5266DE90"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05CE4C95"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5A9B61F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600AC5" w:rsidR="00C04FA5" w:rsidP="3B8B009E" w:rsidRDefault="00C04FA5" w14:paraId="16093870" w14:textId="77777777" w14:noSpellErr="1">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‘Yes, all voting decisions more frequently than annually’ </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3B8B009E" w:rsidRDefault="00C04FA5" w14:paraId="7AC6EB03"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8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3C32D97C"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2EEB3E8E"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565C9E2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3B8B009E" w:rsidRDefault="00C04FA5" w14:paraId="3A2B6C6C"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b w:val="1"/>
                <w:bCs w:val="1"/>
              </w:rPr>
              <w:t xml:space="preserve">Disclosure to clients </w:t>
            </w:r>
            <w:r w:rsidRPr="3B8B009E" w:rsidR="3B8B009E">
              <w:rPr>
                <w:b w:val="1"/>
                <w:bCs w:val="1"/>
              </w:rPr>
              <w:t>only</w:t>
            </w:r>
            <w:r w:rsidRPr="3B8B009E" w:rsidR="3B8B009E">
              <w:rPr>
                <w:b w:val="1"/>
                <w:bCs w:val="1"/>
              </w:rPr>
              <w:t xml:space="preserve"> </w:t>
            </w:r>
            <w:r w:rsidRPr="3B8B009E" w:rsidR="3B8B009E">
              <w:rPr>
                <w:b w:val="1"/>
                <w:bCs w:val="1"/>
              </w:rPr>
              <w:t>(not applicable for Asset Owners)</w:t>
            </w:r>
          </w:p>
        </w:tc>
      </w:tr>
      <w:tr w:rsidRPr="00D5451C" w:rsidR="00C04FA5" w:rsidTr="3B8B009E" w14:paraId="3F0E1EBC"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11CBA6D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6766E1" w:rsidR="00C04FA5" w:rsidP="3B8B009E" w:rsidRDefault="00C04FA5" w14:paraId="4CCBD34E" w14:textId="77777777" w14:noSpellErr="1">
            <w:pPr>
              <w:pStyle w:val="PRITableContent"/>
              <w:spacing w:before="80" w:after="80"/>
              <w:cnfStyle w:val="000000000000" w:firstRow="0" w:lastRow="0" w:firstColumn="0" w:lastColumn="0" w:oddVBand="0" w:evenVBand="0" w:oddHBand="0" w:evenHBand="0" w:firstRowFirstColumn="0" w:firstRowLastColumn="0" w:lastRowFirstColumn="0" w:lastRowLastColumn="0"/>
              <w:rPr>
                <w:b w:val="1"/>
                <w:bCs w:val="1"/>
              </w:rPr>
            </w:pPr>
            <w:r w:rsidRPr="3B8B009E" w:rsidR="3B8B009E">
              <w:rPr>
                <w:color w:val="595959" w:themeColor="text1" w:themeTint="A6" w:themeShade="FF"/>
                <w:sz w:val="18"/>
                <w:szCs w:val="18"/>
              </w:rPr>
              <w:t>‘No’</w:t>
            </w:r>
            <w:r w:rsidR="3B8B009E">
              <w:rPr/>
              <w:t xml:space="preserve"> </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3B8B009E" w:rsidRDefault="00C04FA5" w14:paraId="42762B55"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color w:val="808080" w:themeColor="text1" w:themeTint="7F" w:themeShade="FF"/>
              </w:rPr>
              <w:t></w:t>
            </w:r>
          </w:p>
        </w:tc>
        <w:tc>
          <w:tcPr>
            <w:cnfStyle w:val="000000000000" w:firstRow="0" w:lastRow="0" w:firstColumn="0" w:lastColumn="0" w:oddVBand="0" w:evenVBand="0" w:oddHBand="0" w:evenHBand="0" w:firstRowFirstColumn="0" w:firstRowLastColumn="0" w:lastRowFirstColumn="0" w:lastRowLastColumn="0"/>
            <w:tcW w:w="28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4A69271B"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3388692C"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1BBDE9A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00C04FA5" w:rsidRDefault="00C04FA5" w14:paraId="5FB9F0A7" w14:textId="77777777" w14:noSpellErr="1">
            <w:pPr>
              <w:pStyle w:val="PRITableContent"/>
              <w:spacing w:before="80" w:after="80"/>
              <w:cnfStyle w:val="000000000000" w:firstRow="0" w:lastRow="0" w:firstColumn="0" w:lastColumn="0" w:oddVBand="0" w:evenVBand="0" w:oddHBand="0" w:evenHBand="0" w:firstRowFirstColumn="0" w:firstRowLastColumn="0" w:lastRowFirstColumn="0" w:lastRowLastColumn="0"/>
              <w:rPr>
                <w:szCs w:val="18"/>
              </w:rPr>
            </w:pPr>
            <w:r w:rsidRPr="3B8B009E" w:rsidR="3B8B009E">
              <w:rPr>
                <w:color w:val="595959" w:themeColor="text1" w:themeTint="A6" w:themeShade="FF"/>
                <w:sz w:val="18"/>
                <w:szCs w:val="18"/>
              </w:rPr>
              <w:t>‘Yes, some voting decisions/only abstentions/ summary only less frequently than annually’</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3B8B009E" w:rsidRDefault="00C04FA5" w14:paraId="7B5224F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8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1960D998"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2BECA525"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C04FA5" w:rsidP="00C04FA5" w:rsidRDefault="00C04FA5" w14:paraId="1337855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600AC5" w:rsidR="00C04FA5" w:rsidP="3B8B009E" w:rsidRDefault="00C04FA5" w14:paraId="54042C75" w14:textId="77777777" w14:noSpellErr="1">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‘Yes, all voting decisions less frequently than annually’ OR</w:t>
            </w:r>
          </w:p>
          <w:p w:rsidRPr="0062074A" w:rsidR="00C04FA5" w:rsidP="3B8B009E" w:rsidRDefault="00C04FA5" w14:paraId="3F2A5F05" w14:textId="77777777" w14:noSpellErr="1">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‘Yes, some voting decisions/only abstentions/ summary only more frequently than annually’ </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00C04FA5" w:rsidP="3B8B009E" w:rsidRDefault="00C04FA5" w14:paraId="578C067A"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8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C04FA5" w:rsidP="00C04FA5" w:rsidRDefault="00C04FA5" w14:paraId="31E150FC"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C04FA5" w:rsidTr="3B8B009E" w14:paraId="372C2DB1"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right w:val="single" w:color="A6A6A6" w:themeColor="background1" w:themeShade="A6" w:sz="4" w:space="0"/>
            </w:tcBorders>
            <w:tcMar/>
          </w:tcPr>
          <w:p w:rsidR="00C04FA5" w:rsidP="00C04FA5" w:rsidRDefault="00C04FA5" w14:paraId="30884ED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9"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tcMar/>
          </w:tcPr>
          <w:p w:rsidRPr="00600AC5" w:rsidR="00C04FA5" w:rsidP="3B8B009E" w:rsidRDefault="00C04FA5" w14:paraId="784646A1" w14:textId="77777777" w14:noSpellErr="1">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3B8B009E" w:rsidR="3B8B009E">
              <w:rPr>
                <w:color w:val="595959" w:themeColor="text1" w:themeTint="A6" w:themeShade="FF"/>
                <w:sz w:val="18"/>
                <w:szCs w:val="18"/>
              </w:rPr>
              <w:t xml:space="preserve">‘Yes, all voting decisions more frequently than annually’ </w:t>
            </w:r>
          </w:p>
        </w:tc>
        <w:tc>
          <w:tcPr>
            <w:cnfStyle w:val="000000000000" w:firstRow="0" w:lastRow="0" w:firstColumn="0" w:lastColumn="0" w:oddVBand="0" w:evenVBand="0" w:oddHBand="0" w:evenHBand="0" w:firstRowFirstColumn="0" w:firstRowLastColumn="0" w:lastRowFirstColumn="0" w:lastRowLastColumn="0"/>
            <w:tcW w:w="1276" w:type="dxa"/>
            <w:tcBorders>
              <w:top w:val="single" w:color="A6A6A6" w:themeColor="background1" w:themeShade="A6" w:sz="4" w:space="0"/>
              <w:left w:val="single" w:color="A6A6A6" w:themeColor="background1" w:themeShade="A6" w:sz="4" w:space="0"/>
              <w:bottom w:val="single" w:color="0070C0" w:sz="4" w:space="0"/>
              <w:right w:val="single" w:color="A6A6A6" w:themeColor="background1" w:themeShade="A6" w:sz="4" w:space="0"/>
            </w:tcBorders>
            <w:tcMar/>
          </w:tcPr>
          <w:p w:rsidR="00C04FA5" w:rsidP="3B8B009E" w:rsidRDefault="00C04FA5" w14:paraId="3B10803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hAnsi="Wingdings" w:eastAsia="Wingdings" w:cs="Wingdings"/>
              </w:rPr>
            </w:pPr>
            <w:r w:rsidRPr="3B8B009E" w:rsidR="3B8B009E">
              <w:rPr>
                <w:rFonts w:ascii="Wingdings" w:hAnsi="Wingdings" w:eastAsia="Wingdings" w:cs="Wingdings"/>
              </w:rPr>
              <w:t></w:t>
            </w:r>
            <w:r w:rsidRPr="3B8B009E" w:rsidR="3B8B009E">
              <w:rPr>
                <w:rFonts w:ascii="Wingdings" w:hAnsi="Wingdings" w:eastAsia="Wingdings" w:cs="Wingdings"/>
              </w:rPr>
              <w:t></w:t>
            </w:r>
            <w:r w:rsidRPr="3B8B009E" w:rsidR="3B8B009E">
              <w:rPr>
                <w:rFonts w:ascii="Wingdings" w:hAnsi="Wingdings" w:eastAsia="Wingdings" w:cs="Wingdings"/>
              </w:rPr>
              <w:t></w:t>
            </w:r>
          </w:p>
        </w:tc>
        <w:tc>
          <w:tcPr>
            <w:cnfStyle w:val="000000000000" w:firstRow="0" w:lastRow="0" w:firstColumn="0" w:lastColumn="0" w:oddVBand="0" w:evenVBand="0" w:oddHBand="0" w:evenHBand="0" w:firstRowFirstColumn="0" w:firstRowLastColumn="0" w:lastRowFirstColumn="0" w:lastRowLastColumn="0"/>
            <w:tcW w:w="2840" w:type="dxa"/>
            <w:tcBorders>
              <w:top w:val="single" w:color="A6A6A6" w:themeColor="background1" w:themeShade="A6" w:sz="4" w:space="0"/>
              <w:left w:val="single" w:color="A6A6A6" w:themeColor="background1" w:themeShade="A6" w:sz="4" w:space="0"/>
              <w:bottom w:val="single" w:color="0070C0" w:sz="4" w:space="0"/>
              <w:right w:val="single" w:color="0070C0" w:sz="4" w:space="0"/>
            </w:tcBorders>
            <w:tcMar/>
          </w:tcPr>
          <w:p w:rsidR="00C04FA5" w:rsidP="00C04FA5" w:rsidRDefault="00C04FA5" w14:paraId="03142716"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C04FA5" w:rsidP="00C04FA5" w:rsidRDefault="00C04FA5" w14:paraId="34E1A9B5" w14:textId="77777777">
      <w:pPr>
        <w:pStyle w:val="INDICATORNUMBER"/>
      </w:pPr>
    </w:p>
    <w:p w:rsidR="00437502" w:rsidRDefault="00437502" w14:paraId="4D4891A1" w14:textId="55AE90F7">
      <w:pPr>
        <w:pStyle w:val="INDICATORNUMBER"/>
      </w:pPr>
    </w:p>
    <w:sectPr w:rsidR="00437502" w:rsidSect="00644696">
      <w:headerReference w:type="default" r:id="rId45"/>
      <w:headerReference w:type="first" r:id="rId46"/>
      <w:pgSz w:w="11900" w:h="16840" w:orient="portrait"/>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34596" w:rsidP="00936049" w:rsidRDefault="00734596" w14:paraId="69EA2FFA" w14:textId="77777777">
      <w:r>
        <w:separator/>
      </w:r>
    </w:p>
  </w:endnote>
  <w:endnote w:type="continuationSeparator" w:id="0">
    <w:p w:rsidR="00734596" w:rsidP="00936049" w:rsidRDefault="00734596" w14:paraId="18375E83" w14:textId="77777777">
      <w:r>
        <w:continuationSeparator/>
      </w:r>
    </w:p>
  </w:endnote>
  <w:endnote w:type="continuationNotice" w:id="1">
    <w:p w:rsidR="00734596" w:rsidRDefault="00734596" w14:paraId="4776566B" w14:textId="7777777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altName w:val="ＭＳ Ｐゴシック"/>
    <w:panose1 w:val="020B0600070205080204"/>
    <w:charset w:val="80"/>
    <w:family w:val="swiss"/>
    <w:pitch w:val="variable"/>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28240F" w:rsidP="008C4D1A" w:rsidRDefault="0028240F" w14:paraId="6CA8D84F" w14:textId="7E95EAEA">
    <w:pPr>
      <w:pStyle w:val="Footer"/>
      <w:tabs>
        <w:tab w:val="clear" w:pos="4320"/>
        <w:tab w:val="clear" w:pos="8640"/>
        <w:tab w:val="left" w:pos="2154"/>
      </w:tabs>
      <w:spacing w:before="0" w:after="0"/>
      <w:rPr>
        <w:noProof/>
        <w:lang w:eastAsia="en-GB"/>
      </w:rPr>
    </w:pPr>
  </w:p>
  <w:p w:rsidRPr="0098553C" w:rsidR="0028240F" w:rsidP="00213FD3" w:rsidRDefault="0028240F" w14:paraId="247F38A6" w14:textId="6DB3887B">
    <w:pPr>
      <w:pStyle w:val="Footer"/>
      <w:framePr w:w="11854" w:wrap="around" w:hAnchor="page" w:vAnchor="text" w:x="114" w:y="109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821CA">
      <w:rPr>
        <w:rStyle w:val="PageNumber"/>
        <w:rFonts w:ascii="Alright Sans Light" w:hAnsi="Alright Sans Light"/>
        <w:noProof/>
        <w:color w:val="808080"/>
      </w:rPr>
      <w:t>34</w:t>
    </w:r>
    <w:r w:rsidRPr="0098553C">
      <w:rPr>
        <w:rStyle w:val="PageNumber"/>
        <w:rFonts w:ascii="Alright Sans Light" w:hAnsi="Alright Sans Light"/>
        <w:color w:val="808080"/>
      </w:rPr>
      <w:fldChar w:fldCharType="end"/>
    </w:r>
  </w:p>
  <w:p w:rsidR="0028240F" w:rsidP="008C4D1A" w:rsidRDefault="0028240F" w14:paraId="3FAD0C26" w14:textId="5862209F">
    <w:pPr>
      <w:pStyle w:val="Footer"/>
      <w:tabs>
        <w:tab w:val="clear" w:pos="4320"/>
        <w:tab w:val="clear" w:pos="8640"/>
        <w:tab w:val="left" w:pos="2154"/>
      </w:tabs>
      <w:spacing w:before="0" w:after="120"/>
    </w:pPr>
    <w:r>
      <w:rPr>
        <w:noProof/>
        <w:lang w:eastAsia="en-GB"/>
      </w:rPr>
      <mc:AlternateContent>
        <mc:Choice Requires="wps">
          <w:drawing>
            <wp:anchor distT="45720" distB="45720" distL="114300" distR="114300" simplePos="0" relativeHeight="251658243" behindDoc="0" locked="0" layoutInCell="1" allowOverlap="1" wp14:anchorId="7BCC9441" wp14:editId="1DB7A59E">
              <wp:simplePos x="0" y="0"/>
              <wp:positionH relativeFrom="column">
                <wp:posOffset>-809388</wp:posOffset>
              </wp:positionH>
              <wp:positionV relativeFrom="paragraph">
                <wp:posOffset>245783</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rsidRPr="00001008" w:rsidR="0028240F" w:rsidP="00512C9C" w:rsidRDefault="0028240F" w14:paraId="320A705B" w14:textId="3675621A">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w14:anchorId="34C178D7">
            <v:shapetype id="_x0000_t202" coordsize="21600,21600" o:spt="202" path="m,l,21600r21600,l21600,xe" w14:anchorId="7BCC9441">
              <v:stroke joinstyle="miter"/>
              <v:path gradientshapeok="t" o:connecttype="rect"/>
            </v:shapetype>
            <v:shape id="Text Box 2" style="position:absolute;margin-left:-63.75pt;margin-top:19.35pt;width:197.25pt;height:110.6pt;z-index:251658243;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spid="_x0000_s108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">
              <v:textbox style="mso-fit-shape-to-text:t">
                <w:txbxContent>
                  <w:p w:rsidRPr="00001008" w:rsidR="0028240F" w:rsidP="00512C9C" w:rsidRDefault="0028240F" w14:paraId="2A4C5ABA" w14:textId="3675621A">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2" behindDoc="1" locked="0" layoutInCell="1" allowOverlap="1" wp14:anchorId="788121C7" wp14:editId="0CF9C2E9">
          <wp:simplePos x="0" y="0"/>
          <wp:positionH relativeFrom="page">
            <wp:posOffset>5279666</wp:posOffset>
          </wp:positionH>
          <wp:positionV relativeFrom="page">
            <wp:posOffset>9883471</wp:posOffset>
          </wp:positionV>
          <wp:extent cx="2276834" cy="802944"/>
          <wp:effectExtent l="0" t="0" r="0"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869" t="31760"/>
                  <a:stretch/>
                </pic:blipFill>
                <pic:spPr bwMode="auto">
                  <a:xfrm>
                    <a:off x="0" y="0"/>
                    <a:ext cx="2277889" cy="80331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28240F" w:rsidRDefault="0028240F" w14:paraId="67B705AB" w14:textId="73A7919B">
    <w:pPr>
      <w:pStyle w:val="Footer"/>
      <w:jc w:val="center"/>
    </w:pPr>
    <w:r w:rsidRPr="009E347F">
      <w:rPr>
        <w:noProof/>
        <w:lang w:eastAsia="en-GB"/>
      </w:rPr>
      <w:drawing>
        <wp:anchor distT="0" distB="0" distL="114300" distR="114300" simplePos="0" relativeHeight="251658240" behindDoc="1" locked="0" layoutInCell="1" allowOverlap="1" wp14:anchorId="7F0848E7" wp14:editId="2296302A">
          <wp:simplePos x="0" y="0"/>
          <wp:positionH relativeFrom="page">
            <wp:posOffset>106735</wp:posOffset>
          </wp:positionH>
          <wp:positionV relativeFrom="bottomMargin">
            <wp:posOffset>-286964</wp:posOffset>
          </wp:positionV>
          <wp:extent cx="7559229" cy="1177047"/>
          <wp:effectExtent l="0" t="0" r="3810" b="4445"/>
          <wp:wrapNone/>
          <wp:docPr id="2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Pr>
        <w:noProof/>
        <w:lang w:eastAsia="en-GB"/>
      </w:rPr>
      <mc:AlternateContent>
        <mc:Choice Requires="wps">
          <w:drawing>
            <wp:anchor distT="45720" distB="45720" distL="114300" distR="114300" simplePos="0" relativeHeight="251658244" behindDoc="0" locked="0" layoutInCell="1" allowOverlap="1" wp14:anchorId="355B186D" wp14:editId="56302240">
              <wp:simplePos x="0" y="0"/>
              <wp:positionH relativeFrom="column">
                <wp:posOffset>-747533</wp:posOffset>
              </wp:positionH>
              <wp:positionV relativeFrom="paragraph">
                <wp:posOffset>312723</wp:posOffset>
              </wp:positionV>
              <wp:extent cx="2505075" cy="1404620"/>
              <wp:effectExtent l="0" t="0" r="9525" b="0"/>
              <wp:wrapSquare wrapText="bothSides"/>
              <wp:docPr id="2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rsidRPr="00001008" w:rsidR="0028240F" w:rsidP="00BA5BB8" w:rsidRDefault="0028240F" w14:paraId="245B8523" w14:textId="50415BD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w14:anchorId="2A4C5ABA">
            <v:shapetype id="_x0000_t202" coordsize="21600,21600" o:spt="202" path="m,l,21600r21600,l21600,xe" w14:anchorId="355B186D">
              <v:stroke joinstyle="miter"/>
              <v:path gradientshapeok="t" o:connecttype="rect"/>
            </v:shapetype>
            <v:shape id="_x0000_s1087" style="position:absolute;left:0;text-align:left;margin-left:-58.85pt;margin-top:24.6pt;width:197.25pt;height:110.6pt;z-index:2516582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">
              <v:textbox style="mso-fit-shape-to-text:t">
                <w:txbxContent>
                  <w:p w:rsidRPr="00001008" w:rsidR="0028240F" w:rsidP="00BA5BB8" w:rsidRDefault="0028240F" w14:paraId="388BD545" w14:textId="50415BD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24982070"/>
        <w:docPartObj>
          <w:docPartGallery w:val="Page Numbers (Bottom of Page)"/>
          <w:docPartUnique/>
        </w:docPartObj>
      </w:sdtPr>
      <w:sdtEnd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34596" w:rsidP="00936049" w:rsidRDefault="00734596" w14:paraId="58A58CB0" w14:textId="77777777">
      <w:r>
        <w:separator/>
      </w:r>
    </w:p>
  </w:footnote>
  <w:footnote w:type="continuationSeparator" w:id="0">
    <w:p w:rsidR="00734596" w:rsidP="00936049" w:rsidRDefault="00734596" w14:paraId="149B5DE9" w14:textId="77777777">
      <w:r>
        <w:continuationSeparator/>
      </w:r>
    </w:p>
  </w:footnote>
  <w:footnote w:type="continuationNotice" w:id="1">
    <w:p w:rsidR="00734596" w:rsidRDefault="00734596" w14:paraId="549BBDB9" w14:textId="77777777">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F747B3" w:rsidR="0028240F" w:rsidP="3B8B009E" w:rsidRDefault="0028240F" w14:paraId="600F859D" w14:textId="3BE9D1BF" w14:noSpellErr="1">
    <w:pPr>
      <w:pStyle w:val="Header"/>
      <w:rPr>
        <w:sz w:val="18"/>
        <w:szCs w:val="18"/>
      </w:rPr>
    </w:pPr>
    <w:r w:rsidRPr="3B8B009E" w:rsidR="3B8B009E">
      <w:rPr>
        <w:sz w:val="18"/>
        <w:szCs w:val="18"/>
      </w:rPr>
      <w:t>Engagement&gt;&gt;Overview</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F747B3" w:rsidR="0028240F" w:rsidP="3B8B009E" w:rsidRDefault="0028240F" w14:paraId="7E278074" w14:textId="77777777" w14:noSpellErr="1">
    <w:pPr>
      <w:pStyle w:val="Header"/>
      <w:rPr>
        <w:sz w:val="18"/>
        <w:szCs w:val="18"/>
      </w:rPr>
    </w:pPr>
    <w:r w:rsidRPr="3B8B009E" w:rsidR="3B8B009E">
      <w:rPr>
        <w:sz w:val="18"/>
        <w:szCs w:val="18"/>
      </w:rPr>
      <w:t>Engagement&gt;&gt;Overview</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F747B3" w:rsidR="0028240F" w:rsidP="3B8B009E" w:rsidRDefault="0028240F" w14:paraId="2B13FFAB" w14:textId="77777777" w14:noSpellErr="1">
    <w:pPr>
      <w:pStyle w:val="Header"/>
      <w:rPr>
        <w:sz w:val="18"/>
        <w:szCs w:val="18"/>
      </w:rPr>
    </w:pPr>
    <w:r w:rsidRPr="3B8B009E" w:rsidR="3B8B009E">
      <w:rPr>
        <w:sz w:val="18"/>
        <w:szCs w:val="18"/>
      </w:rPr>
      <w:t>Engagement&gt;&gt;Process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F747B3" w:rsidR="0028240F" w:rsidP="3B8B009E" w:rsidRDefault="0028240F" w14:paraId="0548B8D8" w14:textId="77777777" w14:noSpellErr="1">
    <w:pPr>
      <w:pStyle w:val="Header"/>
      <w:rPr>
        <w:sz w:val="18"/>
        <w:szCs w:val="18"/>
      </w:rPr>
    </w:pPr>
    <w:r w:rsidRPr="3B8B009E" w:rsidR="3B8B009E">
      <w:rPr>
        <w:sz w:val="18"/>
        <w:szCs w:val="18"/>
      </w:rPr>
      <w:t>Engagement&gt;&gt;Process</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F747B3" w:rsidR="0028240F" w:rsidP="3B8B009E" w:rsidRDefault="0028240F" w14:paraId="49F54FDA" w14:textId="77777777" w14:noSpellErr="1">
    <w:pPr>
      <w:pStyle w:val="Header"/>
      <w:rPr>
        <w:sz w:val="18"/>
        <w:szCs w:val="18"/>
      </w:rPr>
    </w:pPr>
    <w:r w:rsidRPr="3B8B009E" w:rsidR="3B8B009E">
      <w:rPr>
        <w:sz w:val="18"/>
        <w:szCs w:val="18"/>
      </w:rPr>
      <w:t>Engagement&gt;&gt;Outputs and outcomes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F747B3" w:rsidR="0028240F" w:rsidP="3B8B009E" w:rsidRDefault="0028240F" w14:paraId="5AADDE28" w14:textId="77777777" w14:noSpellErr="1">
    <w:pPr>
      <w:pStyle w:val="Header"/>
      <w:rPr>
        <w:sz w:val="18"/>
        <w:szCs w:val="18"/>
      </w:rPr>
    </w:pPr>
    <w:r w:rsidRPr="3B8B009E" w:rsidR="3B8B009E">
      <w:rPr>
        <w:sz w:val="18"/>
        <w:szCs w:val="18"/>
      </w:rPr>
      <w:t>Engagement&gt;&gt;Outputs and outcomes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53AE8" w:rsidR="0028240F" w:rsidP="3B8B009E" w:rsidRDefault="0028240F" w14:paraId="6E80F347" w14:textId="77777777" w14:noSpellErr="1">
    <w:pPr>
      <w:pStyle w:val="Header"/>
      <w:rPr>
        <w:sz w:val="18"/>
        <w:szCs w:val="18"/>
      </w:rPr>
    </w:pPr>
    <w:r w:rsidRPr="3B8B009E" w:rsidR="3B8B009E">
      <w:rPr>
        <w:sz w:val="18"/>
        <w:szCs w:val="18"/>
      </w:rPr>
      <w:t>Communication</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53AE8" w:rsidR="0028240F" w:rsidP="3B8B009E" w:rsidRDefault="0028240F" w14:paraId="343D1CE0" w14:textId="77777777" w14:noSpellErr="1">
    <w:pPr>
      <w:pStyle w:val="Header"/>
      <w:rPr>
        <w:sz w:val="18"/>
        <w:szCs w:val="18"/>
      </w:rPr>
    </w:pPr>
    <w:r w:rsidRPr="3B8B009E" w:rsidR="3B8B009E">
      <w:rPr>
        <w:sz w:val="18"/>
        <w:szCs w:val="18"/>
      </w:rPr>
      <w:t>Communication</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53AE8" w:rsidR="0028240F" w:rsidP="3B8B009E" w:rsidRDefault="0028240F" w14:paraId="425BE2E0" w14:textId="77777777" w14:noSpellErr="1">
    <w:pPr>
      <w:pStyle w:val="Header"/>
      <w:rPr>
        <w:sz w:val="18"/>
        <w:szCs w:val="18"/>
      </w:rPr>
    </w:pPr>
    <w:r w:rsidRPr="3B8B009E" w:rsidR="3B8B009E">
      <w:rPr>
        <w:sz w:val="18"/>
        <w:szCs w:val="18"/>
      </w:rPr>
      <w:t>(Proxy) voting and shareholder resolutions</w:t>
    </w:r>
    <w:r w:rsidRPr="3B8B009E" w:rsidR="3B8B009E">
      <w:rPr>
        <w:sz w:val="18"/>
        <w:szCs w:val="18"/>
      </w:rPr>
      <w:t>&gt;&gt;Overview</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C2238F" w:rsidR="0028240F" w:rsidP="3B8B009E" w:rsidRDefault="0028240F" w14:paraId="6CE67FBF" w14:textId="77777777" w14:noSpellErr="1">
    <w:pPr>
      <w:pStyle w:val="Header"/>
      <w:rPr>
        <w:sz w:val="18"/>
        <w:szCs w:val="18"/>
      </w:rPr>
    </w:pPr>
    <w:r w:rsidRPr="3B8B009E" w:rsidR="3B8B009E">
      <w:rPr>
        <w:sz w:val="18"/>
        <w:szCs w:val="18"/>
      </w:rPr>
      <w:t>(</w:t>
    </w:r>
    <w:r w:rsidRPr="3B8B009E" w:rsidR="3B8B009E">
      <w:rPr>
        <w:sz w:val="18"/>
        <w:szCs w:val="18"/>
      </w:rPr>
      <w:t>Proxy) voting and shareholder resolutions</w:t>
    </w:r>
    <w:r w:rsidRPr="3B8B009E" w:rsidR="3B8B009E">
      <w:rPr>
        <w:sz w:val="18"/>
        <w:szCs w:val="18"/>
      </w:rPr>
      <w:t>&gt;&gt;Process</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53AE8" w:rsidR="0028240F" w:rsidP="3B8B009E" w:rsidRDefault="0028240F" w14:paraId="1034FF19" w14:textId="77777777" w14:noSpellErr="1">
    <w:pPr>
      <w:pStyle w:val="Header"/>
      <w:rPr>
        <w:sz w:val="18"/>
        <w:szCs w:val="18"/>
      </w:rPr>
    </w:pPr>
    <w:r w:rsidRPr="3B8B009E" w:rsidR="3B8B009E">
      <w:rPr>
        <w:sz w:val="18"/>
        <w:szCs w:val="18"/>
      </w:rPr>
      <w:t>(Proxy) voting and shareholder resolutions</w:t>
    </w:r>
    <w:r w:rsidRPr="3B8B009E" w:rsidR="3B8B009E">
      <w:rPr>
        <w:sz w:val="18"/>
        <w:szCs w:val="18"/>
      </w:rPr>
      <w:t>&gt;&gt;Process</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53AE8" w:rsidR="0028240F" w:rsidP="3B8B009E" w:rsidRDefault="0028240F" w14:paraId="7BD88144" w14:textId="77777777" w14:noSpellErr="1">
    <w:pPr>
      <w:pStyle w:val="Header"/>
      <w:rPr>
        <w:sz w:val="18"/>
        <w:szCs w:val="18"/>
      </w:rPr>
    </w:pPr>
    <w:r w:rsidRPr="3B8B009E" w:rsidR="3B8B009E">
      <w:rPr>
        <w:sz w:val="18"/>
        <w:szCs w:val="18"/>
      </w:rPr>
      <w:t>(</w:t>
    </w:r>
    <w:r w:rsidRPr="3B8B009E" w:rsidR="3B8B009E">
      <w:rPr>
        <w:sz w:val="18"/>
        <w:szCs w:val="18"/>
      </w:rPr>
      <w:t>Proxy) voting and shareholder resolutions</w:t>
    </w:r>
    <w:r w:rsidRPr="3B8B009E" w:rsidR="3B8B009E">
      <w:rPr>
        <w:sz w:val="18"/>
        <w:szCs w:val="18"/>
      </w:rPr>
      <w:t>&gt;&gt;Outputs and outcomes</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53AE8" w:rsidR="0028240F" w:rsidP="3B8B009E" w:rsidRDefault="0028240F" w14:paraId="343BCE61" w14:textId="77777777" w14:noSpellErr="1">
    <w:pPr>
      <w:pStyle w:val="Header"/>
      <w:rPr>
        <w:sz w:val="18"/>
        <w:szCs w:val="18"/>
      </w:rPr>
    </w:pPr>
    <w:r w:rsidRPr="3B8B009E" w:rsidR="3B8B009E">
      <w:rPr>
        <w:sz w:val="18"/>
        <w:szCs w:val="18"/>
      </w:rPr>
      <w:t>(Proxy) voting and shareholder resolutions</w:t>
    </w:r>
    <w:r w:rsidRPr="3B8B009E" w:rsidR="3B8B009E">
      <w:rPr>
        <w:sz w:val="18"/>
        <w:szCs w:val="18"/>
      </w:rPr>
      <w:t>&gt;&gt;Outputs and outcomes</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53AE8" w:rsidR="0028240F" w:rsidP="3B8B009E" w:rsidRDefault="0028240F" w14:paraId="07D02578" w14:textId="77777777" w14:noSpellErr="1">
    <w:pPr>
      <w:pStyle w:val="Header"/>
      <w:rPr>
        <w:sz w:val="18"/>
        <w:szCs w:val="18"/>
      </w:rPr>
    </w:pPr>
    <w:r w:rsidRPr="3B8B009E" w:rsidR="3B8B009E">
      <w:rPr>
        <w:sz w:val="18"/>
        <w:szCs w:val="18"/>
      </w:rPr>
      <w:t>(</w:t>
    </w:r>
    <w:r w:rsidRPr="3B8B009E" w:rsidR="3B8B009E">
      <w:rPr>
        <w:sz w:val="18"/>
        <w:szCs w:val="18"/>
      </w:rPr>
      <w:t>Proxy) voting and shareholder resolutions</w:t>
    </w:r>
    <w:r w:rsidRPr="3B8B009E" w:rsidR="3B8B009E">
      <w:rPr>
        <w:sz w:val="18"/>
        <w:szCs w:val="18"/>
      </w:rPr>
      <w:t>&gt;&gt;Communication</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53AE8" w:rsidR="0028240F" w:rsidP="3B8B009E" w:rsidRDefault="0028240F" w14:paraId="6AC231A9" w14:textId="77777777" w14:noSpellErr="1">
    <w:pPr>
      <w:pStyle w:val="Header"/>
      <w:rPr>
        <w:sz w:val="18"/>
        <w:szCs w:val="18"/>
      </w:rPr>
    </w:pPr>
    <w:r w:rsidRPr="3B8B009E" w:rsidR="3B8B009E">
      <w:rPr>
        <w:sz w:val="18"/>
        <w:szCs w:val="18"/>
      </w:rPr>
      <w:t>(Proxy) voting and shareholder resolutions</w:t>
    </w:r>
    <w:r w:rsidRPr="3B8B009E" w:rsidR="3B8B009E">
      <w:rPr>
        <w:sz w:val="18"/>
        <w:szCs w:val="18"/>
      </w:rPr>
      <w:t>&gt;&gt;Communication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5A07787"/>
    <w:multiLevelType w:val="hybridMultilevel"/>
    <w:tmpl w:val="9528B52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09B81336"/>
    <w:multiLevelType w:val="hybridMultilevel"/>
    <w:tmpl w:val="3F5E63A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hint="default" w:ascii="Arial" w:hAnsi="Arial"/>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0AC96F00"/>
    <w:multiLevelType w:val="hybridMultilevel"/>
    <w:tmpl w:val="78F0237E"/>
    <w:lvl w:ilvl="0" w:tplc="6B8E83B6">
      <w:numFmt w:val="bullet"/>
      <w:lvlText w:val="-"/>
      <w:lvlJc w:val="left"/>
      <w:pPr>
        <w:ind w:left="530" w:hanging="360"/>
      </w:pPr>
      <w:rPr>
        <w:rFonts w:hint="default" w:ascii="Arial" w:hAnsi="Arial" w:eastAsia="Times New Roman" w:cs="Arial"/>
      </w:rPr>
    </w:lvl>
    <w:lvl w:ilvl="1" w:tplc="08090003" w:tentative="1">
      <w:start w:val="1"/>
      <w:numFmt w:val="bullet"/>
      <w:lvlText w:val="o"/>
      <w:lvlJc w:val="left"/>
      <w:pPr>
        <w:ind w:left="1250" w:hanging="360"/>
      </w:pPr>
      <w:rPr>
        <w:rFonts w:hint="default" w:ascii="Courier New" w:hAnsi="Courier New" w:cs="Courier New"/>
      </w:rPr>
    </w:lvl>
    <w:lvl w:ilvl="2" w:tplc="08090005" w:tentative="1">
      <w:start w:val="1"/>
      <w:numFmt w:val="bullet"/>
      <w:lvlText w:val=""/>
      <w:lvlJc w:val="left"/>
      <w:pPr>
        <w:ind w:left="1970" w:hanging="360"/>
      </w:pPr>
      <w:rPr>
        <w:rFonts w:hint="default" w:ascii="Wingdings" w:hAnsi="Wingdings"/>
      </w:rPr>
    </w:lvl>
    <w:lvl w:ilvl="3" w:tplc="08090001" w:tentative="1">
      <w:start w:val="1"/>
      <w:numFmt w:val="bullet"/>
      <w:lvlText w:val=""/>
      <w:lvlJc w:val="left"/>
      <w:pPr>
        <w:ind w:left="2690" w:hanging="360"/>
      </w:pPr>
      <w:rPr>
        <w:rFonts w:hint="default" w:ascii="Symbol" w:hAnsi="Symbol"/>
      </w:rPr>
    </w:lvl>
    <w:lvl w:ilvl="4" w:tplc="08090003" w:tentative="1">
      <w:start w:val="1"/>
      <w:numFmt w:val="bullet"/>
      <w:lvlText w:val="o"/>
      <w:lvlJc w:val="left"/>
      <w:pPr>
        <w:ind w:left="3410" w:hanging="360"/>
      </w:pPr>
      <w:rPr>
        <w:rFonts w:hint="default" w:ascii="Courier New" w:hAnsi="Courier New" w:cs="Courier New"/>
      </w:rPr>
    </w:lvl>
    <w:lvl w:ilvl="5" w:tplc="08090005" w:tentative="1">
      <w:start w:val="1"/>
      <w:numFmt w:val="bullet"/>
      <w:lvlText w:val=""/>
      <w:lvlJc w:val="left"/>
      <w:pPr>
        <w:ind w:left="4130" w:hanging="360"/>
      </w:pPr>
      <w:rPr>
        <w:rFonts w:hint="default" w:ascii="Wingdings" w:hAnsi="Wingdings"/>
      </w:rPr>
    </w:lvl>
    <w:lvl w:ilvl="6" w:tplc="08090001" w:tentative="1">
      <w:start w:val="1"/>
      <w:numFmt w:val="bullet"/>
      <w:lvlText w:val=""/>
      <w:lvlJc w:val="left"/>
      <w:pPr>
        <w:ind w:left="4850" w:hanging="360"/>
      </w:pPr>
      <w:rPr>
        <w:rFonts w:hint="default" w:ascii="Symbol" w:hAnsi="Symbol"/>
      </w:rPr>
    </w:lvl>
    <w:lvl w:ilvl="7" w:tplc="08090003" w:tentative="1">
      <w:start w:val="1"/>
      <w:numFmt w:val="bullet"/>
      <w:lvlText w:val="o"/>
      <w:lvlJc w:val="left"/>
      <w:pPr>
        <w:ind w:left="5570" w:hanging="360"/>
      </w:pPr>
      <w:rPr>
        <w:rFonts w:hint="default" w:ascii="Courier New" w:hAnsi="Courier New" w:cs="Courier New"/>
      </w:rPr>
    </w:lvl>
    <w:lvl w:ilvl="8" w:tplc="08090005" w:tentative="1">
      <w:start w:val="1"/>
      <w:numFmt w:val="bullet"/>
      <w:lvlText w:val=""/>
      <w:lvlJc w:val="left"/>
      <w:pPr>
        <w:ind w:left="6290" w:hanging="360"/>
      </w:pPr>
      <w:rPr>
        <w:rFonts w:hint="default" w:ascii="Wingdings" w:hAnsi="Wingdings"/>
      </w:rPr>
    </w:lvl>
  </w:abstractNum>
  <w:abstractNum w:abstractNumId="9" w15:restartNumberingAfterBreak="0">
    <w:nsid w:val="0D69390E"/>
    <w:multiLevelType w:val="hybridMultilevel"/>
    <w:tmpl w:val="FB5E03F4"/>
    <w:lvl w:ilvl="0" w:tplc="A90CC298">
      <w:start w:val="1"/>
      <w:numFmt w:val="bullet"/>
      <w:lvlText w:val="-"/>
      <w:lvlJc w:val="left"/>
      <w:pPr>
        <w:ind w:left="530" w:hanging="360"/>
      </w:pPr>
      <w:rPr>
        <w:rFonts w:hint="default" w:ascii="Arial" w:hAnsi="Arial" w:eastAsia="Times New Roman" w:cs="Arial"/>
      </w:rPr>
    </w:lvl>
    <w:lvl w:ilvl="1" w:tplc="08090003" w:tentative="1">
      <w:start w:val="1"/>
      <w:numFmt w:val="bullet"/>
      <w:lvlText w:val="o"/>
      <w:lvlJc w:val="left"/>
      <w:pPr>
        <w:ind w:left="1250" w:hanging="360"/>
      </w:pPr>
      <w:rPr>
        <w:rFonts w:hint="default" w:ascii="Courier New" w:hAnsi="Courier New" w:cs="Courier New"/>
      </w:rPr>
    </w:lvl>
    <w:lvl w:ilvl="2" w:tplc="08090005" w:tentative="1">
      <w:start w:val="1"/>
      <w:numFmt w:val="bullet"/>
      <w:lvlText w:val=""/>
      <w:lvlJc w:val="left"/>
      <w:pPr>
        <w:ind w:left="1970" w:hanging="360"/>
      </w:pPr>
      <w:rPr>
        <w:rFonts w:hint="default" w:ascii="Wingdings" w:hAnsi="Wingdings"/>
      </w:rPr>
    </w:lvl>
    <w:lvl w:ilvl="3" w:tplc="08090001" w:tentative="1">
      <w:start w:val="1"/>
      <w:numFmt w:val="bullet"/>
      <w:lvlText w:val=""/>
      <w:lvlJc w:val="left"/>
      <w:pPr>
        <w:ind w:left="2690" w:hanging="360"/>
      </w:pPr>
      <w:rPr>
        <w:rFonts w:hint="default" w:ascii="Symbol" w:hAnsi="Symbol"/>
      </w:rPr>
    </w:lvl>
    <w:lvl w:ilvl="4" w:tplc="08090003" w:tentative="1">
      <w:start w:val="1"/>
      <w:numFmt w:val="bullet"/>
      <w:lvlText w:val="o"/>
      <w:lvlJc w:val="left"/>
      <w:pPr>
        <w:ind w:left="3410" w:hanging="360"/>
      </w:pPr>
      <w:rPr>
        <w:rFonts w:hint="default" w:ascii="Courier New" w:hAnsi="Courier New" w:cs="Courier New"/>
      </w:rPr>
    </w:lvl>
    <w:lvl w:ilvl="5" w:tplc="08090005" w:tentative="1">
      <w:start w:val="1"/>
      <w:numFmt w:val="bullet"/>
      <w:lvlText w:val=""/>
      <w:lvlJc w:val="left"/>
      <w:pPr>
        <w:ind w:left="4130" w:hanging="360"/>
      </w:pPr>
      <w:rPr>
        <w:rFonts w:hint="default" w:ascii="Wingdings" w:hAnsi="Wingdings"/>
      </w:rPr>
    </w:lvl>
    <w:lvl w:ilvl="6" w:tplc="08090001" w:tentative="1">
      <w:start w:val="1"/>
      <w:numFmt w:val="bullet"/>
      <w:lvlText w:val=""/>
      <w:lvlJc w:val="left"/>
      <w:pPr>
        <w:ind w:left="4850" w:hanging="360"/>
      </w:pPr>
      <w:rPr>
        <w:rFonts w:hint="default" w:ascii="Symbol" w:hAnsi="Symbol"/>
      </w:rPr>
    </w:lvl>
    <w:lvl w:ilvl="7" w:tplc="08090003" w:tentative="1">
      <w:start w:val="1"/>
      <w:numFmt w:val="bullet"/>
      <w:lvlText w:val="o"/>
      <w:lvlJc w:val="left"/>
      <w:pPr>
        <w:ind w:left="5570" w:hanging="360"/>
      </w:pPr>
      <w:rPr>
        <w:rFonts w:hint="default" w:ascii="Courier New" w:hAnsi="Courier New" w:cs="Courier New"/>
      </w:rPr>
    </w:lvl>
    <w:lvl w:ilvl="8" w:tplc="08090005" w:tentative="1">
      <w:start w:val="1"/>
      <w:numFmt w:val="bullet"/>
      <w:lvlText w:val=""/>
      <w:lvlJc w:val="left"/>
      <w:pPr>
        <w:ind w:left="6290" w:hanging="360"/>
      </w:pPr>
      <w:rPr>
        <w:rFonts w:hint="default" w:ascii="Wingdings" w:hAnsi="Wingdings"/>
      </w:rPr>
    </w:lvl>
  </w:abstractNum>
  <w:abstractNum w:abstractNumId="10" w15:restartNumberingAfterBreak="0">
    <w:nsid w:val="0D912165"/>
    <w:multiLevelType w:val="hybridMultilevel"/>
    <w:tmpl w:val="A79201C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1" w15:restartNumberingAfterBreak="0">
    <w:nsid w:val="0DDE3823"/>
    <w:multiLevelType w:val="hybridMultilevel"/>
    <w:tmpl w:val="BFA494A8"/>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2" w15:restartNumberingAfterBreak="0">
    <w:nsid w:val="110C2151"/>
    <w:multiLevelType w:val="hybridMultilevel"/>
    <w:tmpl w:val="BE28A016"/>
    <w:lvl w:ilvl="0" w:tplc="08090013">
      <w:start w:val="1"/>
      <w:numFmt w:val="bullet"/>
      <w:lvlText w:val=""/>
      <w:lvlJc w:val="left"/>
      <w:pPr>
        <w:ind w:left="502" w:hanging="360"/>
      </w:pPr>
      <w:rPr>
        <w:rFonts w:hint="default" w:ascii="Wingdings" w:hAnsi="Wingdings"/>
      </w:rPr>
    </w:lvl>
    <w:lvl w:ilvl="1" w:tplc="40090003" w:tentative="1">
      <w:start w:val="1"/>
      <w:numFmt w:val="bullet"/>
      <w:lvlText w:val="o"/>
      <w:lvlJc w:val="left"/>
      <w:pPr>
        <w:ind w:left="1222" w:hanging="360"/>
      </w:pPr>
      <w:rPr>
        <w:rFonts w:hint="default" w:ascii="Courier New" w:hAnsi="Courier New" w:cs="Courier New"/>
      </w:rPr>
    </w:lvl>
    <w:lvl w:ilvl="2" w:tplc="40090005" w:tentative="1">
      <w:start w:val="1"/>
      <w:numFmt w:val="bullet"/>
      <w:lvlText w:val=""/>
      <w:lvlJc w:val="left"/>
      <w:pPr>
        <w:ind w:left="1942" w:hanging="360"/>
      </w:pPr>
      <w:rPr>
        <w:rFonts w:hint="default" w:ascii="Wingdings" w:hAnsi="Wingdings"/>
      </w:rPr>
    </w:lvl>
    <w:lvl w:ilvl="3" w:tplc="40090001" w:tentative="1">
      <w:start w:val="1"/>
      <w:numFmt w:val="bullet"/>
      <w:lvlText w:val=""/>
      <w:lvlJc w:val="left"/>
      <w:pPr>
        <w:ind w:left="2662" w:hanging="360"/>
      </w:pPr>
      <w:rPr>
        <w:rFonts w:hint="default" w:ascii="Symbol" w:hAnsi="Symbol"/>
      </w:rPr>
    </w:lvl>
    <w:lvl w:ilvl="4" w:tplc="40090003" w:tentative="1">
      <w:start w:val="1"/>
      <w:numFmt w:val="bullet"/>
      <w:lvlText w:val="o"/>
      <w:lvlJc w:val="left"/>
      <w:pPr>
        <w:ind w:left="3382" w:hanging="360"/>
      </w:pPr>
      <w:rPr>
        <w:rFonts w:hint="default" w:ascii="Courier New" w:hAnsi="Courier New" w:cs="Courier New"/>
      </w:rPr>
    </w:lvl>
    <w:lvl w:ilvl="5" w:tplc="40090005" w:tentative="1">
      <w:start w:val="1"/>
      <w:numFmt w:val="bullet"/>
      <w:lvlText w:val=""/>
      <w:lvlJc w:val="left"/>
      <w:pPr>
        <w:ind w:left="4102" w:hanging="360"/>
      </w:pPr>
      <w:rPr>
        <w:rFonts w:hint="default" w:ascii="Wingdings" w:hAnsi="Wingdings"/>
      </w:rPr>
    </w:lvl>
    <w:lvl w:ilvl="6" w:tplc="40090001" w:tentative="1">
      <w:start w:val="1"/>
      <w:numFmt w:val="bullet"/>
      <w:lvlText w:val=""/>
      <w:lvlJc w:val="left"/>
      <w:pPr>
        <w:ind w:left="4822" w:hanging="360"/>
      </w:pPr>
      <w:rPr>
        <w:rFonts w:hint="default" w:ascii="Symbol" w:hAnsi="Symbol"/>
      </w:rPr>
    </w:lvl>
    <w:lvl w:ilvl="7" w:tplc="40090003" w:tentative="1">
      <w:start w:val="1"/>
      <w:numFmt w:val="bullet"/>
      <w:lvlText w:val="o"/>
      <w:lvlJc w:val="left"/>
      <w:pPr>
        <w:ind w:left="5542" w:hanging="360"/>
      </w:pPr>
      <w:rPr>
        <w:rFonts w:hint="default" w:ascii="Courier New" w:hAnsi="Courier New" w:cs="Courier New"/>
      </w:rPr>
    </w:lvl>
    <w:lvl w:ilvl="8" w:tplc="40090005" w:tentative="1">
      <w:start w:val="1"/>
      <w:numFmt w:val="bullet"/>
      <w:lvlText w:val=""/>
      <w:lvlJc w:val="left"/>
      <w:pPr>
        <w:ind w:left="6262" w:hanging="360"/>
      </w:pPr>
      <w:rPr>
        <w:rFonts w:hint="default" w:ascii="Wingdings" w:hAnsi="Wingdings"/>
      </w:rPr>
    </w:lvl>
  </w:abstractNum>
  <w:abstractNum w:abstractNumId="13" w15:restartNumberingAfterBreak="0">
    <w:nsid w:val="1A72424D"/>
    <w:multiLevelType w:val="hybridMultilevel"/>
    <w:tmpl w:val="784A2D28"/>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4" w15:restartNumberingAfterBreak="0">
    <w:nsid w:val="1C3D745B"/>
    <w:multiLevelType w:val="hybridMultilevel"/>
    <w:tmpl w:val="18DC182E"/>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5" w15:restartNumberingAfterBreak="0">
    <w:nsid w:val="1D160AC0"/>
    <w:multiLevelType w:val="hybridMultilevel"/>
    <w:tmpl w:val="0916EEA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6" w15:restartNumberingAfterBreak="0">
    <w:nsid w:val="1EDE68A8"/>
    <w:multiLevelType w:val="hybridMultilevel"/>
    <w:tmpl w:val="B5642BF4"/>
    <w:lvl w:ilvl="0" w:tplc="4204F9E0">
      <w:start w:val="1"/>
      <w:numFmt w:val="bullet"/>
      <w:lvlText w:val="-"/>
      <w:lvlJc w:val="left"/>
      <w:pPr>
        <w:ind w:left="720" w:hanging="360"/>
      </w:pPr>
      <w:rPr>
        <w:rFonts w:hint="default" w:ascii="Arial" w:hAnsi="Arial" w:eastAsia="MS PGothic" w:cs="Aria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7" w15:restartNumberingAfterBreak="0">
    <w:nsid w:val="21A729AA"/>
    <w:multiLevelType w:val="hybridMultilevel"/>
    <w:tmpl w:val="2D9C084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8" w15:restartNumberingAfterBreak="0">
    <w:nsid w:val="21C11894"/>
    <w:multiLevelType w:val="hybridMultilevel"/>
    <w:tmpl w:val="2BA6F7D8"/>
    <w:lvl w:ilvl="0" w:tplc="08090013">
      <w:start w:val="1"/>
      <w:numFmt w:val="bullet"/>
      <w:lvlText w:val=""/>
      <w:lvlJc w:val="left"/>
      <w:pPr>
        <w:ind w:left="502" w:hanging="360"/>
      </w:pPr>
      <w:rPr>
        <w:rFonts w:hint="default" w:ascii="Wingdings" w:hAnsi="Wingdings"/>
      </w:rPr>
    </w:lvl>
    <w:lvl w:ilvl="1" w:tplc="40090003" w:tentative="1">
      <w:start w:val="1"/>
      <w:numFmt w:val="bullet"/>
      <w:lvlText w:val="o"/>
      <w:lvlJc w:val="left"/>
      <w:pPr>
        <w:ind w:left="1222" w:hanging="360"/>
      </w:pPr>
      <w:rPr>
        <w:rFonts w:hint="default" w:ascii="Courier New" w:hAnsi="Courier New" w:cs="Courier New"/>
      </w:rPr>
    </w:lvl>
    <w:lvl w:ilvl="2" w:tplc="40090005" w:tentative="1">
      <w:start w:val="1"/>
      <w:numFmt w:val="bullet"/>
      <w:lvlText w:val=""/>
      <w:lvlJc w:val="left"/>
      <w:pPr>
        <w:ind w:left="1942" w:hanging="360"/>
      </w:pPr>
      <w:rPr>
        <w:rFonts w:hint="default" w:ascii="Wingdings" w:hAnsi="Wingdings"/>
      </w:rPr>
    </w:lvl>
    <w:lvl w:ilvl="3" w:tplc="40090001" w:tentative="1">
      <w:start w:val="1"/>
      <w:numFmt w:val="bullet"/>
      <w:lvlText w:val=""/>
      <w:lvlJc w:val="left"/>
      <w:pPr>
        <w:ind w:left="2662" w:hanging="360"/>
      </w:pPr>
      <w:rPr>
        <w:rFonts w:hint="default" w:ascii="Symbol" w:hAnsi="Symbol"/>
      </w:rPr>
    </w:lvl>
    <w:lvl w:ilvl="4" w:tplc="40090003" w:tentative="1">
      <w:start w:val="1"/>
      <w:numFmt w:val="bullet"/>
      <w:lvlText w:val="o"/>
      <w:lvlJc w:val="left"/>
      <w:pPr>
        <w:ind w:left="3382" w:hanging="360"/>
      </w:pPr>
      <w:rPr>
        <w:rFonts w:hint="default" w:ascii="Courier New" w:hAnsi="Courier New" w:cs="Courier New"/>
      </w:rPr>
    </w:lvl>
    <w:lvl w:ilvl="5" w:tplc="40090005" w:tentative="1">
      <w:start w:val="1"/>
      <w:numFmt w:val="bullet"/>
      <w:lvlText w:val=""/>
      <w:lvlJc w:val="left"/>
      <w:pPr>
        <w:ind w:left="4102" w:hanging="360"/>
      </w:pPr>
      <w:rPr>
        <w:rFonts w:hint="default" w:ascii="Wingdings" w:hAnsi="Wingdings"/>
      </w:rPr>
    </w:lvl>
    <w:lvl w:ilvl="6" w:tplc="40090001" w:tentative="1">
      <w:start w:val="1"/>
      <w:numFmt w:val="bullet"/>
      <w:lvlText w:val=""/>
      <w:lvlJc w:val="left"/>
      <w:pPr>
        <w:ind w:left="4822" w:hanging="360"/>
      </w:pPr>
      <w:rPr>
        <w:rFonts w:hint="default" w:ascii="Symbol" w:hAnsi="Symbol"/>
      </w:rPr>
    </w:lvl>
    <w:lvl w:ilvl="7" w:tplc="40090003" w:tentative="1">
      <w:start w:val="1"/>
      <w:numFmt w:val="bullet"/>
      <w:lvlText w:val="o"/>
      <w:lvlJc w:val="left"/>
      <w:pPr>
        <w:ind w:left="5542" w:hanging="360"/>
      </w:pPr>
      <w:rPr>
        <w:rFonts w:hint="default" w:ascii="Courier New" w:hAnsi="Courier New" w:cs="Courier New"/>
      </w:rPr>
    </w:lvl>
    <w:lvl w:ilvl="8" w:tplc="40090005" w:tentative="1">
      <w:start w:val="1"/>
      <w:numFmt w:val="bullet"/>
      <w:lvlText w:val=""/>
      <w:lvlJc w:val="left"/>
      <w:pPr>
        <w:ind w:left="6262" w:hanging="360"/>
      </w:pPr>
      <w:rPr>
        <w:rFonts w:hint="default" w:ascii="Wingdings" w:hAnsi="Wingdings"/>
      </w:rPr>
    </w:lvl>
  </w:abstractNum>
  <w:abstractNum w:abstractNumId="19" w15:restartNumberingAfterBreak="0">
    <w:nsid w:val="230834F4"/>
    <w:multiLevelType w:val="hybridMultilevel"/>
    <w:tmpl w:val="6658BDDE"/>
    <w:lvl w:ilvl="0" w:tplc="0238963C">
      <w:numFmt w:val="bullet"/>
      <w:lvlText w:val=""/>
      <w:lvlJc w:val="left"/>
      <w:pPr>
        <w:ind w:left="502" w:hanging="360"/>
      </w:pPr>
      <w:rPr>
        <w:rFonts w:hint="default" w:ascii="Wingdings" w:hAnsi="Wingdings" w:eastAsia="Times New Roman" w:cs="Arial"/>
      </w:rPr>
    </w:lvl>
    <w:lvl w:ilvl="1" w:tplc="40090003" w:tentative="1">
      <w:start w:val="1"/>
      <w:numFmt w:val="bullet"/>
      <w:lvlText w:val="o"/>
      <w:lvlJc w:val="left"/>
      <w:pPr>
        <w:ind w:left="1222" w:hanging="360"/>
      </w:pPr>
      <w:rPr>
        <w:rFonts w:hint="default" w:ascii="Courier New" w:hAnsi="Courier New" w:cs="Courier New"/>
      </w:rPr>
    </w:lvl>
    <w:lvl w:ilvl="2" w:tplc="40090005" w:tentative="1">
      <w:start w:val="1"/>
      <w:numFmt w:val="bullet"/>
      <w:lvlText w:val=""/>
      <w:lvlJc w:val="left"/>
      <w:pPr>
        <w:ind w:left="1942" w:hanging="360"/>
      </w:pPr>
      <w:rPr>
        <w:rFonts w:hint="default" w:ascii="Wingdings" w:hAnsi="Wingdings"/>
      </w:rPr>
    </w:lvl>
    <w:lvl w:ilvl="3" w:tplc="40090001" w:tentative="1">
      <w:start w:val="1"/>
      <w:numFmt w:val="bullet"/>
      <w:lvlText w:val=""/>
      <w:lvlJc w:val="left"/>
      <w:pPr>
        <w:ind w:left="2662" w:hanging="360"/>
      </w:pPr>
      <w:rPr>
        <w:rFonts w:hint="default" w:ascii="Symbol" w:hAnsi="Symbol"/>
      </w:rPr>
    </w:lvl>
    <w:lvl w:ilvl="4" w:tplc="40090003" w:tentative="1">
      <w:start w:val="1"/>
      <w:numFmt w:val="bullet"/>
      <w:lvlText w:val="o"/>
      <w:lvlJc w:val="left"/>
      <w:pPr>
        <w:ind w:left="3382" w:hanging="360"/>
      </w:pPr>
      <w:rPr>
        <w:rFonts w:hint="default" w:ascii="Courier New" w:hAnsi="Courier New" w:cs="Courier New"/>
      </w:rPr>
    </w:lvl>
    <w:lvl w:ilvl="5" w:tplc="40090005" w:tentative="1">
      <w:start w:val="1"/>
      <w:numFmt w:val="bullet"/>
      <w:lvlText w:val=""/>
      <w:lvlJc w:val="left"/>
      <w:pPr>
        <w:ind w:left="4102" w:hanging="360"/>
      </w:pPr>
      <w:rPr>
        <w:rFonts w:hint="default" w:ascii="Wingdings" w:hAnsi="Wingdings"/>
      </w:rPr>
    </w:lvl>
    <w:lvl w:ilvl="6" w:tplc="40090001" w:tentative="1">
      <w:start w:val="1"/>
      <w:numFmt w:val="bullet"/>
      <w:lvlText w:val=""/>
      <w:lvlJc w:val="left"/>
      <w:pPr>
        <w:ind w:left="4822" w:hanging="360"/>
      </w:pPr>
      <w:rPr>
        <w:rFonts w:hint="default" w:ascii="Symbol" w:hAnsi="Symbol"/>
      </w:rPr>
    </w:lvl>
    <w:lvl w:ilvl="7" w:tplc="40090003" w:tentative="1">
      <w:start w:val="1"/>
      <w:numFmt w:val="bullet"/>
      <w:lvlText w:val="o"/>
      <w:lvlJc w:val="left"/>
      <w:pPr>
        <w:ind w:left="5542" w:hanging="360"/>
      </w:pPr>
      <w:rPr>
        <w:rFonts w:hint="default" w:ascii="Courier New" w:hAnsi="Courier New" w:cs="Courier New"/>
      </w:rPr>
    </w:lvl>
    <w:lvl w:ilvl="8" w:tplc="40090005" w:tentative="1">
      <w:start w:val="1"/>
      <w:numFmt w:val="bullet"/>
      <w:lvlText w:val=""/>
      <w:lvlJc w:val="left"/>
      <w:pPr>
        <w:ind w:left="6262" w:hanging="360"/>
      </w:pPr>
      <w:rPr>
        <w:rFonts w:hint="default" w:ascii="Wingdings" w:hAnsi="Wingdings"/>
      </w:rPr>
    </w:lvl>
  </w:abstractNum>
  <w:abstractNum w:abstractNumId="20" w15:restartNumberingAfterBreak="0">
    <w:nsid w:val="251D0CEA"/>
    <w:multiLevelType w:val="multilevel"/>
    <w:tmpl w:val="9A0E9642"/>
    <w:lvl w:ilvl="0">
      <w:start w:val="1"/>
      <w:numFmt w:val="bullet"/>
      <w:lvlText w:val=""/>
      <w:lvlJc w:val="left"/>
      <w:pPr>
        <w:ind w:left="360" w:hanging="360"/>
      </w:pPr>
      <w:rPr>
        <w:rFonts w:hint="default" w:ascii="Symbol" w:hAnsi="Symbol"/>
      </w:rPr>
    </w:lvl>
    <w:lvl w:ilvl="1">
      <w:start w:val="1"/>
      <w:numFmt w:val="bullet"/>
      <w:lvlText w:val=""/>
      <w:lvlJc w:val="left"/>
      <w:pPr>
        <w:ind w:left="720" w:hanging="360"/>
      </w:pPr>
      <w:rPr>
        <w:rFonts w:hint="default" w:ascii="Wingdings" w:hAnsi="Wingdings"/>
      </w:rPr>
    </w:lvl>
    <w:lvl w:ilvl="2">
      <w:start w:val="1"/>
      <w:numFmt w:val="bullet"/>
      <w:lvlText w:val=""/>
      <w:lvlJc w:val="left"/>
      <w:pPr>
        <w:ind w:left="1080" w:hanging="360"/>
      </w:pPr>
      <w:rPr>
        <w:rFonts w:hint="default" w:ascii="Wingdings" w:hAnsi="Wingdings"/>
      </w:rPr>
    </w:lvl>
    <w:lvl w:ilvl="3">
      <w:start w:val="1"/>
      <w:numFmt w:val="bullet"/>
      <w:lvlText w:val=""/>
      <w:lvlJc w:val="left"/>
      <w:pPr>
        <w:ind w:left="1440" w:hanging="360"/>
      </w:pPr>
      <w:rPr>
        <w:rFonts w:hint="default" w:ascii="Wingdings" w:hAnsi="Wingdings"/>
      </w:rPr>
    </w:lvl>
    <w:lvl w:ilvl="4">
      <w:start w:val="1"/>
      <w:numFmt w:val="bullet"/>
      <w:lvlText w:val=""/>
      <w:lvlJc w:val="left"/>
      <w:pPr>
        <w:ind w:left="1800" w:hanging="360"/>
      </w:pPr>
      <w:rPr>
        <w:rFonts w:hint="default" w:ascii="Wingdings" w:hAnsi="Wingdings"/>
      </w:rPr>
    </w:lvl>
    <w:lvl w:ilvl="5">
      <w:start w:val="1"/>
      <w:numFmt w:val="bullet"/>
      <w:lvlText w:val=""/>
      <w:lvlJc w:val="left"/>
      <w:pPr>
        <w:ind w:left="2160" w:hanging="360"/>
      </w:pPr>
      <w:rPr>
        <w:rFonts w:hint="default" w:ascii="Wingdings" w:hAnsi="Wingdings"/>
      </w:rPr>
    </w:lvl>
    <w:lvl w:ilvl="6">
      <w:start w:val="1"/>
      <w:numFmt w:val="bullet"/>
      <w:lvlText w:val=""/>
      <w:lvlJc w:val="left"/>
      <w:pPr>
        <w:ind w:left="2520" w:hanging="360"/>
      </w:pPr>
      <w:rPr>
        <w:rFonts w:hint="default" w:ascii="Wingdings" w:hAnsi="Wingdings"/>
      </w:rPr>
    </w:lvl>
    <w:lvl w:ilvl="7">
      <w:start w:val="1"/>
      <w:numFmt w:val="bullet"/>
      <w:lvlText w:val=""/>
      <w:lvlJc w:val="left"/>
      <w:pPr>
        <w:ind w:left="2880" w:hanging="360"/>
      </w:pPr>
      <w:rPr>
        <w:rFonts w:hint="default" w:ascii="Wingdings" w:hAnsi="Wingdings"/>
      </w:rPr>
    </w:lvl>
    <w:lvl w:ilvl="8">
      <w:start w:val="1"/>
      <w:numFmt w:val="bullet"/>
      <w:lvlText w:val=""/>
      <w:lvlJc w:val="left"/>
      <w:pPr>
        <w:ind w:left="3240" w:hanging="360"/>
      </w:pPr>
      <w:rPr>
        <w:rFonts w:hint="default" w:ascii="Wingdings" w:hAnsi="Wingdings"/>
      </w:rPr>
    </w:lvl>
  </w:abstractNum>
  <w:abstractNum w:abstractNumId="21" w15:restartNumberingAfterBreak="0">
    <w:nsid w:val="279377AB"/>
    <w:multiLevelType w:val="hybridMultilevel"/>
    <w:tmpl w:val="5EE2837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2" w15:restartNumberingAfterBreak="0">
    <w:nsid w:val="2FCB35A3"/>
    <w:multiLevelType w:val="hybridMultilevel"/>
    <w:tmpl w:val="F0C09178"/>
    <w:lvl w:ilvl="0" w:tplc="40090001">
      <w:start w:val="1"/>
      <w:numFmt w:val="bullet"/>
      <w:lvlText w:val=""/>
      <w:lvlJc w:val="left"/>
      <w:pPr>
        <w:ind w:left="644" w:hanging="360"/>
      </w:pPr>
      <w:rPr>
        <w:rFonts w:hint="default" w:ascii="Symbol" w:hAnsi="Symbol"/>
      </w:rPr>
    </w:lvl>
    <w:lvl w:ilvl="1" w:tplc="40090003" w:tentative="1">
      <w:start w:val="1"/>
      <w:numFmt w:val="bullet"/>
      <w:lvlText w:val="o"/>
      <w:lvlJc w:val="left"/>
      <w:pPr>
        <w:ind w:left="1364" w:hanging="360"/>
      </w:pPr>
      <w:rPr>
        <w:rFonts w:hint="default" w:ascii="Courier New" w:hAnsi="Courier New" w:cs="Courier New"/>
      </w:rPr>
    </w:lvl>
    <w:lvl w:ilvl="2" w:tplc="40090005" w:tentative="1">
      <w:start w:val="1"/>
      <w:numFmt w:val="bullet"/>
      <w:lvlText w:val=""/>
      <w:lvlJc w:val="left"/>
      <w:pPr>
        <w:ind w:left="2084" w:hanging="360"/>
      </w:pPr>
      <w:rPr>
        <w:rFonts w:hint="default" w:ascii="Wingdings" w:hAnsi="Wingdings"/>
      </w:rPr>
    </w:lvl>
    <w:lvl w:ilvl="3" w:tplc="40090001" w:tentative="1">
      <w:start w:val="1"/>
      <w:numFmt w:val="bullet"/>
      <w:lvlText w:val=""/>
      <w:lvlJc w:val="left"/>
      <w:pPr>
        <w:ind w:left="2804" w:hanging="360"/>
      </w:pPr>
      <w:rPr>
        <w:rFonts w:hint="default" w:ascii="Symbol" w:hAnsi="Symbol"/>
      </w:rPr>
    </w:lvl>
    <w:lvl w:ilvl="4" w:tplc="40090003" w:tentative="1">
      <w:start w:val="1"/>
      <w:numFmt w:val="bullet"/>
      <w:lvlText w:val="o"/>
      <w:lvlJc w:val="left"/>
      <w:pPr>
        <w:ind w:left="3524" w:hanging="360"/>
      </w:pPr>
      <w:rPr>
        <w:rFonts w:hint="default" w:ascii="Courier New" w:hAnsi="Courier New" w:cs="Courier New"/>
      </w:rPr>
    </w:lvl>
    <w:lvl w:ilvl="5" w:tplc="40090005" w:tentative="1">
      <w:start w:val="1"/>
      <w:numFmt w:val="bullet"/>
      <w:lvlText w:val=""/>
      <w:lvlJc w:val="left"/>
      <w:pPr>
        <w:ind w:left="4244" w:hanging="360"/>
      </w:pPr>
      <w:rPr>
        <w:rFonts w:hint="default" w:ascii="Wingdings" w:hAnsi="Wingdings"/>
      </w:rPr>
    </w:lvl>
    <w:lvl w:ilvl="6" w:tplc="40090001" w:tentative="1">
      <w:start w:val="1"/>
      <w:numFmt w:val="bullet"/>
      <w:lvlText w:val=""/>
      <w:lvlJc w:val="left"/>
      <w:pPr>
        <w:ind w:left="4964" w:hanging="360"/>
      </w:pPr>
      <w:rPr>
        <w:rFonts w:hint="default" w:ascii="Symbol" w:hAnsi="Symbol"/>
      </w:rPr>
    </w:lvl>
    <w:lvl w:ilvl="7" w:tplc="40090003" w:tentative="1">
      <w:start w:val="1"/>
      <w:numFmt w:val="bullet"/>
      <w:lvlText w:val="o"/>
      <w:lvlJc w:val="left"/>
      <w:pPr>
        <w:ind w:left="5684" w:hanging="360"/>
      </w:pPr>
      <w:rPr>
        <w:rFonts w:hint="default" w:ascii="Courier New" w:hAnsi="Courier New" w:cs="Courier New"/>
      </w:rPr>
    </w:lvl>
    <w:lvl w:ilvl="8" w:tplc="40090005" w:tentative="1">
      <w:start w:val="1"/>
      <w:numFmt w:val="bullet"/>
      <w:lvlText w:val=""/>
      <w:lvlJc w:val="left"/>
      <w:pPr>
        <w:ind w:left="6404" w:hanging="360"/>
      </w:pPr>
      <w:rPr>
        <w:rFonts w:hint="default" w:ascii="Wingdings" w:hAnsi="Wingdings"/>
      </w:rPr>
    </w:lvl>
  </w:abstractNum>
  <w:abstractNum w:abstractNumId="23" w15:restartNumberingAfterBreak="0">
    <w:nsid w:val="34C11D47"/>
    <w:multiLevelType w:val="hybridMultilevel"/>
    <w:tmpl w:val="ABA8D3CE"/>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4" w15:restartNumberingAfterBreak="0">
    <w:nsid w:val="35095AA9"/>
    <w:multiLevelType w:val="hybridMultilevel"/>
    <w:tmpl w:val="84366C9E"/>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5" w15:restartNumberingAfterBreak="0">
    <w:nsid w:val="394A1819"/>
    <w:multiLevelType w:val="hybridMultilevel"/>
    <w:tmpl w:val="7130D22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6" w15:restartNumberingAfterBreak="0">
    <w:nsid w:val="39E24EBB"/>
    <w:multiLevelType w:val="hybridMultilevel"/>
    <w:tmpl w:val="20A0DD72"/>
    <w:lvl w:ilvl="0" w:tplc="40090001">
      <w:start w:val="1"/>
      <w:numFmt w:val="bullet"/>
      <w:lvlText w:val=""/>
      <w:lvlJc w:val="left"/>
      <w:pPr>
        <w:ind w:left="502" w:hanging="360"/>
      </w:pPr>
      <w:rPr>
        <w:rFonts w:hint="default" w:ascii="Symbol" w:hAnsi="Symbol"/>
      </w:rPr>
    </w:lvl>
    <w:lvl w:ilvl="1" w:tplc="40090003" w:tentative="1">
      <w:start w:val="1"/>
      <w:numFmt w:val="bullet"/>
      <w:lvlText w:val="o"/>
      <w:lvlJc w:val="left"/>
      <w:pPr>
        <w:ind w:left="1222" w:hanging="360"/>
      </w:pPr>
      <w:rPr>
        <w:rFonts w:hint="default" w:ascii="Courier New" w:hAnsi="Courier New" w:cs="Courier New"/>
      </w:rPr>
    </w:lvl>
    <w:lvl w:ilvl="2" w:tplc="40090005" w:tentative="1">
      <w:start w:val="1"/>
      <w:numFmt w:val="bullet"/>
      <w:lvlText w:val=""/>
      <w:lvlJc w:val="left"/>
      <w:pPr>
        <w:ind w:left="1942" w:hanging="360"/>
      </w:pPr>
      <w:rPr>
        <w:rFonts w:hint="default" w:ascii="Wingdings" w:hAnsi="Wingdings"/>
      </w:rPr>
    </w:lvl>
    <w:lvl w:ilvl="3" w:tplc="40090001" w:tentative="1">
      <w:start w:val="1"/>
      <w:numFmt w:val="bullet"/>
      <w:lvlText w:val=""/>
      <w:lvlJc w:val="left"/>
      <w:pPr>
        <w:ind w:left="2662" w:hanging="360"/>
      </w:pPr>
      <w:rPr>
        <w:rFonts w:hint="default" w:ascii="Symbol" w:hAnsi="Symbol"/>
      </w:rPr>
    </w:lvl>
    <w:lvl w:ilvl="4" w:tplc="40090003" w:tentative="1">
      <w:start w:val="1"/>
      <w:numFmt w:val="bullet"/>
      <w:lvlText w:val="o"/>
      <w:lvlJc w:val="left"/>
      <w:pPr>
        <w:ind w:left="3382" w:hanging="360"/>
      </w:pPr>
      <w:rPr>
        <w:rFonts w:hint="default" w:ascii="Courier New" w:hAnsi="Courier New" w:cs="Courier New"/>
      </w:rPr>
    </w:lvl>
    <w:lvl w:ilvl="5" w:tplc="40090005" w:tentative="1">
      <w:start w:val="1"/>
      <w:numFmt w:val="bullet"/>
      <w:lvlText w:val=""/>
      <w:lvlJc w:val="left"/>
      <w:pPr>
        <w:ind w:left="4102" w:hanging="360"/>
      </w:pPr>
      <w:rPr>
        <w:rFonts w:hint="default" w:ascii="Wingdings" w:hAnsi="Wingdings"/>
      </w:rPr>
    </w:lvl>
    <w:lvl w:ilvl="6" w:tplc="40090001" w:tentative="1">
      <w:start w:val="1"/>
      <w:numFmt w:val="bullet"/>
      <w:lvlText w:val=""/>
      <w:lvlJc w:val="left"/>
      <w:pPr>
        <w:ind w:left="4822" w:hanging="360"/>
      </w:pPr>
      <w:rPr>
        <w:rFonts w:hint="default" w:ascii="Symbol" w:hAnsi="Symbol"/>
      </w:rPr>
    </w:lvl>
    <w:lvl w:ilvl="7" w:tplc="40090003" w:tentative="1">
      <w:start w:val="1"/>
      <w:numFmt w:val="bullet"/>
      <w:lvlText w:val="o"/>
      <w:lvlJc w:val="left"/>
      <w:pPr>
        <w:ind w:left="5542" w:hanging="360"/>
      </w:pPr>
      <w:rPr>
        <w:rFonts w:hint="default" w:ascii="Courier New" w:hAnsi="Courier New" w:cs="Courier New"/>
      </w:rPr>
    </w:lvl>
    <w:lvl w:ilvl="8" w:tplc="40090005" w:tentative="1">
      <w:start w:val="1"/>
      <w:numFmt w:val="bullet"/>
      <w:lvlText w:val=""/>
      <w:lvlJc w:val="left"/>
      <w:pPr>
        <w:ind w:left="6262" w:hanging="360"/>
      </w:pPr>
      <w:rPr>
        <w:rFonts w:hint="default" w:ascii="Wingdings" w:hAnsi="Wingdings"/>
      </w:rPr>
    </w:lvl>
  </w:abstractNum>
  <w:abstractNum w:abstractNumId="27" w15:restartNumberingAfterBreak="0">
    <w:nsid w:val="3AAA5579"/>
    <w:multiLevelType w:val="hybridMultilevel"/>
    <w:tmpl w:val="72B6344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8" w15:restartNumberingAfterBreak="0">
    <w:nsid w:val="486F7C06"/>
    <w:multiLevelType w:val="hybridMultilevel"/>
    <w:tmpl w:val="E3E093CC"/>
    <w:lvl w:ilvl="0" w:tplc="28409572">
      <w:start w:val="1"/>
      <w:numFmt w:val="bullet"/>
      <w:lvlText w:val="-"/>
      <w:lvlJc w:val="left"/>
      <w:pPr>
        <w:ind w:left="530" w:hanging="360"/>
      </w:pPr>
      <w:rPr>
        <w:rFonts w:hint="default" w:ascii="Arial" w:hAnsi="Arial" w:eastAsia="Times New Roman" w:cs="Arial"/>
        <w:color w:val="595959"/>
      </w:rPr>
    </w:lvl>
    <w:lvl w:ilvl="1" w:tplc="08090003" w:tentative="1">
      <w:start w:val="1"/>
      <w:numFmt w:val="bullet"/>
      <w:lvlText w:val="o"/>
      <w:lvlJc w:val="left"/>
      <w:pPr>
        <w:ind w:left="1250" w:hanging="360"/>
      </w:pPr>
      <w:rPr>
        <w:rFonts w:hint="default" w:ascii="Courier New" w:hAnsi="Courier New" w:cs="Courier New"/>
      </w:rPr>
    </w:lvl>
    <w:lvl w:ilvl="2" w:tplc="08090005" w:tentative="1">
      <w:start w:val="1"/>
      <w:numFmt w:val="bullet"/>
      <w:lvlText w:val=""/>
      <w:lvlJc w:val="left"/>
      <w:pPr>
        <w:ind w:left="1970" w:hanging="360"/>
      </w:pPr>
      <w:rPr>
        <w:rFonts w:hint="default" w:ascii="Wingdings" w:hAnsi="Wingdings"/>
      </w:rPr>
    </w:lvl>
    <w:lvl w:ilvl="3" w:tplc="08090001" w:tentative="1">
      <w:start w:val="1"/>
      <w:numFmt w:val="bullet"/>
      <w:lvlText w:val=""/>
      <w:lvlJc w:val="left"/>
      <w:pPr>
        <w:ind w:left="2690" w:hanging="360"/>
      </w:pPr>
      <w:rPr>
        <w:rFonts w:hint="default" w:ascii="Symbol" w:hAnsi="Symbol"/>
      </w:rPr>
    </w:lvl>
    <w:lvl w:ilvl="4" w:tplc="08090003" w:tentative="1">
      <w:start w:val="1"/>
      <w:numFmt w:val="bullet"/>
      <w:lvlText w:val="o"/>
      <w:lvlJc w:val="left"/>
      <w:pPr>
        <w:ind w:left="3410" w:hanging="360"/>
      </w:pPr>
      <w:rPr>
        <w:rFonts w:hint="default" w:ascii="Courier New" w:hAnsi="Courier New" w:cs="Courier New"/>
      </w:rPr>
    </w:lvl>
    <w:lvl w:ilvl="5" w:tplc="08090005" w:tentative="1">
      <w:start w:val="1"/>
      <w:numFmt w:val="bullet"/>
      <w:lvlText w:val=""/>
      <w:lvlJc w:val="left"/>
      <w:pPr>
        <w:ind w:left="4130" w:hanging="360"/>
      </w:pPr>
      <w:rPr>
        <w:rFonts w:hint="default" w:ascii="Wingdings" w:hAnsi="Wingdings"/>
      </w:rPr>
    </w:lvl>
    <w:lvl w:ilvl="6" w:tplc="08090001" w:tentative="1">
      <w:start w:val="1"/>
      <w:numFmt w:val="bullet"/>
      <w:lvlText w:val=""/>
      <w:lvlJc w:val="left"/>
      <w:pPr>
        <w:ind w:left="4850" w:hanging="360"/>
      </w:pPr>
      <w:rPr>
        <w:rFonts w:hint="default" w:ascii="Symbol" w:hAnsi="Symbol"/>
      </w:rPr>
    </w:lvl>
    <w:lvl w:ilvl="7" w:tplc="08090003" w:tentative="1">
      <w:start w:val="1"/>
      <w:numFmt w:val="bullet"/>
      <w:lvlText w:val="o"/>
      <w:lvlJc w:val="left"/>
      <w:pPr>
        <w:ind w:left="5570" w:hanging="360"/>
      </w:pPr>
      <w:rPr>
        <w:rFonts w:hint="default" w:ascii="Courier New" w:hAnsi="Courier New" w:cs="Courier New"/>
      </w:rPr>
    </w:lvl>
    <w:lvl w:ilvl="8" w:tplc="08090005" w:tentative="1">
      <w:start w:val="1"/>
      <w:numFmt w:val="bullet"/>
      <w:lvlText w:val=""/>
      <w:lvlJc w:val="left"/>
      <w:pPr>
        <w:ind w:left="6290" w:hanging="360"/>
      </w:pPr>
      <w:rPr>
        <w:rFonts w:hint="default" w:ascii="Wingdings" w:hAnsi="Wingdings"/>
      </w:rPr>
    </w:lvl>
  </w:abstractNum>
  <w:abstractNum w:abstractNumId="29" w15:restartNumberingAfterBreak="0">
    <w:nsid w:val="4B9F5EBA"/>
    <w:multiLevelType w:val="hybridMultilevel"/>
    <w:tmpl w:val="7AC66FE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0" w15:restartNumberingAfterBreak="0">
    <w:nsid w:val="4DA031BB"/>
    <w:multiLevelType w:val="hybridMultilevel"/>
    <w:tmpl w:val="B798ED9C"/>
    <w:lvl w:ilvl="0" w:tplc="08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31" w15:restartNumberingAfterBreak="0">
    <w:nsid w:val="4E915ACF"/>
    <w:multiLevelType w:val="hybridMultilevel"/>
    <w:tmpl w:val="D708D1B0"/>
    <w:lvl w:ilvl="0" w:tplc="AC8035CA">
      <w:start w:val="1"/>
      <w:numFmt w:val="bullet"/>
      <w:lvlText w:val=""/>
      <w:lvlJc w:val="left"/>
      <w:pPr>
        <w:ind w:left="720" w:hanging="360"/>
      </w:pPr>
      <w:rPr>
        <w:rFonts w:hint="default" w:ascii="Symbol" w:hAnsi="Symbol" w:cs="Arial" w:eastAsiaTheme="minorEastAsia"/>
      </w:rPr>
    </w:lvl>
    <w:lvl w:ilvl="1" w:tplc="40090003" w:tentative="1">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32" w15:restartNumberingAfterBreak="0">
    <w:nsid w:val="5A844A28"/>
    <w:multiLevelType w:val="hybridMultilevel"/>
    <w:tmpl w:val="6B809082"/>
    <w:lvl w:ilvl="0" w:tplc="08090003">
      <w:start w:val="1"/>
      <w:numFmt w:val="bullet"/>
      <w:lvlText w:val="o"/>
      <w:lvlJc w:val="left"/>
      <w:pPr>
        <w:ind w:left="502" w:hanging="360"/>
      </w:pPr>
      <w:rPr>
        <w:rFonts w:hint="default" w:ascii="Courier New" w:hAnsi="Courier New" w:cs="Courier New"/>
      </w:rPr>
    </w:lvl>
    <w:lvl w:ilvl="1" w:tplc="40090003" w:tentative="1">
      <w:start w:val="1"/>
      <w:numFmt w:val="bullet"/>
      <w:lvlText w:val="o"/>
      <w:lvlJc w:val="left"/>
      <w:pPr>
        <w:ind w:left="1222" w:hanging="360"/>
      </w:pPr>
      <w:rPr>
        <w:rFonts w:hint="default" w:ascii="Courier New" w:hAnsi="Courier New" w:cs="Courier New"/>
      </w:rPr>
    </w:lvl>
    <w:lvl w:ilvl="2" w:tplc="40090005" w:tentative="1">
      <w:start w:val="1"/>
      <w:numFmt w:val="bullet"/>
      <w:lvlText w:val=""/>
      <w:lvlJc w:val="left"/>
      <w:pPr>
        <w:ind w:left="1942" w:hanging="360"/>
      </w:pPr>
      <w:rPr>
        <w:rFonts w:hint="default" w:ascii="Wingdings" w:hAnsi="Wingdings"/>
      </w:rPr>
    </w:lvl>
    <w:lvl w:ilvl="3" w:tplc="40090001" w:tentative="1">
      <w:start w:val="1"/>
      <w:numFmt w:val="bullet"/>
      <w:lvlText w:val=""/>
      <w:lvlJc w:val="left"/>
      <w:pPr>
        <w:ind w:left="2662" w:hanging="360"/>
      </w:pPr>
      <w:rPr>
        <w:rFonts w:hint="default" w:ascii="Symbol" w:hAnsi="Symbol"/>
      </w:rPr>
    </w:lvl>
    <w:lvl w:ilvl="4" w:tplc="40090003" w:tentative="1">
      <w:start w:val="1"/>
      <w:numFmt w:val="bullet"/>
      <w:lvlText w:val="o"/>
      <w:lvlJc w:val="left"/>
      <w:pPr>
        <w:ind w:left="3382" w:hanging="360"/>
      </w:pPr>
      <w:rPr>
        <w:rFonts w:hint="default" w:ascii="Courier New" w:hAnsi="Courier New" w:cs="Courier New"/>
      </w:rPr>
    </w:lvl>
    <w:lvl w:ilvl="5" w:tplc="40090005" w:tentative="1">
      <w:start w:val="1"/>
      <w:numFmt w:val="bullet"/>
      <w:lvlText w:val=""/>
      <w:lvlJc w:val="left"/>
      <w:pPr>
        <w:ind w:left="4102" w:hanging="360"/>
      </w:pPr>
      <w:rPr>
        <w:rFonts w:hint="default" w:ascii="Wingdings" w:hAnsi="Wingdings"/>
      </w:rPr>
    </w:lvl>
    <w:lvl w:ilvl="6" w:tplc="40090001" w:tentative="1">
      <w:start w:val="1"/>
      <w:numFmt w:val="bullet"/>
      <w:lvlText w:val=""/>
      <w:lvlJc w:val="left"/>
      <w:pPr>
        <w:ind w:left="4822" w:hanging="360"/>
      </w:pPr>
      <w:rPr>
        <w:rFonts w:hint="default" w:ascii="Symbol" w:hAnsi="Symbol"/>
      </w:rPr>
    </w:lvl>
    <w:lvl w:ilvl="7" w:tplc="40090003" w:tentative="1">
      <w:start w:val="1"/>
      <w:numFmt w:val="bullet"/>
      <w:lvlText w:val="o"/>
      <w:lvlJc w:val="left"/>
      <w:pPr>
        <w:ind w:left="5542" w:hanging="360"/>
      </w:pPr>
      <w:rPr>
        <w:rFonts w:hint="default" w:ascii="Courier New" w:hAnsi="Courier New" w:cs="Courier New"/>
      </w:rPr>
    </w:lvl>
    <w:lvl w:ilvl="8" w:tplc="40090005" w:tentative="1">
      <w:start w:val="1"/>
      <w:numFmt w:val="bullet"/>
      <w:lvlText w:val=""/>
      <w:lvlJc w:val="left"/>
      <w:pPr>
        <w:ind w:left="6262" w:hanging="360"/>
      </w:pPr>
      <w:rPr>
        <w:rFonts w:hint="default" w:ascii="Wingdings" w:hAnsi="Wingdings"/>
      </w:rPr>
    </w:lvl>
  </w:abstractNum>
  <w:abstractNum w:abstractNumId="33" w15:restartNumberingAfterBreak="0">
    <w:nsid w:val="5A9B3119"/>
    <w:multiLevelType w:val="hybridMultilevel"/>
    <w:tmpl w:val="757EC68C"/>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4" w15:restartNumberingAfterBreak="0">
    <w:nsid w:val="656C2C50"/>
    <w:multiLevelType w:val="hybridMultilevel"/>
    <w:tmpl w:val="731C5C3C"/>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5" w15:restartNumberingAfterBreak="0">
    <w:nsid w:val="66E80E78"/>
    <w:multiLevelType w:val="hybridMultilevel"/>
    <w:tmpl w:val="93FC945E"/>
    <w:lvl w:ilvl="0" w:tplc="40090001">
      <w:start w:val="1"/>
      <w:numFmt w:val="bullet"/>
      <w:lvlText w:val=""/>
      <w:lvlJc w:val="left"/>
      <w:pPr>
        <w:ind w:left="643" w:hanging="360"/>
      </w:pPr>
      <w:rPr>
        <w:rFonts w:hint="default" w:ascii="Symbol" w:hAnsi="Symbol"/>
      </w:rPr>
    </w:lvl>
    <w:lvl w:ilvl="1" w:tplc="40090003" w:tentative="1">
      <w:start w:val="1"/>
      <w:numFmt w:val="bullet"/>
      <w:lvlText w:val="o"/>
      <w:lvlJc w:val="left"/>
      <w:pPr>
        <w:ind w:left="1363" w:hanging="360"/>
      </w:pPr>
      <w:rPr>
        <w:rFonts w:hint="default" w:ascii="Courier New" w:hAnsi="Courier New" w:cs="Courier New"/>
      </w:rPr>
    </w:lvl>
    <w:lvl w:ilvl="2" w:tplc="40090005" w:tentative="1">
      <w:start w:val="1"/>
      <w:numFmt w:val="bullet"/>
      <w:lvlText w:val=""/>
      <w:lvlJc w:val="left"/>
      <w:pPr>
        <w:ind w:left="2083" w:hanging="360"/>
      </w:pPr>
      <w:rPr>
        <w:rFonts w:hint="default" w:ascii="Wingdings" w:hAnsi="Wingdings"/>
      </w:rPr>
    </w:lvl>
    <w:lvl w:ilvl="3" w:tplc="40090001" w:tentative="1">
      <w:start w:val="1"/>
      <w:numFmt w:val="bullet"/>
      <w:lvlText w:val=""/>
      <w:lvlJc w:val="left"/>
      <w:pPr>
        <w:ind w:left="2803" w:hanging="360"/>
      </w:pPr>
      <w:rPr>
        <w:rFonts w:hint="default" w:ascii="Symbol" w:hAnsi="Symbol"/>
      </w:rPr>
    </w:lvl>
    <w:lvl w:ilvl="4" w:tplc="40090003" w:tentative="1">
      <w:start w:val="1"/>
      <w:numFmt w:val="bullet"/>
      <w:lvlText w:val="o"/>
      <w:lvlJc w:val="left"/>
      <w:pPr>
        <w:ind w:left="3523" w:hanging="360"/>
      </w:pPr>
      <w:rPr>
        <w:rFonts w:hint="default" w:ascii="Courier New" w:hAnsi="Courier New" w:cs="Courier New"/>
      </w:rPr>
    </w:lvl>
    <w:lvl w:ilvl="5" w:tplc="40090005" w:tentative="1">
      <w:start w:val="1"/>
      <w:numFmt w:val="bullet"/>
      <w:lvlText w:val=""/>
      <w:lvlJc w:val="left"/>
      <w:pPr>
        <w:ind w:left="4243" w:hanging="360"/>
      </w:pPr>
      <w:rPr>
        <w:rFonts w:hint="default" w:ascii="Wingdings" w:hAnsi="Wingdings"/>
      </w:rPr>
    </w:lvl>
    <w:lvl w:ilvl="6" w:tplc="40090001" w:tentative="1">
      <w:start w:val="1"/>
      <w:numFmt w:val="bullet"/>
      <w:lvlText w:val=""/>
      <w:lvlJc w:val="left"/>
      <w:pPr>
        <w:ind w:left="4963" w:hanging="360"/>
      </w:pPr>
      <w:rPr>
        <w:rFonts w:hint="default" w:ascii="Symbol" w:hAnsi="Symbol"/>
      </w:rPr>
    </w:lvl>
    <w:lvl w:ilvl="7" w:tplc="40090003" w:tentative="1">
      <w:start w:val="1"/>
      <w:numFmt w:val="bullet"/>
      <w:lvlText w:val="o"/>
      <w:lvlJc w:val="left"/>
      <w:pPr>
        <w:ind w:left="5683" w:hanging="360"/>
      </w:pPr>
      <w:rPr>
        <w:rFonts w:hint="default" w:ascii="Courier New" w:hAnsi="Courier New" w:cs="Courier New"/>
      </w:rPr>
    </w:lvl>
    <w:lvl w:ilvl="8" w:tplc="40090005" w:tentative="1">
      <w:start w:val="1"/>
      <w:numFmt w:val="bullet"/>
      <w:lvlText w:val=""/>
      <w:lvlJc w:val="left"/>
      <w:pPr>
        <w:ind w:left="6403" w:hanging="360"/>
      </w:pPr>
      <w:rPr>
        <w:rFonts w:hint="default" w:ascii="Wingdings" w:hAnsi="Wingdings"/>
      </w:rPr>
    </w:lvl>
  </w:abstractNum>
  <w:abstractNum w:abstractNumId="36" w15:restartNumberingAfterBreak="0">
    <w:nsid w:val="67410066"/>
    <w:multiLevelType w:val="hybridMultilevel"/>
    <w:tmpl w:val="CB040D1A"/>
    <w:lvl w:ilvl="0" w:tplc="08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37" w15:restartNumberingAfterBreak="0">
    <w:nsid w:val="68543BD6"/>
    <w:multiLevelType w:val="hybridMultilevel"/>
    <w:tmpl w:val="6F848838"/>
    <w:lvl w:ilvl="0" w:tplc="08090001">
      <w:start w:val="1"/>
      <w:numFmt w:val="bullet"/>
      <w:lvlText w:val=""/>
      <w:lvlJc w:val="left"/>
      <w:pPr>
        <w:ind w:left="890" w:hanging="360"/>
      </w:pPr>
      <w:rPr>
        <w:rFonts w:hint="default" w:ascii="Symbol" w:hAnsi="Symbol"/>
      </w:r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38" w15:restartNumberingAfterBreak="0">
    <w:nsid w:val="6C1243E7"/>
    <w:multiLevelType w:val="hybridMultilevel"/>
    <w:tmpl w:val="6EFE96A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9" w15:restartNumberingAfterBreak="0">
    <w:nsid w:val="77CA5413"/>
    <w:multiLevelType w:val="hybridMultilevel"/>
    <w:tmpl w:val="256E5AD4"/>
    <w:lvl w:ilvl="0" w:tplc="40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40" w15:restartNumberingAfterBreak="0">
    <w:nsid w:val="78924188"/>
    <w:multiLevelType w:val="hybridMultilevel"/>
    <w:tmpl w:val="7BA028E4"/>
    <w:lvl w:ilvl="0" w:tplc="4A9EDF64">
      <w:numFmt w:val="bullet"/>
      <w:lvlText w:val="-"/>
      <w:lvlJc w:val="left"/>
      <w:pPr>
        <w:ind w:left="530" w:hanging="360"/>
      </w:pPr>
      <w:rPr>
        <w:rFonts w:hint="default" w:ascii="Arial" w:hAnsi="Arial" w:eastAsia="Times New Roman" w:cs="Arial"/>
      </w:rPr>
    </w:lvl>
    <w:lvl w:ilvl="1" w:tplc="08090003" w:tentative="1">
      <w:start w:val="1"/>
      <w:numFmt w:val="bullet"/>
      <w:lvlText w:val="o"/>
      <w:lvlJc w:val="left"/>
      <w:pPr>
        <w:ind w:left="1250" w:hanging="360"/>
      </w:pPr>
      <w:rPr>
        <w:rFonts w:hint="default" w:ascii="Courier New" w:hAnsi="Courier New" w:cs="Courier New"/>
      </w:rPr>
    </w:lvl>
    <w:lvl w:ilvl="2" w:tplc="08090005" w:tentative="1">
      <w:start w:val="1"/>
      <w:numFmt w:val="bullet"/>
      <w:lvlText w:val=""/>
      <w:lvlJc w:val="left"/>
      <w:pPr>
        <w:ind w:left="1970" w:hanging="360"/>
      </w:pPr>
      <w:rPr>
        <w:rFonts w:hint="default" w:ascii="Wingdings" w:hAnsi="Wingdings"/>
      </w:rPr>
    </w:lvl>
    <w:lvl w:ilvl="3" w:tplc="08090001" w:tentative="1">
      <w:start w:val="1"/>
      <w:numFmt w:val="bullet"/>
      <w:lvlText w:val=""/>
      <w:lvlJc w:val="left"/>
      <w:pPr>
        <w:ind w:left="2690" w:hanging="360"/>
      </w:pPr>
      <w:rPr>
        <w:rFonts w:hint="default" w:ascii="Symbol" w:hAnsi="Symbol"/>
      </w:rPr>
    </w:lvl>
    <w:lvl w:ilvl="4" w:tplc="08090003" w:tentative="1">
      <w:start w:val="1"/>
      <w:numFmt w:val="bullet"/>
      <w:lvlText w:val="o"/>
      <w:lvlJc w:val="left"/>
      <w:pPr>
        <w:ind w:left="3410" w:hanging="360"/>
      </w:pPr>
      <w:rPr>
        <w:rFonts w:hint="default" w:ascii="Courier New" w:hAnsi="Courier New" w:cs="Courier New"/>
      </w:rPr>
    </w:lvl>
    <w:lvl w:ilvl="5" w:tplc="08090005" w:tentative="1">
      <w:start w:val="1"/>
      <w:numFmt w:val="bullet"/>
      <w:lvlText w:val=""/>
      <w:lvlJc w:val="left"/>
      <w:pPr>
        <w:ind w:left="4130" w:hanging="360"/>
      </w:pPr>
      <w:rPr>
        <w:rFonts w:hint="default" w:ascii="Wingdings" w:hAnsi="Wingdings"/>
      </w:rPr>
    </w:lvl>
    <w:lvl w:ilvl="6" w:tplc="08090001" w:tentative="1">
      <w:start w:val="1"/>
      <w:numFmt w:val="bullet"/>
      <w:lvlText w:val=""/>
      <w:lvlJc w:val="left"/>
      <w:pPr>
        <w:ind w:left="4850" w:hanging="360"/>
      </w:pPr>
      <w:rPr>
        <w:rFonts w:hint="default" w:ascii="Symbol" w:hAnsi="Symbol"/>
      </w:rPr>
    </w:lvl>
    <w:lvl w:ilvl="7" w:tplc="08090003" w:tentative="1">
      <w:start w:val="1"/>
      <w:numFmt w:val="bullet"/>
      <w:lvlText w:val="o"/>
      <w:lvlJc w:val="left"/>
      <w:pPr>
        <w:ind w:left="5570" w:hanging="360"/>
      </w:pPr>
      <w:rPr>
        <w:rFonts w:hint="default" w:ascii="Courier New" w:hAnsi="Courier New" w:cs="Courier New"/>
      </w:rPr>
    </w:lvl>
    <w:lvl w:ilvl="8" w:tplc="08090005" w:tentative="1">
      <w:start w:val="1"/>
      <w:numFmt w:val="bullet"/>
      <w:lvlText w:val=""/>
      <w:lvlJc w:val="left"/>
      <w:pPr>
        <w:ind w:left="6290" w:hanging="360"/>
      </w:pPr>
      <w:rPr>
        <w:rFonts w:hint="default" w:ascii="Wingdings" w:hAnsi="Wingdings"/>
      </w:rPr>
    </w:lvl>
  </w:abstractNum>
  <w:abstractNum w:abstractNumId="41" w15:restartNumberingAfterBreak="0">
    <w:nsid w:val="78BC05C4"/>
    <w:multiLevelType w:val="hybridMultilevel"/>
    <w:tmpl w:val="E074647C"/>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2" w15:restartNumberingAfterBreak="0">
    <w:nsid w:val="7D7D702D"/>
    <w:multiLevelType w:val="hybridMultilevel"/>
    <w:tmpl w:val="8140ECC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3" w15:restartNumberingAfterBreak="0">
    <w:nsid w:val="7D822615"/>
    <w:multiLevelType w:val="hybridMultilevel"/>
    <w:tmpl w:val="7CA2D07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4" w15:restartNumberingAfterBreak="0">
    <w:nsid w:val="7F3015E7"/>
    <w:multiLevelType w:val="hybridMultilevel"/>
    <w:tmpl w:val="E48A44C4"/>
    <w:lvl w:ilvl="0" w:tplc="08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num w:numId="1">
    <w:abstractNumId w:val="20"/>
  </w:num>
  <w:num w:numId="2">
    <w:abstractNumId w:val="4"/>
  </w:num>
  <w:num w:numId="3">
    <w:abstractNumId w:val="3"/>
  </w:num>
  <w:num w:numId="4">
    <w:abstractNumId w:val="2"/>
  </w:num>
  <w:num w:numId="5">
    <w:abstractNumId w:val="1"/>
  </w:num>
  <w:num w:numId="6">
    <w:abstractNumId w:val="0"/>
  </w:num>
  <w:num w:numId="7">
    <w:abstractNumId w:val="7"/>
  </w:num>
  <w:num w:numId="8">
    <w:abstractNumId w:val="13"/>
  </w:num>
  <w:num w:numId="9">
    <w:abstractNumId w:val="12"/>
  </w:num>
  <w:num w:numId="10">
    <w:abstractNumId w:val="43"/>
  </w:num>
  <w:num w:numId="11">
    <w:abstractNumId w:val="34"/>
  </w:num>
  <w:num w:numId="12">
    <w:abstractNumId w:val="42"/>
  </w:num>
  <w:num w:numId="13">
    <w:abstractNumId w:val="27"/>
  </w:num>
  <w:num w:numId="14">
    <w:abstractNumId w:val="18"/>
  </w:num>
  <w:num w:numId="15">
    <w:abstractNumId w:val="41"/>
  </w:num>
  <w:num w:numId="16">
    <w:abstractNumId w:val="29"/>
  </w:num>
  <w:num w:numId="17">
    <w:abstractNumId w:val="6"/>
  </w:num>
  <w:num w:numId="18">
    <w:abstractNumId w:val="22"/>
  </w:num>
  <w:num w:numId="19">
    <w:abstractNumId w:val="33"/>
  </w:num>
  <w:num w:numId="20">
    <w:abstractNumId w:val="14"/>
  </w:num>
  <w:num w:numId="21">
    <w:abstractNumId w:val="11"/>
  </w:num>
  <w:num w:numId="22">
    <w:abstractNumId w:val="10"/>
  </w:num>
  <w:num w:numId="23">
    <w:abstractNumId w:val="37"/>
  </w:num>
  <w:num w:numId="24">
    <w:abstractNumId w:val="5"/>
  </w:num>
  <w:num w:numId="25">
    <w:abstractNumId w:val="38"/>
  </w:num>
  <w:num w:numId="26">
    <w:abstractNumId w:val="35"/>
  </w:num>
  <w:num w:numId="27">
    <w:abstractNumId w:val="17"/>
  </w:num>
  <w:num w:numId="28">
    <w:abstractNumId w:val="23"/>
  </w:num>
  <w:num w:numId="29">
    <w:abstractNumId w:val="31"/>
  </w:num>
  <w:num w:numId="30">
    <w:abstractNumId w:val="25"/>
  </w:num>
  <w:num w:numId="31">
    <w:abstractNumId w:val="24"/>
  </w:num>
  <w:num w:numId="32">
    <w:abstractNumId w:val="21"/>
  </w:num>
  <w:num w:numId="33">
    <w:abstractNumId w:val="36"/>
  </w:num>
  <w:num w:numId="34">
    <w:abstractNumId w:val="39"/>
  </w:num>
  <w:num w:numId="35">
    <w:abstractNumId w:val="15"/>
  </w:num>
  <w:num w:numId="36">
    <w:abstractNumId w:val="20"/>
  </w:num>
  <w:num w:numId="37">
    <w:abstractNumId w:val="40"/>
  </w:num>
  <w:num w:numId="38">
    <w:abstractNumId w:val="8"/>
  </w:num>
  <w:num w:numId="39">
    <w:abstractNumId w:val="30"/>
  </w:num>
  <w:num w:numId="40">
    <w:abstractNumId w:val="26"/>
  </w:num>
  <w:num w:numId="41">
    <w:abstractNumId w:val="32"/>
  </w:num>
  <w:num w:numId="42">
    <w:abstractNumId w:val="19"/>
  </w:num>
  <w:num w:numId="43">
    <w:abstractNumId w:val="19"/>
  </w:num>
  <w:num w:numId="44">
    <w:abstractNumId w:val="9"/>
  </w:num>
  <w:num w:numId="45">
    <w:abstractNumId w:val="16"/>
  </w:num>
  <w:num w:numId="46">
    <w:abstractNumId w:val="28"/>
  </w:num>
  <w:num w:numId="47">
    <w:abstractNumId w:val="4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GrammaticalErrors/>
  <w:activeWritingStyle w:lang="en-US" w:vendorID="64" w:dllVersion="131078" w:nlCheck="1" w:checkStyle="1" w:appName="MSWord"/>
  <w:activeWritingStyle w:lang="en-GB" w:vendorID="64" w:dllVersion="131078" w:nlCheck="1" w:checkStyle="0" w:appName="MSWord"/>
  <w:activeWritingStyle w:lang="en-IN" w:vendorID="64" w:dllVersion="131078" w:nlCheck="1" w:checkStyle="1" w:appName="MSWord"/>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885"/>
    <w:rsid w:val="00002687"/>
    <w:rsid w:val="00004295"/>
    <w:rsid w:val="00004514"/>
    <w:rsid w:val="00007EC1"/>
    <w:rsid w:val="000141B3"/>
    <w:rsid w:val="00014B0A"/>
    <w:rsid w:val="00015512"/>
    <w:rsid w:val="00016373"/>
    <w:rsid w:val="0001652E"/>
    <w:rsid w:val="00021A56"/>
    <w:rsid w:val="000236B3"/>
    <w:rsid w:val="00023B9E"/>
    <w:rsid w:val="00023CC7"/>
    <w:rsid w:val="00025C39"/>
    <w:rsid w:val="000267AA"/>
    <w:rsid w:val="0002700C"/>
    <w:rsid w:val="00032DD8"/>
    <w:rsid w:val="00037538"/>
    <w:rsid w:val="00040AB3"/>
    <w:rsid w:val="00040E6A"/>
    <w:rsid w:val="00041B92"/>
    <w:rsid w:val="00041E34"/>
    <w:rsid w:val="00052FFC"/>
    <w:rsid w:val="00054FB7"/>
    <w:rsid w:val="00055049"/>
    <w:rsid w:val="0005629B"/>
    <w:rsid w:val="00056689"/>
    <w:rsid w:val="000570F9"/>
    <w:rsid w:val="0005768E"/>
    <w:rsid w:val="00061382"/>
    <w:rsid w:val="00061A18"/>
    <w:rsid w:val="00061DBF"/>
    <w:rsid w:val="000645FF"/>
    <w:rsid w:val="00065204"/>
    <w:rsid w:val="00065AFF"/>
    <w:rsid w:val="00066A5C"/>
    <w:rsid w:val="00066FFE"/>
    <w:rsid w:val="00073BCA"/>
    <w:rsid w:val="00080CD4"/>
    <w:rsid w:val="000857DE"/>
    <w:rsid w:val="00085BD0"/>
    <w:rsid w:val="000867AC"/>
    <w:rsid w:val="000874DC"/>
    <w:rsid w:val="00090217"/>
    <w:rsid w:val="00090EE1"/>
    <w:rsid w:val="0009136C"/>
    <w:rsid w:val="000928CB"/>
    <w:rsid w:val="000936D7"/>
    <w:rsid w:val="0009574D"/>
    <w:rsid w:val="000968D1"/>
    <w:rsid w:val="00096E56"/>
    <w:rsid w:val="000A0163"/>
    <w:rsid w:val="000A0420"/>
    <w:rsid w:val="000A10B1"/>
    <w:rsid w:val="000A263B"/>
    <w:rsid w:val="000A5690"/>
    <w:rsid w:val="000A6452"/>
    <w:rsid w:val="000A7BA4"/>
    <w:rsid w:val="000B033D"/>
    <w:rsid w:val="000B14FE"/>
    <w:rsid w:val="000B2416"/>
    <w:rsid w:val="000B390E"/>
    <w:rsid w:val="000B3C15"/>
    <w:rsid w:val="000B4E95"/>
    <w:rsid w:val="000B5391"/>
    <w:rsid w:val="000B610B"/>
    <w:rsid w:val="000C03BC"/>
    <w:rsid w:val="000C090B"/>
    <w:rsid w:val="000C1964"/>
    <w:rsid w:val="000C1CF6"/>
    <w:rsid w:val="000C4942"/>
    <w:rsid w:val="000C7EB1"/>
    <w:rsid w:val="000D05F6"/>
    <w:rsid w:val="000D0F19"/>
    <w:rsid w:val="000D1205"/>
    <w:rsid w:val="000D22BF"/>
    <w:rsid w:val="000D6ED2"/>
    <w:rsid w:val="000E2B33"/>
    <w:rsid w:val="000E3BF4"/>
    <w:rsid w:val="000E6406"/>
    <w:rsid w:val="000F06FE"/>
    <w:rsid w:val="000F0FE5"/>
    <w:rsid w:val="000F2160"/>
    <w:rsid w:val="000F576C"/>
    <w:rsid w:val="0010248B"/>
    <w:rsid w:val="0010301F"/>
    <w:rsid w:val="001031FD"/>
    <w:rsid w:val="00103CB2"/>
    <w:rsid w:val="00103FB2"/>
    <w:rsid w:val="0010702A"/>
    <w:rsid w:val="001079C4"/>
    <w:rsid w:val="0011067F"/>
    <w:rsid w:val="00111C4E"/>
    <w:rsid w:val="0011346E"/>
    <w:rsid w:val="00113DAB"/>
    <w:rsid w:val="00113E34"/>
    <w:rsid w:val="0011467F"/>
    <w:rsid w:val="00116978"/>
    <w:rsid w:val="0011799F"/>
    <w:rsid w:val="0012014C"/>
    <w:rsid w:val="001211F7"/>
    <w:rsid w:val="00121C15"/>
    <w:rsid w:val="00121C4C"/>
    <w:rsid w:val="001236C4"/>
    <w:rsid w:val="00123D01"/>
    <w:rsid w:val="001260ED"/>
    <w:rsid w:val="0013186A"/>
    <w:rsid w:val="00132064"/>
    <w:rsid w:val="00134393"/>
    <w:rsid w:val="0013551D"/>
    <w:rsid w:val="00137E0E"/>
    <w:rsid w:val="0014019E"/>
    <w:rsid w:val="00140A62"/>
    <w:rsid w:val="00141367"/>
    <w:rsid w:val="00142C4D"/>
    <w:rsid w:val="00142F46"/>
    <w:rsid w:val="00143515"/>
    <w:rsid w:val="00143641"/>
    <w:rsid w:val="00143643"/>
    <w:rsid w:val="001464FA"/>
    <w:rsid w:val="0015199C"/>
    <w:rsid w:val="00151F9C"/>
    <w:rsid w:val="0015365C"/>
    <w:rsid w:val="00153870"/>
    <w:rsid w:val="00157468"/>
    <w:rsid w:val="00157AEF"/>
    <w:rsid w:val="001613A6"/>
    <w:rsid w:val="00161E87"/>
    <w:rsid w:val="00162E63"/>
    <w:rsid w:val="001654AE"/>
    <w:rsid w:val="001655D7"/>
    <w:rsid w:val="00172A7E"/>
    <w:rsid w:val="001732B5"/>
    <w:rsid w:val="00173CDB"/>
    <w:rsid w:val="00174140"/>
    <w:rsid w:val="00175AB3"/>
    <w:rsid w:val="00176377"/>
    <w:rsid w:val="001765AF"/>
    <w:rsid w:val="0017700B"/>
    <w:rsid w:val="00183B71"/>
    <w:rsid w:val="00184068"/>
    <w:rsid w:val="0018429F"/>
    <w:rsid w:val="00184446"/>
    <w:rsid w:val="00185EA4"/>
    <w:rsid w:val="001862F6"/>
    <w:rsid w:val="00187DDB"/>
    <w:rsid w:val="00187F51"/>
    <w:rsid w:val="00190285"/>
    <w:rsid w:val="00191138"/>
    <w:rsid w:val="00191BC1"/>
    <w:rsid w:val="001925A8"/>
    <w:rsid w:val="00194B50"/>
    <w:rsid w:val="001A053A"/>
    <w:rsid w:val="001A0668"/>
    <w:rsid w:val="001A0CD3"/>
    <w:rsid w:val="001A2D59"/>
    <w:rsid w:val="001A34A0"/>
    <w:rsid w:val="001A3E7B"/>
    <w:rsid w:val="001A4617"/>
    <w:rsid w:val="001A6264"/>
    <w:rsid w:val="001A65E1"/>
    <w:rsid w:val="001A6D2F"/>
    <w:rsid w:val="001A6E34"/>
    <w:rsid w:val="001B259B"/>
    <w:rsid w:val="001B30B5"/>
    <w:rsid w:val="001B485E"/>
    <w:rsid w:val="001B603A"/>
    <w:rsid w:val="001B70E3"/>
    <w:rsid w:val="001B7937"/>
    <w:rsid w:val="001C0916"/>
    <w:rsid w:val="001C18D4"/>
    <w:rsid w:val="001C1A4D"/>
    <w:rsid w:val="001C1EEB"/>
    <w:rsid w:val="001C2D46"/>
    <w:rsid w:val="001C2FC7"/>
    <w:rsid w:val="001C3912"/>
    <w:rsid w:val="001C3CA3"/>
    <w:rsid w:val="001C487E"/>
    <w:rsid w:val="001C50D0"/>
    <w:rsid w:val="001C5220"/>
    <w:rsid w:val="001C7099"/>
    <w:rsid w:val="001C7EAD"/>
    <w:rsid w:val="001D033A"/>
    <w:rsid w:val="001D1271"/>
    <w:rsid w:val="001D2775"/>
    <w:rsid w:val="001D3290"/>
    <w:rsid w:val="001D3B8E"/>
    <w:rsid w:val="001D484C"/>
    <w:rsid w:val="001D491D"/>
    <w:rsid w:val="001D5432"/>
    <w:rsid w:val="001D740E"/>
    <w:rsid w:val="001E1802"/>
    <w:rsid w:val="001E2B11"/>
    <w:rsid w:val="001E5CDA"/>
    <w:rsid w:val="001F4084"/>
    <w:rsid w:val="001F414E"/>
    <w:rsid w:val="001F4ECD"/>
    <w:rsid w:val="001F64AF"/>
    <w:rsid w:val="001F74C7"/>
    <w:rsid w:val="00201700"/>
    <w:rsid w:val="00202415"/>
    <w:rsid w:val="00202D1C"/>
    <w:rsid w:val="00203267"/>
    <w:rsid w:val="002046A4"/>
    <w:rsid w:val="00204A57"/>
    <w:rsid w:val="002057D9"/>
    <w:rsid w:val="002069BF"/>
    <w:rsid w:val="00207DA9"/>
    <w:rsid w:val="00212083"/>
    <w:rsid w:val="00213767"/>
    <w:rsid w:val="002139CA"/>
    <w:rsid w:val="00213FD3"/>
    <w:rsid w:val="00214909"/>
    <w:rsid w:val="00216B24"/>
    <w:rsid w:val="00221E59"/>
    <w:rsid w:val="00223087"/>
    <w:rsid w:val="002239CB"/>
    <w:rsid w:val="00223B73"/>
    <w:rsid w:val="002245A5"/>
    <w:rsid w:val="002245CC"/>
    <w:rsid w:val="00225B74"/>
    <w:rsid w:val="002303A9"/>
    <w:rsid w:val="00232ED6"/>
    <w:rsid w:val="0023331D"/>
    <w:rsid w:val="002335F4"/>
    <w:rsid w:val="0023421F"/>
    <w:rsid w:val="00234605"/>
    <w:rsid w:val="00235D0C"/>
    <w:rsid w:val="00237953"/>
    <w:rsid w:val="002379E5"/>
    <w:rsid w:val="0024000C"/>
    <w:rsid w:val="00241959"/>
    <w:rsid w:val="00242314"/>
    <w:rsid w:val="00242FAB"/>
    <w:rsid w:val="00244AAA"/>
    <w:rsid w:val="0024545A"/>
    <w:rsid w:val="00247554"/>
    <w:rsid w:val="002476A4"/>
    <w:rsid w:val="00247AEB"/>
    <w:rsid w:val="002504D4"/>
    <w:rsid w:val="00251431"/>
    <w:rsid w:val="0025214A"/>
    <w:rsid w:val="002551DA"/>
    <w:rsid w:val="002557CD"/>
    <w:rsid w:val="00255A8D"/>
    <w:rsid w:val="002560CC"/>
    <w:rsid w:val="0025664C"/>
    <w:rsid w:val="002573A5"/>
    <w:rsid w:val="0026035E"/>
    <w:rsid w:val="002630BF"/>
    <w:rsid w:val="00265CEA"/>
    <w:rsid w:val="0027046E"/>
    <w:rsid w:val="002753BA"/>
    <w:rsid w:val="002753D7"/>
    <w:rsid w:val="0027576B"/>
    <w:rsid w:val="002762AF"/>
    <w:rsid w:val="002764C5"/>
    <w:rsid w:val="00277373"/>
    <w:rsid w:val="0028240F"/>
    <w:rsid w:val="00282991"/>
    <w:rsid w:val="00282BE5"/>
    <w:rsid w:val="00283A96"/>
    <w:rsid w:val="00283CEE"/>
    <w:rsid w:val="002844A9"/>
    <w:rsid w:val="0028479D"/>
    <w:rsid w:val="00284D22"/>
    <w:rsid w:val="00285FF5"/>
    <w:rsid w:val="00290F12"/>
    <w:rsid w:val="00292CB8"/>
    <w:rsid w:val="00294706"/>
    <w:rsid w:val="002951AC"/>
    <w:rsid w:val="00296D6A"/>
    <w:rsid w:val="002975B6"/>
    <w:rsid w:val="0029784F"/>
    <w:rsid w:val="00297A4C"/>
    <w:rsid w:val="002A31D5"/>
    <w:rsid w:val="002A4351"/>
    <w:rsid w:val="002A4E1A"/>
    <w:rsid w:val="002A5268"/>
    <w:rsid w:val="002A5B09"/>
    <w:rsid w:val="002B1D5B"/>
    <w:rsid w:val="002B22C1"/>
    <w:rsid w:val="002B3379"/>
    <w:rsid w:val="002B6F6B"/>
    <w:rsid w:val="002C229E"/>
    <w:rsid w:val="002C24C2"/>
    <w:rsid w:val="002C2DD6"/>
    <w:rsid w:val="002C322A"/>
    <w:rsid w:val="002C3954"/>
    <w:rsid w:val="002C4A06"/>
    <w:rsid w:val="002C4CE0"/>
    <w:rsid w:val="002C61C3"/>
    <w:rsid w:val="002D1491"/>
    <w:rsid w:val="002D2187"/>
    <w:rsid w:val="002D289E"/>
    <w:rsid w:val="002D2E77"/>
    <w:rsid w:val="002D69C8"/>
    <w:rsid w:val="002D7F35"/>
    <w:rsid w:val="002E151A"/>
    <w:rsid w:val="002E17B7"/>
    <w:rsid w:val="002E193C"/>
    <w:rsid w:val="002E2A43"/>
    <w:rsid w:val="002E3C66"/>
    <w:rsid w:val="002E71B0"/>
    <w:rsid w:val="002F24CE"/>
    <w:rsid w:val="002F3366"/>
    <w:rsid w:val="002F4514"/>
    <w:rsid w:val="002F4E77"/>
    <w:rsid w:val="00300D0B"/>
    <w:rsid w:val="00300EEC"/>
    <w:rsid w:val="003044D0"/>
    <w:rsid w:val="00304A6F"/>
    <w:rsid w:val="00306B76"/>
    <w:rsid w:val="00307B07"/>
    <w:rsid w:val="00307DA1"/>
    <w:rsid w:val="003107CE"/>
    <w:rsid w:val="0031098B"/>
    <w:rsid w:val="0031137F"/>
    <w:rsid w:val="00312FF9"/>
    <w:rsid w:val="00313640"/>
    <w:rsid w:val="0031452A"/>
    <w:rsid w:val="00316224"/>
    <w:rsid w:val="003177B1"/>
    <w:rsid w:val="00317ADE"/>
    <w:rsid w:val="00317E81"/>
    <w:rsid w:val="00321DFF"/>
    <w:rsid w:val="00321E28"/>
    <w:rsid w:val="00321F3F"/>
    <w:rsid w:val="00321FAA"/>
    <w:rsid w:val="00322B99"/>
    <w:rsid w:val="0032319F"/>
    <w:rsid w:val="003250CA"/>
    <w:rsid w:val="00326BEA"/>
    <w:rsid w:val="00327210"/>
    <w:rsid w:val="00327660"/>
    <w:rsid w:val="00327AA4"/>
    <w:rsid w:val="0033053E"/>
    <w:rsid w:val="00331320"/>
    <w:rsid w:val="00331CD5"/>
    <w:rsid w:val="00332D73"/>
    <w:rsid w:val="00332F36"/>
    <w:rsid w:val="0033413A"/>
    <w:rsid w:val="00334E3C"/>
    <w:rsid w:val="0033550C"/>
    <w:rsid w:val="0033584B"/>
    <w:rsid w:val="00336256"/>
    <w:rsid w:val="00336652"/>
    <w:rsid w:val="00337A8A"/>
    <w:rsid w:val="00337D96"/>
    <w:rsid w:val="003401A7"/>
    <w:rsid w:val="003450C4"/>
    <w:rsid w:val="003458CA"/>
    <w:rsid w:val="00351129"/>
    <w:rsid w:val="003513E0"/>
    <w:rsid w:val="00352BD8"/>
    <w:rsid w:val="003533C7"/>
    <w:rsid w:val="00353429"/>
    <w:rsid w:val="00354BAF"/>
    <w:rsid w:val="00355CEF"/>
    <w:rsid w:val="00356CDA"/>
    <w:rsid w:val="0036408B"/>
    <w:rsid w:val="003648AA"/>
    <w:rsid w:val="00364D63"/>
    <w:rsid w:val="00366569"/>
    <w:rsid w:val="00366D9C"/>
    <w:rsid w:val="003712FF"/>
    <w:rsid w:val="00372831"/>
    <w:rsid w:val="0037319B"/>
    <w:rsid w:val="00374291"/>
    <w:rsid w:val="003765BB"/>
    <w:rsid w:val="00376D22"/>
    <w:rsid w:val="00380B35"/>
    <w:rsid w:val="00381234"/>
    <w:rsid w:val="00381933"/>
    <w:rsid w:val="003828D3"/>
    <w:rsid w:val="00382F21"/>
    <w:rsid w:val="0038376B"/>
    <w:rsid w:val="00387254"/>
    <w:rsid w:val="00387BB0"/>
    <w:rsid w:val="00391E27"/>
    <w:rsid w:val="00393A67"/>
    <w:rsid w:val="00394DB9"/>
    <w:rsid w:val="0039671F"/>
    <w:rsid w:val="003A021B"/>
    <w:rsid w:val="003A1802"/>
    <w:rsid w:val="003A18C8"/>
    <w:rsid w:val="003A1AE6"/>
    <w:rsid w:val="003A2567"/>
    <w:rsid w:val="003A27AF"/>
    <w:rsid w:val="003A4263"/>
    <w:rsid w:val="003A4346"/>
    <w:rsid w:val="003A7E15"/>
    <w:rsid w:val="003B1905"/>
    <w:rsid w:val="003B3032"/>
    <w:rsid w:val="003B315E"/>
    <w:rsid w:val="003B4143"/>
    <w:rsid w:val="003B48D9"/>
    <w:rsid w:val="003B4C81"/>
    <w:rsid w:val="003B5C38"/>
    <w:rsid w:val="003B61E8"/>
    <w:rsid w:val="003B6437"/>
    <w:rsid w:val="003B6B2E"/>
    <w:rsid w:val="003B7E08"/>
    <w:rsid w:val="003C001E"/>
    <w:rsid w:val="003C158B"/>
    <w:rsid w:val="003C2628"/>
    <w:rsid w:val="003C2AFD"/>
    <w:rsid w:val="003C3865"/>
    <w:rsid w:val="003C645C"/>
    <w:rsid w:val="003C6508"/>
    <w:rsid w:val="003D3EBE"/>
    <w:rsid w:val="003D411A"/>
    <w:rsid w:val="003D4B13"/>
    <w:rsid w:val="003D52CA"/>
    <w:rsid w:val="003D69ED"/>
    <w:rsid w:val="003D72AF"/>
    <w:rsid w:val="003E1F50"/>
    <w:rsid w:val="003E40C4"/>
    <w:rsid w:val="003E55E7"/>
    <w:rsid w:val="003E6957"/>
    <w:rsid w:val="003F0E6F"/>
    <w:rsid w:val="003F25EE"/>
    <w:rsid w:val="003F3598"/>
    <w:rsid w:val="003F3AB0"/>
    <w:rsid w:val="003F4B87"/>
    <w:rsid w:val="003F508E"/>
    <w:rsid w:val="003F5EF3"/>
    <w:rsid w:val="003F6207"/>
    <w:rsid w:val="00403366"/>
    <w:rsid w:val="00407356"/>
    <w:rsid w:val="00407BC4"/>
    <w:rsid w:val="00410596"/>
    <w:rsid w:val="00411097"/>
    <w:rsid w:val="004113DD"/>
    <w:rsid w:val="00411E64"/>
    <w:rsid w:val="00412D96"/>
    <w:rsid w:val="004162B5"/>
    <w:rsid w:val="0042000D"/>
    <w:rsid w:val="004219D5"/>
    <w:rsid w:val="0042244B"/>
    <w:rsid w:val="00422582"/>
    <w:rsid w:val="00422B37"/>
    <w:rsid w:val="0042311C"/>
    <w:rsid w:val="00423DD2"/>
    <w:rsid w:val="00423E3E"/>
    <w:rsid w:val="00424716"/>
    <w:rsid w:val="00424902"/>
    <w:rsid w:val="00424A52"/>
    <w:rsid w:val="00424F50"/>
    <w:rsid w:val="00425231"/>
    <w:rsid w:val="004275C8"/>
    <w:rsid w:val="00430E90"/>
    <w:rsid w:val="004314D1"/>
    <w:rsid w:val="00432FB0"/>
    <w:rsid w:val="004341B3"/>
    <w:rsid w:val="004364AE"/>
    <w:rsid w:val="004366C9"/>
    <w:rsid w:val="00436E8E"/>
    <w:rsid w:val="00437274"/>
    <w:rsid w:val="00437502"/>
    <w:rsid w:val="004409C6"/>
    <w:rsid w:val="0044113B"/>
    <w:rsid w:val="004421ED"/>
    <w:rsid w:val="00443579"/>
    <w:rsid w:val="004437D9"/>
    <w:rsid w:val="0044440B"/>
    <w:rsid w:val="00444BF0"/>
    <w:rsid w:val="00445C1D"/>
    <w:rsid w:val="0044605A"/>
    <w:rsid w:val="004471BB"/>
    <w:rsid w:val="00447C63"/>
    <w:rsid w:val="004501AB"/>
    <w:rsid w:val="0045289A"/>
    <w:rsid w:val="00452BBE"/>
    <w:rsid w:val="00456651"/>
    <w:rsid w:val="0045739C"/>
    <w:rsid w:val="0046109F"/>
    <w:rsid w:val="00461CFE"/>
    <w:rsid w:val="00462D32"/>
    <w:rsid w:val="00463697"/>
    <w:rsid w:val="0046529C"/>
    <w:rsid w:val="00466242"/>
    <w:rsid w:val="00466326"/>
    <w:rsid w:val="00467DE0"/>
    <w:rsid w:val="00467E99"/>
    <w:rsid w:val="00470987"/>
    <w:rsid w:val="00471810"/>
    <w:rsid w:val="0047508C"/>
    <w:rsid w:val="00480232"/>
    <w:rsid w:val="00480ECE"/>
    <w:rsid w:val="00482539"/>
    <w:rsid w:val="00483377"/>
    <w:rsid w:val="00483960"/>
    <w:rsid w:val="0048640A"/>
    <w:rsid w:val="0048756E"/>
    <w:rsid w:val="004918EB"/>
    <w:rsid w:val="00491FE5"/>
    <w:rsid w:val="004936FF"/>
    <w:rsid w:val="00493FE4"/>
    <w:rsid w:val="004A1A8E"/>
    <w:rsid w:val="004A407C"/>
    <w:rsid w:val="004A47D7"/>
    <w:rsid w:val="004A4DAD"/>
    <w:rsid w:val="004A6157"/>
    <w:rsid w:val="004A6802"/>
    <w:rsid w:val="004A6E76"/>
    <w:rsid w:val="004A74AE"/>
    <w:rsid w:val="004A7A67"/>
    <w:rsid w:val="004A7DFC"/>
    <w:rsid w:val="004B0994"/>
    <w:rsid w:val="004B10CC"/>
    <w:rsid w:val="004B1867"/>
    <w:rsid w:val="004B2F95"/>
    <w:rsid w:val="004B406A"/>
    <w:rsid w:val="004B61F8"/>
    <w:rsid w:val="004B69F6"/>
    <w:rsid w:val="004B6C17"/>
    <w:rsid w:val="004B7707"/>
    <w:rsid w:val="004C26EF"/>
    <w:rsid w:val="004C43E2"/>
    <w:rsid w:val="004C44C5"/>
    <w:rsid w:val="004C48E0"/>
    <w:rsid w:val="004C5198"/>
    <w:rsid w:val="004C5458"/>
    <w:rsid w:val="004D01E8"/>
    <w:rsid w:val="004D0B7E"/>
    <w:rsid w:val="004D154E"/>
    <w:rsid w:val="004D1FCA"/>
    <w:rsid w:val="004E5CB9"/>
    <w:rsid w:val="004E61AC"/>
    <w:rsid w:val="004E6E42"/>
    <w:rsid w:val="004E79C4"/>
    <w:rsid w:val="004F08A3"/>
    <w:rsid w:val="004F67BC"/>
    <w:rsid w:val="004F6C14"/>
    <w:rsid w:val="00501E9C"/>
    <w:rsid w:val="00502EDF"/>
    <w:rsid w:val="005105D6"/>
    <w:rsid w:val="00512C9C"/>
    <w:rsid w:val="00516093"/>
    <w:rsid w:val="005200CC"/>
    <w:rsid w:val="00522379"/>
    <w:rsid w:val="00522FDC"/>
    <w:rsid w:val="00523CCE"/>
    <w:rsid w:val="00525887"/>
    <w:rsid w:val="00526C42"/>
    <w:rsid w:val="0053055C"/>
    <w:rsid w:val="0053069F"/>
    <w:rsid w:val="00530A7B"/>
    <w:rsid w:val="00532CC5"/>
    <w:rsid w:val="00533C95"/>
    <w:rsid w:val="00534072"/>
    <w:rsid w:val="005348B1"/>
    <w:rsid w:val="0053561D"/>
    <w:rsid w:val="0053647D"/>
    <w:rsid w:val="00536E31"/>
    <w:rsid w:val="005372F3"/>
    <w:rsid w:val="0053753B"/>
    <w:rsid w:val="00540034"/>
    <w:rsid w:val="00541225"/>
    <w:rsid w:val="005430F1"/>
    <w:rsid w:val="00543E45"/>
    <w:rsid w:val="00547117"/>
    <w:rsid w:val="005472D2"/>
    <w:rsid w:val="00553113"/>
    <w:rsid w:val="00554851"/>
    <w:rsid w:val="00554A36"/>
    <w:rsid w:val="00555E2A"/>
    <w:rsid w:val="00560E72"/>
    <w:rsid w:val="0056146D"/>
    <w:rsid w:val="005642B6"/>
    <w:rsid w:val="0056494C"/>
    <w:rsid w:val="00567D67"/>
    <w:rsid w:val="00571A89"/>
    <w:rsid w:val="00571B86"/>
    <w:rsid w:val="005727E4"/>
    <w:rsid w:val="00573216"/>
    <w:rsid w:val="00574E0F"/>
    <w:rsid w:val="0057515B"/>
    <w:rsid w:val="00575FF6"/>
    <w:rsid w:val="0057611E"/>
    <w:rsid w:val="00580455"/>
    <w:rsid w:val="005809E0"/>
    <w:rsid w:val="005827D1"/>
    <w:rsid w:val="00586618"/>
    <w:rsid w:val="00590772"/>
    <w:rsid w:val="005918F6"/>
    <w:rsid w:val="005929F7"/>
    <w:rsid w:val="00592D0B"/>
    <w:rsid w:val="00593A21"/>
    <w:rsid w:val="00593DF3"/>
    <w:rsid w:val="00594025"/>
    <w:rsid w:val="0059403D"/>
    <w:rsid w:val="0059460C"/>
    <w:rsid w:val="0059493F"/>
    <w:rsid w:val="00594CE0"/>
    <w:rsid w:val="00594F4D"/>
    <w:rsid w:val="00596FD5"/>
    <w:rsid w:val="005A06D2"/>
    <w:rsid w:val="005A43DF"/>
    <w:rsid w:val="005A6F91"/>
    <w:rsid w:val="005B01FD"/>
    <w:rsid w:val="005B0C04"/>
    <w:rsid w:val="005B10FF"/>
    <w:rsid w:val="005B2F15"/>
    <w:rsid w:val="005B367F"/>
    <w:rsid w:val="005B4C52"/>
    <w:rsid w:val="005B563D"/>
    <w:rsid w:val="005B584F"/>
    <w:rsid w:val="005B5BE9"/>
    <w:rsid w:val="005B6055"/>
    <w:rsid w:val="005B6B5C"/>
    <w:rsid w:val="005B76F6"/>
    <w:rsid w:val="005B7A27"/>
    <w:rsid w:val="005B7ED3"/>
    <w:rsid w:val="005C0C8C"/>
    <w:rsid w:val="005C430D"/>
    <w:rsid w:val="005C5ED4"/>
    <w:rsid w:val="005C6478"/>
    <w:rsid w:val="005D14E0"/>
    <w:rsid w:val="005D32D9"/>
    <w:rsid w:val="005D4586"/>
    <w:rsid w:val="005D4B1C"/>
    <w:rsid w:val="005D69B5"/>
    <w:rsid w:val="005D7746"/>
    <w:rsid w:val="005D7A56"/>
    <w:rsid w:val="005E091D"/>
    <w:rsid w:val="005E3E6C"/>
    <w:rsid w:val="005E4032"/>
    <w:rsid w:val="005E4BC9"/>
    <w:rsid w:val="005E5034"/>
    <w:rsid w:val="005E668F"/>
    <w:rsid w:val="005E6D3A"/>
    <w:rsid w:val="005F1A18"/>
    <w:rsid w:val="005F2633"/>
    <w:rsid w:val="005F308F"/>
    <w:rsid w:val="005F34FF"/>
    <w:rsid w:val="005F592C"/>
    <w:rsid w:val="005F5F59"/>
    <w:rsid w:val="005F75D6"/>
    <w:rsid w:val="006000C2"/>
    <w:rsid w:val="00600724"/>
    <w:rsid w:val="0060145D"/>
    <w:rsid w:val="00601BB9"/>
    <w:rsid w:val="00602605"/>
    <w:rsid w:val="00606658"/>
    <w:rsid w:val="0060791E"/>
    <w:rsid w:val="00607EC3"/>
    <w:rsid w:val="00610EF4"/>
    <w:rsid w:val="00611310"/>
    <w:rsid w:val="00613473"/>
    <w:rsid w:val="00614CFF"/>
    <w:rsid w:val="006154C5"/>
    <w:rsid w:val="00616592"/>
    <w:rsid w:val="006169C8"/>
    <w:rsid w:val="0061761B"/>
    <w:rsid w:val="00622E28"/>
    <w:rsid w:val="00623C56"/>
    <w:rsid w:val="006254D7"/>
    <w:rsid w:val="00626437"/>
    <w:rsid w:val="00626CAC"/>
    <w:rsid w:val="00627836"/>
    <w:rsid w:val="006308F4"/>
    <w:rsid w:val="006324B9"/>
    <w:rsid w:val="0063354F"/>
    <w:rsid w:val="006339A1"/>
    <w:rsid w:val="00634EBA"/>
    <w:rsid w:val="0063565D"/>
    <w:rsid w:val="006362BD"/>
    <w:rsid w:val="006363E7"/>
    <w:rsid w:val="00636A06"/>
    <w:rsid w:val="00637E34"/>
    <w:rsid w:val="00640F9F"/>
    <w:rsid w:val="006427AA"/>
    <w:rsid w:val="00642847"/>
    <w:rsid w:val="00642DD1"/>
    <w:rsid w:val="00644696"/>
    <w:rsid w:val="00644F2D"/>
    <w:rsid w:val="006505A5"/>
    <w:rsid w:val="00652786"/>
    <w:rsid w:val="00653097"/>
    <w:rsid w:val="00653912"/>
    <w:rsid w:val="006554E7"/>
    <w:rsid w:val="00656960"/>
    <w:rsid w:val="006606EC"/>
    <w:rsid w:val="006609F4"/>
    <w:rsid w:val="006634F7"/>
    <w:rsid w:val="006638BE"/>
    <w:rsid w:val="006652EE"/>
    <w:rsid w:val="0066596D"/>
    <w:rsid w:val="00665C9C"/>
    <w:rsid w:val="006666C5"/>
    <w:rsid w:val="00667A65"/>
    <w:rsid w:val="00670645"/>
    <w:rsid w:val="006713F0"/>
    <w:rsid w:val="00671B32"/>
    <w:rsid w:val="0067372C"/>
    <w:rsid w:val="0067377D"/>
    <w:rsid w:val="0067453A"/>
    <w:rsid w:val="00675BA5"/>
    <w:rsid w:val="006762E9"/>
    <w:rsid w:val="006768BE"/>
    <w:rsid w:val="006800AF"/>
    <w:rsid w:val="006814C7"/>
    <w:rsid w:val="006817D6"/>
    <w:rsid w:val="0068323F"/>
    <w:rsid w:val="006837BB"/>
    <w:rsid w:val="00683E43"/>
    <w:rsid w:val="006843E6"/>
    <w:rsid w:val="00684E99"/>
    <w:rsid w:val="006872C9"/>
    <w:rsid w:val="0068749C"/>
    <w:rsid w:val="00687E90"/>
    <w:rsid w:val="00690075"/>
    <w:rsid w:val="0069014D"/>
    <w:rsid w:val="00690D4F"/>
    <w:rsid w:val="006925C2"/>
    <w:rsid w:val="00692CFF"/>
    <w:rsid w:val="00693813"/>
    <w:rsid w:val="00693814"/>
    <w:rsid w:val="0069437C"/>
    <w:rsid w:val="00696FB8"/>
    <w:rsid w:val="006A05A5"/>
    <w:rsid w:val="006A08BA"/>
    <w:rsid w:val="006A6CD7"/>
    <w:rsid w:val="006A779B"/>
    <w:rsid w:val="006A77D7"/>
    <w:rsid w:val="006B1441"/>
    <w:rsid w:val="006B1F1F"/>
    <w:rsid w:val="006B3AAE"/>
    <w:rsid w:val="006C1B37"/>
    <w:rsid w:val="006C20D7"/>
    <w:rsid w:val="006C22D3"/>
    <w:rsid w:val="006C25B3"/>
    <w:rsid w:val="006C2E7B"/>
    <w:rsid w:val="006C2EA8"/>
    <w:rsid w:val="006C558F"/>
    <w:rsid w:val="006C5767"/>
    <w:rsid w:val="006C5ACD"/>
    <w:rsid w:val="006D0439"/>
    <w:rsid w:val="006D15D0"/>
    <w:rsid w:val="006D2828"/>
    <w:rsid w:val="006D296B"/>
    <w:rsid w:val="006D54B6"/>
    <w:rsid w:val="006D6462"/>
    <w:rsid w:val="006D64BC"/>
    <w:rsid w:val="006E0307"/>
    <w:rsid w:val="006E081C"/>
    <w:rsid w:val="006E13E8"/>
    <w:rsid w:val="006E649C"/>
    <w:rsid w:val="006E6691"/>
    <w:rsid w:val="006E6B4D"/>
    <w:rsid w:val="006F35AE"/>
    <w:rsid w:val="006F4600"/>
    <w:rsid w:val="006F4E34"/>
    <w:rsid w:val="006F622B"/>
    <w:rsid w:val="00700591"/>
    <w:rsid w:val="00700897"/>
    <w:rsid w:val="00701DB4"/>
    <w:rsid w:val="00705C04"/>
    <w:rsid w:val="007067EE"/>
    <w:rsid w:val="00707C74"/>
    <w:rsid w:val="0071094E"/>
    <w:rsid w:val="00710A7C"/>
    <w:rsid w:val="0071222F"/>
    <w:rsid w:val="00712636"/>
    <w:rsid w:val="00714235"/>
    <w:rsid w:val="00714348"/>
    <w:rsid w:val="007143BE"/>
    <w:rsid w:val="00721CC8"/>
    <w:rsid w:val="007254D4"/>
    <w:rsid w:val="007300EC"/>
    <w:rsid w:val="00730113"/>
    <w:rsid w:val="0073092D"/>
    <w:rsid w:val="00731179"/>
    <w:rsid w:val="00731A89"/>
    <w:rsid w:val="00732315"/>
    <w:rsid w:val="00733715"/>
    <w:rsid w:val="00734596"/>
    <w:rsid w:val="0073553D"/>
    <w:rsid w:val="00743BB6"/>
    <w:rsid w:val="007445A4"/>
    <w:rsid w:val="00746726"/>
    <w:rsid w:val="00747B79"/>
    <w:rsid w:val="00747CE4"/>
    <w:rsid w:val="00747EF0"/>
    <w:rsid w:val="00750BE7"/>
    <w:rsid w:val="00751FB0"/>
    <w:rsid w:val="007524BB"/>
    <w:rsid w:val="007526C9"/>
    <w:rsid w:val="00755AA9"/>
    <w:rsid w:val="0075723E"/>
    <w:rsid w:val="00757420"/>
    <w:rsid w:val="007602CC"/>
    <w:rsid w:val="00760C6F"/>
    <w:rsid w:val="00763748"/>
    <w:rsid w:val="00770313"/>
    <w:rsid w:val="00770D5F"/>
    <w:rsid w:val="00772F0E"/>
    <w:rsid w:val="0077378C"/>
    <w:rsid w:val="00776466"/>
    <w:rsid w:val="00776A2E"/>
    <w:rsid w:val="00781509"/>
    <w:rsid w:val="007815CB"/>
    <w:rsid w:val="00782AFF"/>
    <w:rsid w:val="0078598E"/>
    <w:rsid w:val="007863AB"/>
    <w:rsid w:val="00787462"/>
    <w:rsid w:val="007878B7"/>
    <w:rsid w:val="00790503"/>
    <w:rsid w:val="00791313"/>
    <w:rsid w:val="00792621"/>
    <w:rsid w:val="007935B3"/>
    <w:rsid w:val="00794B24"/>
    <w:rsid w:val="00795252"/>
    <w:rsid w:val="00797529"/>
    <w:rsid w:val="00797607"/>
    <w:rsid w:val="00797F67"/>
    <w:rsid w:val="007A05B8"/>
    <w:rsid w:val="007A0A04"/>
    <w:rsid w:val="007A2482"/>
    <w:rsid w:val="007A4942"/>
    <w:rsid w:val="007A78ED"/>
    <w:rsid w:val="007B02F9"/>
    <w:rsid w:val="007B0711"/>
    <w:rsid w:val="007B2946"/>
    <w:rsid w:val="007B35EE"/>
    <w:rsid w:val="007B4C2C"/>
    <w:rsid w:val="007B4F8B"/>
    <w:rsid w:val="007B64D6"/>
    <w:rsid w:val="007B65CE"/>
    <w:rsid w:val="007B6B18"/>
    <w:rsid w:val="007C2BB0"/>
    <w:rsid w:val="007C43C6"/>
    <w:rsid w:val="007C50A0"/>
    <w:rsid w:val="007C7694"/>
    <w:rsid w:val="007C7BB4"/>
    <w:rsid w:val="007C7F98"/>
    <w:rsid w:val="007D0235"/>
    <w:rsid w:val="007D3447"/>
    <w:rsid w:val="007D4804"/>
    <w:rsid w:val="007D4BEB"/>
    <w:rsid w:val="007D6027"/>
    <w:rsid w:val="007D69EC"/>
    <w:rsid w:val="007D7109"/>
    <w:rsid w:val="007E044C"/>
    <w:rsid w:val="007E1477"/>
    <w:rsid w:val="007E16FE"/>
    <w:rsid w:val="007E272C"/>
    <w:rsid w:val="007E4FA0"/>
    <w:rsid w:val="007E7617"/>
    <w:rsid w:val="007F0203"/>
    <w:rsid w:val="007F111A"/>
    <w:rsid w:val="007F1732"/>
    <w:rsid w:val="007F32E4"/>
    <w:rsid w:val="007F4A72"/>
    <w:rsid w:val="007F5318"/>
    <w:rsid w:val="007F640C"/>
    <w:rsid w:val="007F696D"/>
    <w:rsid w:val="007F72E9"/>
    <w:rsid w:val="007F75EE"/>
    <w:rsid w:val="00801203"/>
    <w:rsid w:val="00802F58"/>
    <w:rsid w:val="008036B2"/>
    <w:rsid w:val="00804354"/>
    <w:rsid w:val="0081366C"/>
    <w:rsid w:val="00815127"/>
    <w:rsid w:val="00816BC3"/>
    <w:rsid w:val="0082025E"/>
    <w:rsid w:val="008215F6"/>
    <w:rsid w:val="00821C9E"/>
    <w:rsid w:val="00822AB2"/>
    <w:rsid w:val="00822F01"/>
    <w:rsid w:val="008239E2"/>
    <w:rsid w:val="00824348"/>
    <w:rsid w:val="00824E97"/>
    <w:rsid w:val="0082563A"/>
    <w:rsid w:val="00825AD7"/>
    <w:rsid w:val="00825C41"/>
    <w:rsid w:val="00825D56"/>
    <w:rsid w:val="0082636F"/>
    <w:rsid w:val="00826664"/>
    <w:rsid w:val="00827140"/>
    <w:rsid w:val="00827697"/>
    <w:rsid w:val="0082778A"/>
    <w:rsid w:val="0083107A"/>
    <w:rsid w:val="00834EB7"/>
    <w:rsid w:val="0083502E"/>
    <w:rsid w:val="00836811"/>
    <w:rsid w:val="008368BB"/>
    <w:rsid w:val="00836E57"/>
    <w:rsid w:val="00837EA2"/>
    <w:rsid w:val="00837EA9"/>
    <w:rsid w:val="00840920"/>
    <w:rsid w:val="0084225D"/>
    <w:rsid w:val="00842499"/>
    <w:rsid w:val="00842AA6"/>
    <w:rsid w:val="00843BCA"/>
    <w:rsid w:val="0085049A"/>
    <w:rsid w:val="00851471"/>
    <w:rsid w:val="00851677"/>
    <w:rsid w:val="00851B7D"/>
    <w:rsid w:val="008529D8"/>
    <w:rsid w:val="008530C1"/>
    <w:rsid w:val="0085363F"/>
    <w:rsid w:val="00853B32"/>
    <w:rsid w:val="00853D6E"/>
    <w:rsid w:val="00854978"/>
    <w:rsid w:val="00855FB4"/>
    <w:rsid w:val="00857F9B"/>
    <w:rsid w:val="00860037"/>
    <w:rsid w:val="008603D7"/>
    <w:rsid w:val="00860FD9"/>
    <w:rsid w:val="008669CF"/>
    <w:rsid w:val="0086706E"/>
    <w:rsid w:val="0086791D"/>
    <w:rsid w:val="00870B15"/>
    <w:rsid w:val="00871369"/>
    <w:rsid w:val="00873DF1"/>
    <w:rsid w:val="00874E91"/>
    <w:rsid w:val="008765D3"/>
    <w:rsid w:val="0088049D"/>
    <w:rsid w:val="0088169D"/>
    <w:rsid w:val="008836B8"/>
    <w:rsid w:val="00884300"/>
    <w:rsid w:val="008870E0"/>
    <w:rsid w:val="008907F0"/>
    <w:rsid w:val="00890993"/>
    <w:rsid w:val="008911B4"/>
    <w:rsid w:val="00891275"/>
    <w:rsid w:val="0089225D"/>
    <w:rsid w:val="008963D2"/>
    <w:rsid w:val="00896472"/>
    <w:rsid w:val="00896FC0"/>
    <w:rsid w:val="008A1BE9"/>
    <w:rsid w:val="008A3284"/>
    <w:rsid w:val="008A3904"/>
    <w:rsid w:val="008A3AB9"/>
    <w:rsid w:val="008A620A"/>
    <w:rsid w:val="008A7016"/>
    <w:rsid w:val="008A763A"/>
    <w:rsid w:val="008B027B"/>
    <w:rsid w:val="008B15EC"/>
    <w:rsid w:val="008B2A5F"/>
    <w:rsid w:val="008B3012"/>
    <w:rsid w:val="008B3F79"/>
    <w:rsid w:val="008B799D"/>
    <w:rsid w:val="008C055A"/>
    <w:rsid w:val="008C2E05"/>
    <w:rsid w:val="008C34AC"/>
    <w:rsid w:val="008C362C"/>
    <w:rsid w:val="008C4D1A"/>
    <w:rsid w:val="008D18E4"/>
    <w:rsid w:val="008D1D7E"/>
    <w:rsid w:val="008D2825"/>
    <w:rsid w:val="008D30E8"/>
    <w:rsid w:val="008D417B"/>
    <w:rsid w:val="008D77DF"/>
    <w:rsid w:val="008E0C58"/>
    <w:rsid w:val="008E30D9"/>
    <w:rsid w:val="008E3DE0"/>
    <w:rsid w:val="008E4EE9"/>
    <w:rsid w:val="008E62F5"/>
    <w:rsid w:val="008E6688"/>
    <w:rsid w:val="008E7091"/>
    <w:rsid w:val="008E7518"/>
    <w:rsid w:val="008E77C6"/>
    <w:rsid w:val="008E7B03"/>
    <w:rsid w:val="008F14B9"/>
    <w:rsid w:val="008F24CD"/>
    <w:rsid w:val="008F280C"/>
    <w:rsid w:val="008F35B7"/>
    <w:rsid w:val="008F4009"/>
    <w:rsid w:val="008F5E72"/>
    <w:rsid w:val="008F6778"/>
    <w:rsid w:val="008F7868"/>
    <w:rsid w:val="00900C07"/>
    <w:rsid w:val="00900DA6"/>
    <w:rsid w:val="00903B63"/>
    <w:rsid w:val="00906482"/>
    <w:rsid w:val="00906EE3"/>
    <w:rsid w:val="00907B4A"/>
    <w:rsid w:val="00907D83"/>
    <w:rsid w:val="0091471F"/>
    <w:rsid w:val="009152E6"/>
    <w:rsid w:val="009153B6"/>
    <w:rsid w:val="00915B1A"/>
    <w:rsid w:val="00917076"/>
    <w:rsid w:val="009201A5"/>
    <w:rsid w:val="00920E92"/>
    <w:rsid w:val="00921CCF"/>
    <w:rsid w:val="009224A2"/>
    <w:rsid w:val="00923E03"/>
    <w:rsid w:val="00925465"/>
    <w:rsid w:val="00926E3D"/>
    <w:rsid w:val="0092732C"/>
    <w:rsid w:val="00930F7A"/>
    <w:rsid w:val="00931223"/>
    <w:rsid w:val="00936049"/>
    <w:rsid w:val="00936900"/>
    <w:rsid w:val="00936DC0"/>
    <w:rsid w:val="00936FCE"/>
    <w:rsid w:val="00937A1E"/>
    <w:rsid w:val="00943A3B"/>
    <w:rsid w:val="009441F2"/>
    <w:rsid w:val="00944BD1"/>
    <w:rsid w:val="009453D3"/>
    <w:rsid w:val="00945994"/>
    <w:rsid w:val="00947950"/>
    <w:rsid w:val="00952DF3"/>
    <w:rsid w:val="009543E9"/>
    <w:rsid w:val="009559E5"/>
    <w:rsid w:val="00956A92"/>
    <w:rsid w:val="00957824"/>
    <w:rsid w:val="009633E6"/>
    <w:rsid w:val="009645CA"/>
    <w:rsid w:val="00964E4F"/>
    <w:rsid w:val="0096560E"/>
    <w:rsid w:val="00965B4D"/>
    <w:rsid w:val="00965D89"/>
    <w:rsid w:val="009661F0"/>
    <w:rsid w:val="0097497A"/>
    <w:rsid w:val="009755FC"/>
    <w:rsid w:val="0097793E"/>
    <w:rsid w:val="00977E73"/>
    <w:rsid w:val="00980EA7"/>
    <w:rsid w:val="00981C96"/>
    <w:rsid w:val="0098553C"/>
    <w:rsid w:val="00985936"/>
    <w:rsid w:val="00986592"/>
    <w:rsid w:val="00986BE4"/>
    <w:rsid w:val="00987059"/>
    <w:rsid w:val="0099198C"/>
    <w:rsid w:val="0099205C"/>
    <w:rsid w:val="00994D92"/>
    <w:rsid w:val="009953A4"/>
    <w:rsid w:val="00996AA5"/>
    <w:rsid w:val="00997165"/>
    <w:rsid w:val="00997695"/>
    <w:rsid w:val="009A0832"/>
    <w:rsid w:val="009A1A4F"/>
    <w:rsid w:val="009A1C46"/>
    <w:rsid w:val="009A515B"/>
    <w:rsid w:val="009A594C"/>
    <w:rsid w:val="009B114B"/>
    <w:rsid w:val="009B58B8"/>
    <w:rsid w:val="009B6B53"/>
    <w:rsid w:val="009C1D27"/>
    <w:rsid w:val="009C32D6"/>
    <w:rsid w:val="009C3F12"/>
    <w:rsid w:val="009C5697"/>
    <w:rsid w:val="009C5F15"/>
    <w:rsid w:val="009C682F"/>
    <w:rsid w:val="009D0A56"/>
    <w:rsid w:val="009D18CB"/>
    <w:rsid w:val="009D1C00"/>
    <w:rsid w:val="009D2A5E"/>
    <w:rsid w:val="009D2EF1"/>
    <w:rsid w:val="009D46A1"/>
    <w:rsid w:val="009D590A"/>
    <w:rsid w:val="009D65A9"/>
    <w:rsid w:val="009D7347"/>
    <w:rsid w:val="009E0C24"/>
    <w:rsid w:val="009E13E3"/>
    <w:rsid w:val="009E1B5D"/>
    <w:rsid w:val="009E3270"/>
    <w:rsid w:val="009E32C2"/>
    <w:rsid w:val="009E347F"/>
    <w:rsid w:val="009E3AF0"/>
    <w:rsid w:val="009E3D87"/>
    <w:rsid w:val="009E71E7"/>
    <w:rsid w:val="009F0EC1"/>
    <w:rsid w:val="009F2FD3"/>
    <w:rsid w:val="009F3AEA"/>
    <w:rsid w:val="009F4141"/>
    <w:rsid w:val="009F4DDF"/>
    <w:rsid w:val="009F66A2"/>
    <w:rsid w:val="009F6831"/>
    <w:rsid w:val="009F68DE"/>
    <w:rsid w:val="009F7146"/>
    <w:rsid w:val="009F7219"/>
    <w:rsid w:val="009F7430"/>
    <w:rsid w:val="009F7DF2"/>
    <w:rsid w:val="00A001D0"/>
    <w:rsid w:val="00A006C1"/>
    <w:rsid w:val="00A04E89"/>
    <w:rsid w:val="00A103A2"/>
    <w:rsid w:val="00A10BA3"/>
    <w:rsid w:val="00A10F1E"/>
    <w:rsid w:val="00A1189F"/>
    <w:rsid w:val="00A11F22"/>
    <w:rsid w:val="00A13513"/>
    <w:rsid w:val="00A14613"/>
    <w:rsid w:val="00A1531A"/>
    <w:rsid w:val="00A158A4"/>
    <w:rsid w:val="00A158FF"/>
    <w:rsid w:val="00A16AB5"/>
    <w:rsid w:val="00A17205"/>
    <w:rsid w:val="00A17435"/>
    <w:rsid w:val="00A17FC0"/>
    <w:rsid w:val="00A20582"/>
    <w:rsid w:val="00A2181D"/>
    <w:rsid w:val="00A22755"/>
    <w:rsid w:val="00A233C1"/>
    <w:rsid w:val="00A332FF"/>
    <w:rsid w:val="00A34227"/>
    <w:rsid w:val="00A3623D"/>
    <w:rsid w:val="00A366DB"/>
    <w:rsid w:val="00A36E4F"/>
    <w:rsid w:val="00A413E1"/>
    <w:rsid w:val="00A41EF8"/>
    <w:rsid w:val="00A41F3E"/>
    <w:rsid w:val="00A42BA1"/>
    <w:rsid w:val="00A4578E"/>
    <w:rsid w:val="00A458EF"/>
    <w:rsid w:val="00A47997"/>
    <w:rsid w:val="00A47A60"/>
    <w:rsid w:val="00A50463"/>
    <w:rsid w:val="00A50C17"/>
    <w:rsid w:val="00A510B8"/>
    <w:rsid w:val="00A518D6"/>
    <w:rsid w:val="00A549E8"/>
    <w:rsid w:val="00A54AB9"/>
    <w:rsid w:val="00A55190"/>
    <w:rsid w:val="00A56E7A"/>
    <w:rsid w:val="00A57816"/>
    <w:rsid w:val="00A57E01"/>
    <w:rsid w:val="00A60089"/>
    <w:rsid w:val="00A610D6"/>
    <w:rsid w:val="00A6121E"/>
    <w:rsid w:val="00A61786"/>
    <w:rsid w:val="00A618BD"/>
    <w:rsid w:val="00A6211A"/>
    <w:rsid w:val="00A62DF0"/>
    <w:rsid w:val="00A63E5B"/>
    <w:rsid w:val="00A66486"/>
    <w:rsid w:val="00A679C5"/>
    <w:rsid w:val="00A67F7D"/>
    <w:rsid w:val="00A7050D"/>
    <w:rsid w:val="00A71E37"/>
    <w:rsid w:val="00A72F55"/>
    <w:rsid w:val="00A73430"/>
    <w:rsid w:val="00A73CC5"/>
    <w:rsid w:val="00A77498"/>
    <w:rsid w:val="00A82760"/>
    <w:rsid w:val="00A83330"/>
    <w:rsid w:val="00A90C5E"/>
    <w:rsid w:val="00A93A5E"/>
    <w:rsid w:val="00A93BCB"/>
    <w:rsid w:val="00A9532F"/>
    <w:rsid w:val="00A95A1E"/>
    <w:rsid w:val="00A96AE2"/>
    <w:rsid w:val="00A96BAC"/>
    <w:rsid w:val="00A96E0C"/>
    <w:rsid w:val="00A96E7C"/>
    <w:rsid w:val="00AA12C5"/>
    <w:rsid w:val="00AA210F"/>
    <w:rsid w:val="00AA33D0"/>
    <w:rsid w:val="00AA44F8"/>
    <w:rsid w:val="00AA48D9"/>
    <w:rsid w:val="00AA56C5"/>
    <w:rsid w:val="00AA6593"/>
    <w:rsid w:val="00AA6921"/>
    <w:rsid w:val="00AA7FB4"/>
    <w:rsid w:val="00AB1ADC"/>
    <w:rsid w:val="00AB3C12"/>
    <w:rsid w:val="00AB4530"/>
    <w:rsid w:val="00AB5EDC"/>
    <w:rsid w:val="00AB67D5"/>
    <w:rsid w:val="00AB6AAA"/>
    <w:rsid w:val="00AB6C0F"/>
    <w:rsid w:val="00AB750E"/>
    <w:rsid w:val="00AB7F35"/>
    <w:rsid w:val="00AC005C"/>
    <w:rsid w:val="00AC6560"/>
    <w:rsid w:val="00AC68E1"/>
    <w:rsid w:val="00AC6B92"/>
    <w:rsid w:val="00AD0D18"/>
    <w:rsid w:val="00AD1775"/>
    <w:rsid w:val="00AD188F"/>
    <w:rsid w:val="00AD3433"/>
    <w:rsid w:val="00AD3F05"/>
    <w:rsid w:val="00AD4050"/>
    <w:rsid w:val="00AD4C9D"/>
    <w:rsid w:val="00AD7318"/>
    <w:rsid w:val="00AD7A5F"/>
    <w:rsid w:val="00AE0F90"/>
    <w:rsid w:val="00AE100E"/>
    <w:rsid w:val="00AE1E25"/>
    <w:rsid w:val="00AE4B8D"/>
    <w:rsid w:val="00AE53DD"/>
    <w:rsid w:val="00AE7405"/>
    <w:rsid w:val="00AF1F0F"/>
    <w:rsid w:val="00AF2F77"/>
    <w:rsid w:val="00AF5FF8"/>
    <w:rsid w:val="00AF6D0F"/>
    <w:rsid w:val="00B005D9"/>
    <w:rsid w:val="00B01D44"/>
    <w:rsid w:val="00B02D84"/>
    <w:rsid w:val="00B02EA0"/>
    <w:rsid w:val="00B05390"/>
    <w:rsid w:val="00B0750A"/>
    <w:rsid w:val="00B077C7"/>
    <w:rsid w:val="00B11CB8"/>
    <w:rsid w:val="00B134F6"/>
    <w:rsid w:val="00B1361C"/>
    <w:rsid w:val="00B15F3A"/>
    <w:rsid w:val="00B17562"/>
    <w:rsid w:val="00B217FA"/>
    <w:rsid w:val="00B21F43"/>
    <w:rsid w:val="00B22BF8"/>
    <w:rsid w:val="00B235C8"/>
    <w:rsid w:val="00B27517"/>
    <w:rsid w:val="00B27F84"/>
    <w:rsid w:val="00B332FE"/>
    <w:rsid w:val="00B3354A"/>
    <w:rsid w:val="00B3368C"/>
    <w:rsid w:val="00B33978"/>
    <w:rsid w:val="00B34326"/>
    <w:rsid w:val="00B360C3"/>
    <w:rsid w:val="00B37E20"/>
    <w:rsid w:val="00B44098"/>
    <w:rsid w:val="00B47155"/>
    <w:rsid w:val="00B47D69"/>
    <w:rsid w:val="00B50261"/>
    <w:rsid w:val="00B53348"/>
    <w:rsid w:val="00B55516"/>
    <w:rsid w:val="00B55C7E"/>
    <w:rsid w:val="00B567C9"/>
    <w:rsid w:val="00B579FB"/>
    <w:rsid w:val="00B57C3E"/>
    <w:rsid w:val="00B60221"/>
    <w:rsid w:val="00B610B4"/>
    <w:rsid w:val="00B63D25"/>
    <w:rsid w:val="00B66A2B"/>
    <w:rsid w:val="00B67C99"/>
    <w:rsid w:val="00B700E4"/>
    <w:rsid w:val="00B71BDA"/>
    <w:rsid w:val="00B73230"/>
    <w:rsid w:val="00B733B6"/>
    <w:rsid w:val="00B74559"/>
    <w:rsid w:val="00B7525D"/>
    <w:rsid w:val="00B8197F"/>
    <w:rsid w:val="00B82543"/>
    <w:rsid w:val="00B82E6D"/>
    <w:rsid w:val="00B83C02"/>
    <w:rsid w:val="00B85E16"/>
    <w:rsid w:val="00B91759"/>
    <w:rsid w:val="00B947F1"/>
    <w:rsid w:val="00B9480C"/>
    <w:rsid w:val="00B957E8"/>
    <w:rsid w:val="00B95DB6"/>
    <w:rsid w:val="00BA2EEE"/>
    <w:rsid w:val="00BA2F1D"/>
    <w:rsid w:val="00BA46DC"/>
    <w:rsid w:val="00BA47AB"/>
    <w:rsid w:val="00BA5BB8"/>
    <w:rsid w:val="00BB248A"/>
    <w:rsid w:val="00BB69EE"/>
    <w:rsid w:val="00BB7948"/>
    <w:rsid w:val="00BC3E30"/>
    <w:rsid w:val="00BC440C"/>
    <w:rsid w:val="00BC5129"/>
    <w:rsid w:val="00BC54CC"/>
    <w:rsid w:val="00BC5C02"/>
    <w:rsid w:val="00BD0BB1"/>
    <w:rsid w:val="00BD19AD"/>
    <w:rsid w:val="00BD389D"/>
    <w:rsid w:val="00BD47F2"/>
    <w:rsid w:val="00BD521C"/>
    <w:rsid w:val="00BD59A5"/>
    <w:rsid w:val="00BD61BF"/>
    <w:rsid w:val="00BD6E4F"/>
    <w:rsid w:val="00BD6EAE"/>
    <w:rsid w:val="00BD7FE8"/>
    <w:rsid w:val="00BE3A74"/>
    <w:rsid w:val="00BE3BBF"/>
    <w:rsid w:val="00BE4287"/>
    <w:rsid w:val="00BE45D8"/>
    <w:rsid w:val="00BE6FF0"/>
    <w:rsid w:val="00BE77E6"/>
    <w:rsid w:val="00BE781E"/>
    <w:rsid w:val="00BF0036"/>
    <w:rsid w:val="00BF2C23"/>
    <w:rsid w:val="00C01957"/>
    <w:rsid w:val="00C032DE"/>
    <w:rsid w:val="00C03FE4"/>
    <w:rsid w:val="00C0468F"/>
    <w:rsid w:val="00C04FA5"/>
    <w:rsid w:val="00C0544B"/>
    <w:rsid w:val="00C057C8"/>
    <w:rsid w:val="00C0678C"/>
    <w:rsid w:val="00C1119B"/>
    <w:rsid w:val="00C12AD3"/>
    <w:rsid w:val="00C12F22"/>
    <w:rsid w:val="00C15066"/>
    <w:rsid w:val="00C1593F"/>
    <w:rsid w:val="00C20296"/>
    <w:rsid w:val="00C2049F"/>
    <w:rsid w:val="00C20712"/>
    <w:rsid w:val="00C2238F"/>
    <w:rsid w:val="00C22B7D"/>
    <w:rsid w:val="00C23A56"/>
    <w:rsid w:val="00C23AE8"/>
    <w:rsid w:val="00C24ADF"/>
    <w:rsid w:val="00C24CC1"/>
    <w:rsid w:val="00C24CDE"/>
    <w:rsid w:val="00C26D49"/>
    <w:rsid w:val="00C27767"/>
    <w:rsid w:val="00C27A9C"/>
    <w:rsid w:val="00C32CEC"/>
    <w:rsid w:val="00C36D0E"/>
    <w:rsid w:val="00C378B5"/>
    <w:rsid w:val="00C401C7"/>
    <w:rsid w:val="00C41ACA"/>
    <w:rsid w:val="00C41BC6"/>
    <w:rsid w:val="00C41ECD"/>
    <w:rsid w:val="00C42282"/>
    <w:rsid w:val="00C4341C"/>
    <w:rsid w:val="00C44AE1"/>
    <w:rsid w:val="00C45470"/>
    <w:rsid w:val="00C45A90"/>
    <w:rsid w:val="00C51709"/>
    <w:rsid w:val="00C52330"/>
    <w:rsid w:val="00C544ED"/>
    <w:rsid w:val="00C549B6"/>
    <w:rsid w:val="00C572CC"/>
    <w:rsid w:val="00C6234D"/>
    <w:rsid w:val="00C62D9A"/>
    <w:rsid w:val="00C632EB"/>
    <w:rsid w:val="00C715C1"/>
    <w:rsid w:val="00C7199E"/>
    <w:rsid w:val="00C735A6"/>
    <w:rsid w:val="00C7420A"/>
    <w:rsid w:val="00C750A5"/>
    <w:rsid w:val="00C7522C"/>
    <w:rsid w:val="00C75DEE"/>
    <w:rsid w:val="00C764F7"/>
    <w:rsid w:val="00C76E19"/>
    <w:rsid w:val="00C8123B"/>
    <w:rsid w:val="00C815E6"/>
    <w:rsid w:val="00C839E4"/>
    <w:rsid w:val="00C84D06"/>
    <w:rsid w:val="00C850DC"/>
    <w:rsid w:val="00C867A7"/>
    <w:rsid w:val="00C86C85"/>
    <w:rsid w:val="00C86E30"/>
    <w:rsid w:val="00C875E7"/>
    <w:rsid w:val="00C90258"/>
    <w:rsid w:val="00C91083"/>
    <w:rsid w:val="00C916FE"/>
    <w:rsid w:val="00C91F46"/>
    <w:rsid w:val="00C96200"/>
    <w:rsid w:val="00CA076B"/>
    <w:rsid w:val="00CA0B3C"/>
    <w:rsid w:val="00CA1184"/>
    <w:rsid w:val="00CA20E3"/>
    <w:rsid w:val="00CA2C32"/>
    <w:rsid w:val="00CA2DEB"/>
    <w:rsid w:val="00CA4051"/>
    <w:rsid w:val="00CA4612"/>
    <w:rsid w:val="00CA7081"/>
    <w:rsid w:val="00CB0EFF"/>
    <w:rsid w:val="00CB3FEE"/>
    <w:rsid w:val="00CB5ACD"/>
    <w:rsid w:val="00CC045F"/>
    <w:rsid w:val="00CC06D6"/>
    <w:rsid w:val="00CC1F15"/>
    <w:rsid w:val="00CC2037"/>
    <w:rsid w:val="00CC3AF5"/>
    <w:rsid w:val="00CC3BEF"/>
    <w:rsid w:val="00CC4185"/>
    <w:rsid w:val="00CC4DD0"/>
    <w:rsid w:val="00CC7769"/>
    <w:rsid w:val="00CC7D35"/>
    <w:rsid w:val="00CD0DAE"/>
    <w:rsid w:val="00CD1C9B"/>
    <w:rsid w:val="00CD3634"/>
    <w:rsid w:val="00CD3D0F"/>
    <w:rsid w:val="00CD3D16"/>
    <w:rsid w:val="00CD3E62"/>
    <w:rsid w:val="00CD4AF5"/>
    <w:rsid w:val="00CD524E"/>
    <w:rsid w:val="00CD6231"/>
    <w:rsid w:val="00CE000A"/>
    <w:rsid w:val="00CE0814"/>
    <w:rsid w:val="00CE1CE9"/>
    <w:rsid w:val="00CE5307"/>
    <w:rsid w:val="00CE5BB9"/>
    <w:rsid w:val="00CE5FD2"/>
    <w:rsid w:val="00CE6823"/>
    <w:rsid w:val="00CE7FB1"/>
    <w:rsid w:val="00CF462B"/>
    <w:rsid w:val="00CF6173"/>
    <w:rsid w:val="00D01883"/>
    <w:rsid w:val="00D01F2B"/>
    <w:rsid w:val="00D04636"/>
    <w:rsid w:val="00D10A5C"/>
    <w:rsid w:val="00D10DB0"/>
    <w:rsid w:val="00D129C3"/>
    <w:rsid w:val="00D2148A"/>
    <w:rsid w:val="00D23DA4"/>
    <w:rsid w:val="00D25091"/>
    <w:rsid w:val="00D25095"/>
    <w:rsid w:val="00D25146"/>
    <w:rsid w:val="00D2596D"/>
    <w:rsid w:val="00D25F41"/>
    <w:rsid w:val="00D26522"/>
    <w:rsid w:val="00D26ECD"/>
    <w:rsid w:val="00D30BA3"/>
    <w:rsid w:val="00D32012"/>
    <w:rsid w:val="00D342EF"/>
    <w:rsid w:val="00D34A04"/>
    <w:rsid w:val="00D357DE"/>
    <w:rsid w:val="00D37B0D"/>
    <w:rsid w:val="00D41623"/>
    <w:rsid w:val="00D41D24"/>
    <w:rsid w:val="00D42D48"/>
    <w:rsid w:val="00D42F38"/>
    <w:rsid w:val="00D42FF7"/>
    <w:rsid w:val="00D4383C"/>
    <w:rsid w:val="00D43BEA"/>
    <w:rsid w:val="00D44785"/>
    <w:rsid w:val="00D44B8F"/>
    <w:rsid w:val="00D469EE"/>
    <w:rsid w:val="00D46ED8"/>
    <w:rsid w:val="00D479D9"/>
    <w:rsid w:val="00D51BE8"/>
    <w:rsid w:val="00D5350F"/>
    <w:rsid w:val="00D53AD9"/>
    <w:rsid w:val="00D54F98"/>
    <w:rsid w:val="00D57753"/>
    <w:rsid w:val="00D63E5D"/>
    <w:rsid w:val="00D647BA"/>
    <w:rsid w:val="00D64CC5"/>
    <w:rsid w:val="00D673BA"/>
    <w:rsid w:val="00D719B4"/>
    <w:rsid w:val="00D7217A"/>
    <w:rsid w:val="00D727F8"/>
    <w:rsid w:val="00D7367A"/>
    <w:rsid w:val="00D740BE"/>
    <w:rsid w:val="00D7410A"/>
    <w:rsid w:val="00D74EEB"/>
    <w:rsid w:val="00D7525F"/>
    <w:rsid w:val="00D8116A"/>
    <w:rsid w:val="00D83C2C"/>
    <w:rsid w:val="00D84298"/>
    <w:rsid w:val="00D8495C"/>
    <w:rsid w:val="00D84A19"/>
    <w:rsid w:val="00D858E3"/>
    <w:rsid w:val="00D8741D"/>
    <w:rsid w:val="00D901A2"/>
    <w:rsid w:val="00D91DA4"/>
    <w:rsid w:val="00D92D6C"/>
    <w:rsid w:val="00D92EC5"/>
    <w:rsid w:val="00D94CAE"/>
    <w:rsid w:val="00D96591"/>
    <w:rsid w:val="00D96E4A"/>
    <w:rsid w:val="00D97269"/>
    <w:rsid w:val="00D972AF"/>
    <w:rsid w:val="00DA3536"/>
    <w:rsid w:val="00DA3FF8"/>
    <w:rsid w:val="00DA5C48"/>
    <w:rsid w:val="00DB02F3"/>
    <w:rsid w:val="00DB12DA"/>
    <w:rsid w:val="00DB1613"/>
    <w:rsid w:val="00DB3C63"/>
    <w:rsid w:val="00DB5202"/>
    <w:rsid w:val="00DC1DD3"/>
    <w:rsid w:val="00DC20FA"/>
    <w:rsid w:val="00DC345D"/>
    <w:rsid w:val="00DC390C"/>
    <w:rsid w:val="00DC448D"/>
    <w:rsid w:val="00DC4989"/>
    <w:rsid w:val="00DC798B"/>
    <w:rsid w:val="00DD0D57"/>
    <w:rsid w:val="00DD1A8C"/>
    <w:rsid w:val="00DD1E26"/>
    <w:rsid w:val="00DD2AF3"/>
    <w:rsid w:val="00DD44F6"/>
    <w:rsid w:val="00DD69D1"/>
    <w:rsid w:val="00DD7FD3"/>
    <w:rsid w:val="00DE0064"/>
    <w:rsid w:val="00DE03B1"/>
    <w:rsid w:val="00DE1238"/>
    <w:rsid w:val="00DE39F5"/>
    <w:rsid w:val="00DE4383"/>
    <w:rsid w:val="00DE65BA"/>
    <w:rsid w:val="00DE662B"/>
    <w:rsid w:val="00DE7C3E"/>
    <w:rsid w:val="00DE7CC4"/>
    <w:rsid w:val="00DF453C"/>
    <w:rsid w:val="00DF5F8A"/>
    <w:rsid w:val="00DF6999"/>
    <w:rsid w:val="00E03BE9"/>
    <w:rsid w:val="00E06616"/>
    <w:rsid w:val="00E07036"/>
    <w:rsid w:val="00E07FB3"/>
    <w:rsid w:val="00E13139"/>
    <w:rsid w:val="00E13D8D"/>
    <w:rsid w:val="00E14191"/>
    <w:rsid w:val="00E150E7"/>
    <w:rsid w:val="00E20680"/>
    <w:rsid w:val="00E20939"/>
    <w:rsid w:val="00E20944"/>
    <w:rsid w:val="00E215F4"/>
    <w:rsid w:val="00E21D1F"/>
    <w:rsid w:val="00E225EC"/>
    <w:rsid w:val="00E230A6"/>
    <w:rsid w:val="00E24053"/>
    <w:rsid w:val="00E2478E"/>
    <w:rsid w:val="00E2660C"/>
    <w:rsid w:val="00E30976"/>
    <w:rsid w:val="00E31235"/>
    <w:rsid w:val="00E312F6"/>
    <w:rsid w:val="00E32332"/>
    <w:rsid w:val="00E3394F"/>
    <w:rsid w:val="00E34883"/>
    <w:rsid w:val="00E34F6A"/>
    <w:rsid w:val="00E3508F"/>
    <w:rsid w:val="00E36387"/>
    <w:rsid w:val="00E36624"/>
    <w:rsid w:val="00E376A4"/>
    <w:rsid w:val="00E401A0"/>
    <w:rsid w:val="00E41723"/>
    <w:rsid w:val="00E423EE"/>
    <w:rsid w:val="00E42E13"/>
    <w:rsid w:val="00E42FC7"/>
    <w:rsid w:val="00E44713"/>
    <w:rsid w:val="00E451C4"/>
    <w:rsid w:val="00E45FC7"/>
    <w:rsid w:val="00E47AE4"/>
    <w:rsid w:val="00E47B11"/>
    <w:rsid w:val="00E507A0"/>
    <w:rsid w:val="00E52805"/>
    <w:rsid w:val="00E60903"/>
    <w:rsid w:val="00E633D1"/>
    <w:rsid w:val="00E643EB"/>
    <w:rsid w:val="00E6671B"/>
    <w:rsid w:val="00E6784F"/>
    <w:rsid w:val="00E70DD1"/>
    <w:rsid w:val="00E716A9"/>
    <w:rsid w:val="00E71E36"/>
    <w:rsid w:val="00E721ED"/>
    <w:rsid w:val="00E73E94"/>
    <w:rsid w:val="00E74979"/>
    <w:rsid w:val="00E75E7C"/>
    <w:rsid w:val="00E80BD0"/>
    <w:rsid w:val="00E80D43"/>
    <w:rsid w:val="00E81C16"/>
    <w:rsid w:val="00E84E9C"/>
    <w:rsid w:val="00E85062"/>
    <w:rsid w:val="00E86281"/>
    <w:rsid w:val="00E86B2F"/>
    <w:rsid w:val="00E900B8"/>
    <w:rsid w:val="00E90F13"/>
    <w:rsid w:val="00E9214F"/>
    <w:rsid w:val="00E92303"/>
    <w:rsid w:val="00E924CD"/>
    <w:rsid w:val="00E93FA8"/>
    <w:rsid w:val="00E94823"/>
    <w:rsid w:val="00E94836"/>
    <w:rsid w:val="00E966DD"/>
    <w:rsid w:val="00E96C4E"/>
    <w:rsid w:val="00EA1C63"/>
    <w:rsid w:val="00EA2CA7"/>
    <w:rsid w:val="00EA30F1"/>
    <w:rsid w:val="00EA3661"/>
    <w:rsid w:val="00EA4B91"/>
    <w:rsid w:val="00EA7757"/>
    <w:rsid w:val="00EB08D3"/>
    <w:rsid w:val="00EB1656"/>
    <w:rsid w:val="00EB366C"/>
    <w:rsid w:val="00EB4BB5"/>
    <w:rsid w:val="00EB4D1C"/>
    <w:rsid w:val="00EB5190"/>
    <w:rsid w:val="00EB6722"/>
    <w:rsid w:val="00EB6DF3"/>
    <w:rsid w:val="00EC0595"/>
    <w:rsid w:val="00EC0BAF"/>
    <w:rsid w:val="00EC25CC"/>
    <w:rsid w:val="00EC399F"/>
    <w:rsid w:val="00EC4CDB"/>
    <w:rsid w:val="00EC5215"/>
    <w:rsid w:val="00EC6E62"/>
    <w:rsid w:val="00ED1D5A"/>
    <w:rsid w:val="00ED21B7"/>
    <w:rsid w:val="00ED23E1"/>
    <w:rsid w:val="00ED4034"/>
    <w:rsid w:val="00ED40BC"/>
    <w:rsid w:val="00ED51A0"/>
    <w:rsid w:val="00ED5DE6"/>
    <w:rsid w:val="00ED7E46"/>
    <w:rsid w:val="00ED7EBD"/>
    <w:rsid w:val="00EE0A92"/>
    <w:rsid w:val="00EE20F1"/>
    <w:rsid w:val="00EE2BCF"/>
    <w:rsid w:val="00EE3F0E"/>
    <w:rsid w:val="00EE6296"/>
    <w:rsid w:val="00EE7AA6"/>
    <w:rsid w:val="00EF16A7"/>
    <w:rsid w:val="00EF28CD"/>
    <w:rsid w:val="00EF3BED"/>
    <w:rsid w:val="00EF52CE"/>
    <w:rsid w:val="00EF5336"/>
    <w:rsid w:val="00EF652A"/>
    <w:rsid w:val="00EF7DFA"/>
    <w:rsid w:val="00F020E7"/>
    <w:rsid w:val="00F02E05"/>
    <w:rsid w:val="00F06BB3"/>
    <w:rsid w:val="00F07DC3"/>
    <w:rsid w:val="00F12CF7"/>
    <w:rsid w:val="00F13893"/>
    <w:rsid w:val="00F13D1F"/>
    <w:rsid w:val="00F14685"/>
    <w:rsid w:val="00F149CD"/>
    <w:rsid w:val="00F16B9C"/>
    <w:rsid w:val="00F255A6"/>
    <w:rsid w:val="00F25820"/>
    <w:rsid w:val="00F2676E"/>
    <w:rsid w:val="00F2734A"/>
    <w:rsid w:val="00F32152"/>
    <w:rsid w:val="00F32ABE"/>
    <w:rsid w:val="00F32BEC"/>
    <w:rsid w:val="00F35021"/>
    <w:rsid w:val="00F35177"/>
    <w:rsid w:val="00F360D5"/>
    <w:rsid w:val="00F41D18"/>
    <w:rsid w:val="00F44C7A"/>
    <w:rsid w:val="00F45F62"/>
    <w:rsid w:val="00F50126"/>
    <w:rsid w:val="00F5250F"/>
    <w:rsid w:val="00F5294A"/>
    <w:rsid w:val="00F52AC9"/>
    <w:rsid w:val="00F546FF"/>
    <w:rsid w:val="00F567D2"/>
    <w:rsid w:val="00F56AE4"/>
    <w:rsid w:val="00F604C5"/>
    <w:rsid w:val="00F64690"/>
    <w:rsid w:val="00F6538E"/>
    <w:rsid w:val="00F66166"/>
    <w:rsid w:val="00F665F0"/>
    <w:rsid w:val="00F7006C"/>
    <w:rsid w:val="00F723BC"/>
    <w:rsid w:val="00F727B2"/>
    <w:rsid w:val="00F747B3"/>
    <w:rsid w:val="00F7506D"/>
    <w:rsid w:val="00F75E11"/>
    <w:rsid w:val="00F75E48"/>
    <w:rsid w:val="00F7704A"/>
    <w:rsid w:val="00F80C0D"/>
    <w:rsid w:val="00F812F6"/>
    <w:rsid w:val="00F816F2"/>
    <w:rsid w:val="00F81836"/>
    <w:rsid w:val="00F82003"/>
    <w:rsid w:val="00F821CA"/>
    <w:rsid w:val="00F82E91"/>
    <w:rsid w:val="00F83E7B"/>
    <w:rsid w:val="00F84A39"/>
    <w:rsid w:val="00F8523D"/>
    <w:rsid w:val="00F91FAD"/>
    <w:rsid w:val="00F93919"/>
    <w:rsid w:val="00F93BA1"/>
    <w:rsid w:val="00F9474B"/>
    <w:rsid w:val="00F968EA"/>
    <w:rsid w:val="00F96CC0"/>
    <w:rsid w:val="00F976C1"/>
    <w:rsid w:val="00FA08DA"/>
    <w:rsid w:val="00FA0BF8"/>
    <w:rsid w:val="00FA2A15"/>
    <w:rsid w:val="00FA2C03"/>
    <w:rsid w:val="00FA4069"/>
    <w:rsid w:val="00FA4A09"/>
    <w:rsid w:val="00FA5B90"/>
    <w:rsid w:val="00FA6556"/>
    <w:rsid w:val="00FB0633"/>
    <w:rsid w:val="00FB0BEE"/>
    <w:rsid w:val="00FB0F86"/>
    <w:rsid w:val="00FB13B2"/>
    <w:rsid w:val="00FB245C"/>
    <w:rsid w:val="00FB3CD3"/>
    <w:rsid w:val="00FB5141"/>
    <w:rsid w:val="00FB6945"/>
    <w:rsid w:val="00FB6E82"/>
    <w:rsid w:val="00FC0A00"/>
    <w:rsid w:val="00FC1F3F"/>
    <w:rsid w:val="00FC3703"/>
    <w:rsid w:val="00FC3712"/>
    <w:rsid w:val="00FC3DED"/>
    <w:rsid w:val="00FC57FC"/>
    <w:rsid w:val="00FC6CBB"/>
    <w:rsid w:val="00FD1069"/>
    <w:rsid w:val="00FD34C3"/>
    <w:rsid w:val="00FD3B85"/>
    <w:rsid w:val="00FD3E72"/>
    <w:rsid w:val="00FD4596"/>
    <w:rsid w:val="00FD4B89"/>
    <w:rsid w:val="00FD56BF"/>
    <w:rsid w:val="00FE081C"/>
    <w:rsid w:val="00FE1901"/>
    <w:rsid w:val="00FE4D51"/>
    <w:rsid w:val="00FF0CA9"/>
    <w:rsid w:val="00FF0DD5"/>
    <w:rsid w:val="00FF1848"/>
    <w:rsid w:val="00FF2140"/>
    <w:rsid w:val="00FF637D"/>
    <w:rsid w:val="00FF7148"/>
    <w:rsid w:val="3B8B009E"/>
    <w:rsid w:val="62F445E8"/>
    <w:rsid w:val="70E1CFD7"/>
  </w:rsids>
  <m:mathPr>
    <m:mathFont m:val="Cambria Math"/>
    <m:brkBin m:val="before"/>
    <m:brkBinSub m:val="--"/>
    <m:smallFrac/>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73D3E29"/>
  <w15:docId w15:val="{0F865113-88AA-4309-B630-384BD44A462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Calibri" w:hAnsi="Calibri" w:eastAsia="MS PGothic" w:cs="Times New Roman"/>
        <w:lang w:val="en-GB" w:eastAsia="en-US" w:bidi="ar-SA"/>
      </w:rPr>
    </w:rPrDefault>
    <w:pPrDefault/>
  </w:docDefaults>
  <w:latentStyles w:defLockedState="0" w:defUIPriority="99" w:defSemiHidden="0" w:defUnhideWhenUsed="0" w:defQFormat="0" w:count="372">
    <w:lsdException w:name="Normal" w:uiPriority="5" w:qFormat="1"/>
    <w:lsdException w:name="heading 1" w:uiPriority="1" w:qFormat="1"/>
    <w:lsdException w:name="heading 2" w:uiPriority="2" w:semiHidden="1" w:unhideWhenUsed="1" w:qFormat="1"/>
    <w:lsdException w:name="heading 3" w:uiPriority="3" w:semiHidden="1" w:unhideWhenUsed="1" w:qFormat="1"/>
    <w:lsdException w:name="heading 4" w:uiPriority="4" w:semiHidden="1" w:unhideWhenUsed="1" w:qFormat="1"/>
    <w:lsdException w:name="heading 5" w:uiPriority="19" w:semiHidden="1" w:unhideWhenUsed="1"/>
    <w:lsdException w:name="heading 6" w:uiPriority="19" w:semiHidden="1" w:unhideWhenUsed="1" w:qFormat="1"/>
    <w:lsdException w:name="heading 7" w:uiPriority="19" w:semiHidden="1" w:unhideWhenUsed="1" w:qFormat="1"/>
    <w:lsdException w:name="heading 8" w:uiPriority="19" w:semiHidden="1" w:unhideWhenUsed="1" w:qFormat="1"/>
    <w:lsdException w:name="heading 9" w:uiPriority="1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qFormat="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styleId="Normal" w:default="1">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B66A2B"/>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autoRedefine/>
    <w:uiPriority w:val="3"/>
    <w:unhideWhenUsed/>
    <w:qFormat/>
    <w:rsid w:val="00C42282"/>
    <w:pPr>
      <w:spacing w:after="0"/>
      <w:ind w:left="170"/>
      <w:contextualSpacing/>
      <w:outlineLvl w:val="2"/>
    </w:pPr>
    <w:rPr>
      <w:rFonts w:eastAsia="Times New Roman"/>
      <w:b/>
      <w:bCs/>
      <w:color w:val="FFFFFF" w:themeColor="background1"/>
      <w:szCs w:val="24"/>
      <w:lang w:eastAsia="en-GB"/>
    </w:rPr>
  </w:style>
  <w:style w:type="paragraph" w:styleId="Heading4">
    <w:name w:val="heading 4"/>
    <w:aliases w:val="PRI Heading 4"/>
    <w:basedOn w:val="Normal"/>
    <w:next w:val="Normal"/>
    <w:link w:val="Heading4Char"/>
    <w:uiPriority w:val="4"/>
    <w:unhideWhenUsed/>
    <w:qFormat/>
    <w:rsid w:val="00041E34"/>
    <w:pPr>
      <w:spacing w:after="0"/>
      <w:contextualSpacing/>
      <w:outlineLvl w:val="3"/>
    </w:pPr>
    <w:rPr>
      <w:bCs/>
      <w:i/>
      <w:color w:val="FFFFFF" w:themeColor="background1"/>
      <w:sz w:val="18"/>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styleId="HeaderChar" w:customStyle="1">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styleId="FooterChar" w:customStyle="1">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spacing w:before="60" w:after="60" w:line="288" w:lineRule="auto"/>
    </w:pPr>
  </w:style>
  <w:style w:type="character" w:styleId="Heading1Char" w:customStyle="1">
    <w:name w:val="Heading 1 Char"/>
    <w:aliases w:val="PRI Heading 1 Char"/>
    <w:basedOn w:val="DefaultParagraphFont"/>
    <w:link w:val="Heading1"/>
    <w:uiPriority w:val="1"/>
    <w:rsid w:val="001654AE"/>
    <w:rPr>
      <w:rFonts w:ascii="Arial" w:hAnsi="Arial" w:cs="Arial"/>
      <w:b/>
      <w:color w:val="0050A6"/>
      <w:sz w:val="32"/>
      <w:szCs w:val="36"/>
    </w:rPr>
  </w:style>
  <w:style w:type="character" w:styleId="Heading2Char" w:customStyle="1">
    <w:name w:val="Heading 2 Char"/>
    <w:aliases w:val="PRI Heading 2 Char"/>
    <w:basedOn w:val="DefaultParagraphFont"/>
    <w:link w:val="Heading2"/>
    <w:uiPriority w:val="2"/>
    <w:rsid w:val="00B66A2B"/>
    <w:rPr>
      <w:rFonts w:ascii="Arial" w:hAnsi="Arial" w:cs="Arial"/>
      <w:b/>
      <w:bCs/>
      <w:color w:val="008CD0"/>
      <w:sz w:val="30"/>
      <w:szCs w:val="28"/>
    </w:rPr>
  </w:style>
  <w:style w:type="character" w:styleId="Heading3Char" w:customStyle="1">
    <w:name w:val="Heading 3 Char"/>
    <w:aliases w:val="PRI Heading 3 Char"/>
    <w:basedOn w:val="DefaultParagraphFont"/>
    <w:link w:val="Heading3"/>
    <w:uiPriority w:val="3"/>
    <w:rsid w:val="00C42282"/>
    <w:rPr>
      <w:rFonts w:ascii="Arial" w:hAnsi="Arial" w:eastAsia="Times New Roman" w:cs="Arial"/>
      <w:b/>
      <w:bCs/>
      <w:color w:val="FFFFFF" w:themeColor="background1"/>
      <w:szCs w:val="24"/>
      <w:lang w:eastAsia="en-GB"/>
    </w:rPr>
  </w:style>
  <w:style w:type="character" w:styleId="Heading4Char" w:customStyle="1">
    <w:name w:val="Heading 4 Char"/>
    <w:aliases w:val="PRI Heading 4 Char"/>
    <w:basedOn w:val="DefaultParagraphFont"/>
    <w:link w:val="Heading4"/>
    <w:uiPriority w:val="4"/>
    <w:rsid w:val="00041E34"/>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color="0050A6" w:sz="8" w:space="4"/>
      </w:pBdr>
      <w:spacing w:before="1760" w:after="420" w:line="240" w:lineRule="auto"/>
      <w:contextualSpacing/>
    </w:pPr>
    <w:rPr>
      <w:color w:val="0050A6"/>
      <w:sz w:val="44"/>
      <w:szCs w:val="56"/>
    </w:rPr>
  </w:style>
  <w:style w:type="character" w:styleId="TitleChar" w:customStyle="1">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styleId="QuoteChar" w:customStyle="1">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styleId="PRIFigureCaption" w:customStyle="1">
    <w:name w:val="PRI Figure Caption"/>
    <w:basedOn w:val="Normal"/>
    <w:uiPriority w:val="9"/>
    <w:qFormat/>
    <w:rsid w:val="00B60221"/>
    <w:pPr>
      <w:spacing w:after="320"/>
      <w:jc w:val="right"/>
    </w:pPr>
    <w:rPr>
      <w:color w:val="595959"/>
      <w:sz w:val="18"/>
      <w:szCs w:val="18"/>
    </w:rPr>
  </w:style>
  <w:style w:type="paragraph" w:styleId="PRITableHeading" w:customStyle="1">
    <w:name w:val="PRI Table Heading"/>
    <w:basedOn w:val="Normal"/>
    <w:uiPriority w:val="11"/>
    <w:qFormat/>
    <w:rsid w:val="004C5458"/>
    <w:rPr>
      <w:color w:val="FFFFFF"/>
      <w:sz w:val="24"/>
      <w:szCs w:val="24"/>
    </w:rPr>
  </w:style>
  <w:style w:type="paragraph" w:styleId="PRITableContent" w:customStyle="1">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styleId="FootnoteTextChar" w:customStyle="1">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color="0050A6" w:sz="4" w:space="4"/>
      </w:pBdr>
      <w:spacing w:before="200" w:after="280"/>
      <w:ind w:left="936" w:right="936"/>
    </w:pPr>
    <w:rPr>
      <w:b/>
      <w:bCs/>
      <w:i/>
      <w:iCs/>
      <w:color w:val="0050A6"/>
    </w:rPr>
  </w:style>
  <w:style w:type="character" w:styleId="IntenseQuoteChar" w:customStyle="1">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91083"/>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styleId="PRITOC1" w:customStyle="1">
    <w:name w:val="PRI TOC 1"/>
    <w:basedOn w:val="TOC1"/>
    <w:link w:val="PRITOC1Char"/>
    <w:uiPriority w:val="10"/>
    <w:rsid w:val="005827D1"/>
    <w:rPr>
      <w:b/>
      <w:sz w:val="24"/>
    </w:rPr>
  </w:style>
  <w:style w:type="character" w:styleId="TOC1Char" w:customStyle="1">
    <w:name w:val="TOC 1 Char"/>
    <w:basedOn w:val="DefaultParagraphFont"/>
    <w:link w:val="TOC1"/>
    <w:uiPriority w:val="39"/>
    <w:rsid w:val="00C91083"/>
    <w:rPr>
      <w:rFonts w:ascii="Arial" w:hAnsi="Arial" w:cs="Arial"/>
      <w:noProof/>
    </w:rPr>
  </w:style>
  <w:style w:type="character" w:styleId="PRITOC1Char" w:customStyle="1">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color="34C7FF" w:sz="8" w:space="0"/>
        <w:left w:val="single" w:color="34C7FF" w:sz="8" w:space="0"/>
        <w:bottom w:val="single" w:color="34C7FF" w:sz="8" w:space="0"/>
        <w:right w:val="single" w:color="34C7FF" w:sz="8" w:space="0"/>
        <w:insideH w:val="single" w:color="34C7FF" w:sz="8" w:space="0"/>
      </w:tblBorders>
    </w:tblPr>
    <w:tblStylePr w:type="firstRow">
      <w:pPr>
        <w:spacing w:before="0" w:after="0" w:line="240" w:lineRule="auto"/>
      </w:pPr>
      <w:rPr>
        <w:b/>
        <w:bCs/>
        <w:color w:val="FFFFFF"/>
      </w:rPr>
      <w:tblPr/>
      <w:tcPr>
        <w:tcBorders>
          <w:top w:val="single" w:color="34C7FF" w:sz="8" w:space="0"/>
          <w:left w:val="single" w:color="34C7FF" w:sz="8" w:space="0"/>
          <w:bottom w:val="single" w:color="34C7FF" w:sz="8" w:space="0"/>
          <w:right w:val="single" w:color="34C7FF" w:sz="8" w:space="0"/>
          <w:insideH w:val="nil"/>
          <w:insideV w:val="nil"/>
        </w:tcBorders>
        <w:shd w:val="clear" w:color="auto" w:fill="00AFF0"/>
      </w:tcPr>
    </w:tblStylePr>
    <w:tblStylePr w:type="lastRow">
      <w:pPr>
        <w:spacing w:before="0" w:after="0" w:line="240" w:lineRule="auto"/>
      </w:pPr>
      <w:rPr>
        <w:b/>
        <w:bCs/>
      </w:rPr>
      <w:tblPr/>
      <w:tcPr>
        <w:tcBorders>
          <w:top w:val="double" w:color="34C7FF" w:sz="6" w:space="0"/>
          <w:left w:val="single" w:color="34C7FF" w:sz="8" w:space="0"/>
          <w:bottom w:val="single" w:color="34C7FF" w:sz="8" w:space="0"/>
          <w:right w:val="single" w:color="34C7FF" w:sz="8" w:space="0"/>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styleId="PRITable" w:customStyle="1">
    <w:name w:val="PRI Table"/>
    <w:basedOn w:val="TableNormal"/>
    <w:uiPriority w:val="99"/>
    <w:rsid w:val="00CD3D0F"/>
    <w:pPr>
      <w:spacing w:before="240" w:after="120"/>
      <w:ind w:left="170" w:right="170"/>
    </w:pPr>
    <w:rPr>
      <w:rFonts w:ascii="Arial" w:hAnsi="Arial"/>
    </w:rPr>
    <w:tblPr>
      <w:tblBorders>
        <w:top w:val="dashed" w:color="A6A6A6" w:themeColor="background1" w:themeShade="A6" w:sz="4" w:space="0"/>
        <w:left w:val="single" w:color="FFFFFF" w:themeColor="background1" w:sz="8" w:space="0"/>
        <w:bottom w:val="single" w:color="FFFFFF" w:themeColor="background1" w:sz="8" w:space="0"/>
        <w:right w:val="single" w:color="FFFFFF" w:themeColor="background1" w:sz="8" w:space="0"/>
        <w:insideH w:val="dashed" w:color="808080" w:themeColor="background1" w:themeShade="80" w:sz="4" w:space="0"/>
        <w:insideV w:val="dashed" w:color="808080" w:themeColor="background1" w:themeShade="80" w:sz="4" w:space="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170" w:leftChars="0" w:right="170" w:rightChars="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color="FFFFFF" w:themeColor="background1" w:sz="4" w:space="0"/>
          <w:left w:val="dashed" w:color="FFFFFF" w:themeColor="background1" w:sz="4" w:space="0"/>
          <w:bottom w:val="single" w:color="0D74C8" w:sz="18" w:space="0"/>
          <w:right w:val="dashed" w:color="FFFFFF" w:themeColor="background1" w:sz="4" w:space="0"/>
          <w:insideH w:val="nil"/>
          <w:insideV w:val="dashed" w:color="1159BE" w:sz="4" w:space="0"/>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color="BFBFBF" w:sz="8" w:space="0"/>
        <w:bottom w:val="single" w:color="BFBFBF" w:sz="8" w:space="0"/>
      </w:tblBorders>
    </w:tblPr>
    <w:tblStylePr w:type="firstRow">
      <w:pPr>
        <w:spacing w:before="0" w:after="0" w:line="240" w:lineRule="auto"/>
      </w:pPr>
      <w:rPr>
        <w:b/>
        <w:bCs/>
      </w:rPr>
      <w:tblPr/>
      <w:tcPr>
        <w:tcBorders>
          <w:top w:val="single" w:color="BFBFBF" w:sz="8" w:space="0"/>
          <w:left w:val="nil"/>
          <w:bottom w:val="single" w:color="BFBFBF" w:sz="8" w:space="0"/>
          <w:right w:val="nil"/>
          <w:insideH w:val="nil"/>
          <w:insideV w:val="nil"/>
        </w:tcBorders>
      </w:tcPr>
    </w:tblStylePr>
    <w:tblStylePr w:type="lastRow">
      <w:pPr>
        <w:spacing w:before="0" w:after="0" w:line="240" w:lineRule="auto"/>
      </w:pPr>
      <w:rPr>
        <w:b/>
        <w:bCs/>
      </w:rPr>
      <w:tblPr/>
      <w:tcPr>
        <w:tcBorders>
          <w:top w:val="single" w:color="BFBFBF" w:sz="8" w:space="0"/>
          <w:left w:val="nil"/>
          <w:bottom w:val="single" w:color="BFBFBF"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styleId="BalloonTextChar" w:customStyle="1">
    <w:name w:val="Balloon Text Char"/>
    <w:basedOn w:val="DefaultParagraphFont"/>
    <w:link w:val="BalloonText"/>
    <w:uiPriority w:val="99"/>
    <w:semiHidden/>
    <w:rsid w:val="0066596D"/>
    <w:rPr>
      <w:rFonts w:ascii="Lucida Grande" w:hAnsi="Lucida Grande" w:cs="Lucida Grande"/>
      <w:sz w:val="18"/>
      <w:szCs w:val="18"/>
    </w:rPr>
  </w:style>
  <w:style w:type="numbering" w:styleId="PRINumbering" w:customStyle="1">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styleId="Heading5Char" w:customStyle="1">
    <w:name w:val="Heading 5 Char"/>
    <w:basedOn w:val="DefaultParagraphFont"/>
    <w:uiPriority w:val="19"/>
    <w:semiHidden/>
    <w:rsid w:val="003513E0"/>
    <w:rPr>
      <w:rFonts w:asciiTheme="majorHAnsi" w:hAnsiTheme="majorHAnsi" w:eastAsiaTheme="majorEastAsia" w:cstheme="majorBidi"/>
      <w:color w:val="243F60" w:themeColor="accent1" w:themeShade="7F"/>
      <w:sz w:val="22"/>
      <w:lang w:val="en-US"/>
    </w:rPr>
  </w:style>
  <w:style w:type="character" w:styleId="Heading6Char" w:customStyle="1">
    <w:name w:val="Heading 6 Char"/>
    <w:basedOn w:val="DefaultParagraphFont"/>
    <w:uiPriority w:val="19"/>
    <w:semiHidden/>
    <w:rsid w:val="003513E0"/>
    <w:rPr>
      <w:rFonts w:asciiTheme="majorHAnsi" w:hAnsiTheme="majorHAnsi" w:eastAsiaTheme="majorEastAsia" w:cstheme="majorBidi"/>
      <w:i/>
      <w:iCs/>
      <w:color w:val="243F60" w:themeColor="accent1" w:themeShade="7F"/>
      <w:sz w:val="22"/>
      <w:lang w:val="en-US"/>
    </w:rPr>
  </w:style>
  <w:style w:type="character" w:styleId="Heading7Char" w:customStyle="1">
    <w:name w:val="Heading 7 Char"/>
    <w:basedOn w:val="DefaultParagraphFont"/>
    <w:uiPriority w:val="19"/>
    <w:semiHidden/>
    <w:rsid w:val="003513E0"/>
    <w:rPr>
      <w:rFonts w:asciiTheme="majorHAnsi" w:hAnsiTheme="majorHAnsi" w:eastAsiaTheme="majorEastAsia" w:cstheme="majorBidi"/>
      <w:i/>
      <w:iCs/>
      <w:color w:val="404040" w:themeColor="text1" w:themeTint="BF"/>
      <w:sz w:val="22"/>
      <w:lang w:val="en-US"/>
    </w:rPr>
  </w:style>
  <w:style w:type="character" w:styleId="Heading8Char" w:customStyle="1">
    <w:name w:val="Heading 8 Char"/>
    <w:basedOn w:val="DefaultParagraphFont"/>
    <w:uiPriority w:val="19"/>
    <w:semiHidden/>
    <w:rsid w:val="003513E0"/>
    <w:rPr>
      <w:rFonts w:asciiTheme="majorHAnsi" w:hAnsiTheme="majorHAnsi" w:eastAsiaTheme="majorEastAsia" w:cstheme="majorBidi"/>
      <w:color w:val="404040" w:themeColor="text1" w:themeTint="BF"/>
      <w:lang w:val="en-US"/>
    </w:rPr>
  </w:style>
  <w:style w:type="character" w:styleId="Heading9Char" w:customStyle="1">
    <w:name w:val="Heading 9 Char"/>
    <w:basedOn w:val="DefaultParagraphFont"/>
    <w:uiPriority w:val="19"/>
    <w:semiHidden/>
    <w:rsid w:val="003513E0"/>
    <w:rPr>
      <w:rFonts w:asciiTheme="majorHAnsi" w:hAnsiTheme="majorHAnsi" w:eastAsiaTheme="majorEastAsia"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color="F79646" w:themeColor="accent6" w:sz="8" w:space="0"/>
        <w:bottom w:val="single" w:color="F79646" w:themeColor="accent6" w:sz="8" w:space="0"/>
      </w:tblBorders>
    </w:tblPr>
    <w:tblStylePr w:type="firstRow">
      <w:rPr>
        <w:rFonts w:asciiTheme="majorHAnsi" w:hAnsiTheme="majorHAnsi" w:eastAsiaTheme="majorEastAsia" w:cstheme="majorBidi"/>
      </w:rPr>
      <w:tblPr/>
      <w:tcPr>
        <w:tcBorders>
          <w:top w:val="nil"/>
          <w:bottom w:val="single" w:color="F79646" w:themeColor="accent6" w:sz="8" w:space="0"/>
        </w:tcBorders>
      </w:tcPr>
    </w:tblStylePr>
    <w:tblStylePr w:type="lastRow">
      <w:rPr>
        <w:b/>
        <w:bCs/>
        <w:color w:val="1F497D" w:themeColor="text2"/>
      </w:rPr>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cPr>
        <w:tcBorders>
          <w:top w:val="single" w:color="F79646" w:themeColor="accent6" w:sz="8" w:space="0"/>
          <w:bottom w:val="single" w:color="F79646" w:themeColor="accent6" w:sz="8" w:space="0"/>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hAnsiTheme="majorHAnsi" w:eastAsiaTheme="majorEastAsia" w:cstheme="majorBidi"/>
      <w:color w:val="000000" w:themeColor="text1"/>
    </w:rPr>
    <w:tblPr>
      <w:tblStyleRowBandSize w:val="1"/>
      <w:tblStyleColBandSize w:val="1"/>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rPr>
        <w:sz w:val="24"/>
        <w:szCs w:val="24"/>
      </w:rPr>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1" w:customStyle="1">
    <w:name w:val="Colorful Grid1"/>
    <w:basedOn w:val="TableNormal"/>
    <w:uiPriority w:val="29"/>
    <w:qFormat/>
    <w:rsid w:val="00E966DD"/>
    <w:rPr>
      <w:color w:val="000000" w:themeColor="text1"/>
    </w:rPr>
    <w:tblPr>
      <w:tblStyleRowBandSize w:val="1"/>
      <w:tblStyleColBandSize w:val="1"/>
      <w:tblBorders>
        <w:insideH w:val="single" w:color="FFFFFF" w:themeColor="background1" w:sz="4" w:space="0"/>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ghtShading-Accent11" w:customStyle="1">
    <w:name w:val="Light Shading - Accent 11"/>
    <w:basedOn w:val="TableNormal"/>
    <w:uiPriority w:val="30"/>
    <w:rsid w:val="00E966DD"/>
    <w:rPr>
      <w:color w:val="365F91" w:themeColor="accent1" w:themeShade="BF"/>
    </w:rPr>
    <w:tblPr>
      <w:tblStyleRowBandSize w:val="1"/>
      <w:tblStyleColBandSize w:val="1"/>
      <w:tblBorders>
        <w:top w:val="single" w:color="4F81BD" w:themeColor="accent1" w:sz="8" w:space="0"/>
        <w:bottom w:val="single" w:color="4F81BD" w:themeColor="accent1" w:sz="8" w:space="0"/>
      </w:tblBorders>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Pr>
    <w:tcPr>
      <w:shd w:val="clear" w:color="auto" w:fill="FDE4D0" w:themeFill="accent6" w:themeFillTint="3F"/>
    </w:tcPr>
    <w:tblStylePr w:type="firstRow">
      <w:rPr>
        <w:b/>
        <w:bCs/>
      </w:rPr>
    </w:tblStylePr>
    <w:tblStylePr w:type="lastRow">
      <w:rPr>
        <w:b/>
        <w:bCs/>
      </w:rPr>
      <w:tblPr/>
      <w:tcPr>
        <w:tcBorders>
          <w:top w:val="single" w:color="F9B074" w:themeColor="accent6" w:themeTint="BF" w:sz="18" w:space="0"/>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1" w:customStyle="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color="FFFFFF" w:themeColor="background1" w:sz="12" w:space="0"/>
        </w:tcBorders>
        <w:shd w:val="clear" w:color="auto" w:fill="9E3A38" w:themeFill="accent2" w:themeFillShade="CC"/>
      </w:tcPr>
    </w:tblStylePr>
    <w:tblStylePr w:type="lastRow">
      <w:rPr>
        <w:b/>
        <w:bCs/>
        <w:color w:val="9E3A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Pr>
    <w:tcPr>
      <w:shd w:val="clear" w:color="auto" w:fill="EFD3D2" w:themeFill="accent2" w:themeFillTint="3F"/>
    </w:tcPr>
    <w:tblStylePr w:type="firstRow">
      <w:rPr>
        <w:b/>
        <w:bCs/>
      </w:rPr>
    </w:tblStylePr>
    <w:tblStylePr w:type="lastRow">
      <w:rPr>
        <w:b/>
        <w:bCs/>
      </w:rPr>
      <w:tblPr/>
      <w:tcPr>
        <w:tcBorders>
          <w:top w:val="single" w:color="CF7B79" w:themeColor="accent2" w:themeTint="BF" w:sz="18" w:space="0"/>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Pr>
    <w:tcPr>
      <w:shd w:val="clear" w:color="auto" w:fill="D3DFEE" w:themeFill="accent1" w:themeFillTint="3F"/>
    </w:tcPr>
    <w:tblStylePr w:type="firstRow">
      <w:rPr>
        <w:b/>
        <w:bCs/>
      </w:rPr>
    </w:tblStylePr>
    <w:tblStylePr w:type="lastRow">
      <w:rPr>
        <w:b/>
        <w:bCs/>
      </w:rPr>
      <w:tblPr/>
      <w:tcPr>
        <w:tcBorders>
          <w:top w:val="single" w:color="7BA0CD" w:themeColor="accent1" w:themeTint="BF" w:sz="18" w:space="0"/>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1" w:customStyle="1">
    <w:name w:val="Medium Grid 11"/>
    <w:basedOn w:val="TableNormal"/>
    <w:uiPriority w:val="62"/>
    <w:rsid w:val="00E966DD"/>
    <w:tblPr>
      <w:tblStyleRowBandSize w:val="1"/>
      <w:tblStyleColBandSize w:val="1"/>
      <w:tblBorders>
        <w:top w:val="single" w:color="404040" w:themeColor="text1" w:themeTint="BF" w:sz="8" w:space="0"/>
        <w:left w:val="single" w:color="404040" w:themeColor="text1" w:themeTint="BF" w:sz="8" w:space="0"/>
        <w:bottom w:val="single" w:color="404040" w:themeColor="text1" w:themeTint="BF" w:sz="8" w:space="0"/>
        <w:right w:val="single" w:color="404040" w:themeColor="text1" w:themeTint="BF" w:sz="8" w:space="0"/>
        <w:insideH w:val="single" w:color="404040" w:themeColor="text1" w:themeTint="BF" w:sz="8" w:space="0"/>
        <w:insideV w:val="single" w:color="404040" w:themeColor="text1" w:themeTint="BF" w:sz="8" w:space="0"/>
      </w:tblBorders>
    </w:tblPr>
    <w:tcPr>
      <w:shd w:val="clear" w:color="auto" w:fill="C0C0C0" w:themeFill="text1" w:themeFillTint="3F"/>
    </w:tcPr>
    <w:tblStylePr w:type="firstRow">
      <w:rPr>
        <w:b/>
        <w:bCs/>
      </w:rPr>
    </w:tblStylePr>
    <w:tblStylePr w:type="lastRow">
      <w:rPr>
        <w:b/>
        <w:bCs/>
      </w:rPr>
      <w:tblPr/>
      <w:tcPr>
        <w:tcBorders>
          <w:top w:val="single" w:color="404040" w:themeColor="text1" w:themeTint="BF" w:sz="18" w:space="0"/>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hAnsiTheme="majorHAnsi" w:eastAsiaTheme="majorEastAsia" w:cstheme="majorBidi"/>
      <w:color w:val="000000" w:themeColor="text1"/>
    </w:rPr>
    <w:tblPr>
      <w:tblStyleRowBandSize w:val="1"/>
      <w:tblStyleColBandSize w:val="1"/>
      <w:tblBorders>
        <w:top w:val="single" w:color="4BACC6" w:themeColor="accent5" w:sz="8" w:space="0"/>
        <w:left w:val="single" w:color="4BACC6" w:themeColor="accent5" w:sz="8" w:space="0"/>
        <w:bottom w:val="single" w:color="4BACC6" w:themeColor="accent5" w:sz="8" w:space="0"/>
        <w:right w:val="single" w:color="4BACC6" w:themeColor="accent5" w:sz="8" w:space="0"/>
      </w:tblBorders>
    </w:tblPr>
    <w:tblStylePr w:type="firstRow">
      <w:rPr>
        <w:sz w:val="24"/>
        <w:szCs w:val="24"/>
      </w:rPr>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PRITable2" w:customStyle="1">
    <w:name w:val="PRI Table 2"/>
    <w:basedOn w:val="TableNormal"/>
    <w:uiPriority w:val="99"/>
    <w:rsid w:val="00F02E05"/>
    <w:pPr>
      <w:ind w:left="170" w:right="170"/>
    </w:pPr>
    <w:rPr>
      <w:rFonts w:ascii="Arial" w:hAnsi="Arial"/>
    </w:rPr>
    <w:tblP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170" w:leftChars="0" w:right="170" w:rightChars="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color="808080" w:sz="4" w:space="0"/>
          <w:left w:val="single" w:color="808080" w:sz="4" w:space="0"/>
          <w:bottom w:val="single" w:color="808080" w:sz="4" w:space="0"/>
          <w:right w:val="single" w:color="808080" w:sz="4" w:space="0"/>
          <w:insideH w:val="single" w:color="808080" w:sz="4" w:space="0"/>
          <w:insideV w:val="single" w:color="FFFFFF" w:sz="4" w:space="0"/>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styleId="CommentTextChar" w:customStyle="1">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styleId="CommentSubjectChar" w:customStyle="1">
    <w:name w:val="Comment Subject Char"/>
    <w:basedOn w:val="CommentTextChar"/>
    <w:link w:val="CommentSubject"/>
    <w:uiPriority w:val="99"/>
    <w:semiHidden/>
    <w:rsid w:val="009C1D27"/>
    <w:rPr>
      <w:rFonts w:ascii="Arial" w:hAnsi="Arial" w:cs="Arial"/>
      <w:b/>
      <w:bCs/>
    </w:rPr>
  </w:style>
  <w:style w:type="paragraph" w:styleId="ModuleSectionName" w:customStyle="1">
    <w:name w:val="Module Section Name"/>
    <w:qFormat/>
    <w:rsid w:val="009C1D27"/>
    <w:pPr>
      <w:spacing w:before="20" w:after="120"/>
      <w:ind w:left="170"/>
    </w:pPr>
    <w:rPr>
      <w:rFonts w:ascii="Arial" w:hAnsi="Arial"/>
      <w:b/>
      <w:bCs/>
      <w:color w:val="008CC8"/>
      <w:sz w:val="28"/>
      <w:szCs w:val="26"/>
      <w:lang w:val="en-US" w:bidi="he-IL"/>
    </w:rPr>
  </w:style>
  <w:style w:type="table" w:styleId="SectionHeader" w:customStyle="1">
    <w:name w:val="Section Header"/>
    <w:basedOn w:val="TableNormal"/>
    <w:uiPriority w:val="99"/>
    <w:rsid w:val="009C1D27"/>
    <w:pPr>
      <w:spacing w:before="80" w:after="80"/>
      <w:ind w:left="170"/>
    </w:pPr>
    <w:rPr>
      <w:rFonts w:ascii="Arial" w:hAnsi="Arial" w:eastAsia="Times New Roman" w:cs="Arial"/>
      <w:b/>
      <w:color w:val="595959"/>
      <w:sz w:val="16"/>
      <w:szCs w:val="14"/>
      <w:lang w:eastAsia="en-GB"/>
    </w:rPr>
    <w:tblPr>
      <w:tblBorders>
        <w:bottom w:val="single" w:color="585858" w:sz="4" w:space="0"/>
      </w:tblBorders>
      <w:tblCellMar>
        <w:top w:w="113" w:type="dxa"/>
        <w:left w:w="0" w:type="dxa"/>
      </w:tblCellMar>
    </w:tblPr>
    <w:tcPr>
      <w:shd w:val="clear" w:color="auto" w:fill="E7E7E7"/>
    </w:tcPr>
    <w:tblStylePr w:type="firstRow">
      <w:pPr>
        <w:wordWrap/>
        <w:spacing w:beforeLines="0" w:beforeAutospacing="0" w:afterLines="0" w:afterAutospacing="0"/>
        <w:ind w:left="170" w:leftChars="0" w:firstLine="0" w:firstLineChars="0"/>
      </w:pPr>
      <w:rPr>
        <w:rFonts w:ascii="Arial" w:hAnsi="Arial"/>
        <w:b/>
        <w:i w:val="0"/>
        <w:sz w:val="16"/>
      </w:rPr>
    </w:tblStylePr>
    <w:tblStylePr w:type="lastRow">
      <w:pPr>
        <w:wordWrap/>
        <w:spacing w:beforeLines="0" w:beforeAutospacing="0" w:afterLines="0" w:afterAutospacing="0"/>
        <w:ind w:left="170" w:leftChars="0" w:firstLine="0" w:firstLineChars="0"/>
      </w:pPr>
      <w:rPr>
        <w:rFonts w:ascii="Arial" w:hAnsi="Arial"/>
        <w:b/>
        <w:bCs/>
        <w:i w:val="0"/>
        <w:iCs w:val="0"/>
        <w:color w:val="0082C8"/>
        <w:sz w:val="32"/>
        <w:szCs w:val="32"/>
      </w:rPr>
    </w:tblStylePr>
  </w:style>
  <w:style w:type="paragraph" w:styleId="SectionIndicatorHeaderText" w:customStyle="1">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styleId="SubSectionIndicatorHeaderVOLUNTARY" w:customStyle="1">
    <w:name w:val="Sub Section Indicator Header VOLUNTARY"/>
    <w:basedOn w:val="TableNormal"/>
    <w:uiPriority w:val="99"/>
    <w:rsid w:val="00356CDA"/>
    <w:pPr>
      <w:spacing w:before="60" w:after="120"/>
      <w:ind w:left="170"/>
    </w:pPr>
    <w:rPr>
      <w:rFonts w:ascii="Arial" w:hAnsi="Arial" w:eastAsia="Times New Roman" w:cs="Arial"/>
      <w:color w:val="FFFFFF" w:themeColor="background1"/>
      <w:sz w:val="18"/>
      <w:lang w:eastAsia="en-GB"/>
    </w:rPr>
    <w:tblPr>
      <w:tblInd w:w="567" w:type="dxa"/>
      <w:tblBorders>
        <w:insideV w:val="single" w:color="FFFFFF" w:themeColor="background1" w:sz="4" w:space="0"/>
      </w:tblBorders>
      <w:tblCellMar>
        <w:left w:w="0" w:type="dxa"/>
      </w:tblCellMar>
    </w:tblPr>
    <w:tcPr>
      <w:shd w:val="clear" w:color="auto" w:fill="808080"/>
    </w:tcPr>
    <w:tblStylePr w:type="firstRow">
      <w:pPr>
        <w:wordWrap/>
        <w:spacing w:beforeLines="0" w:beforeAutospacing="0" w:afterLines="0" w:afterAutospacing="0"/>
        <w:ind w:left="170" w:leftChars="0" w:firstLine="0" w:firstLineChars="0"/>
        <w:jc w:val="left"/>
      </w:pPr>
      <w:rPr>
        <w:rFonts w:ascii="Arial" w:hAnsi="Arial"/>
        <w:b w:val="0"/>
        <w:bCs w:val="0"/>
        <w:i w:val="0"/>
        <w:iCs w:val="0"/>
        <w:sz w:val="14"/>
        <w:szCs w:val="14"/>
      </w:rPr>
    </w:tblStylePr>
    <w:tblStylePr w:type="lastRow">
      <w:pPr>
        <w:wordWrap/>
        <w:spacing w:beforeLines="0" w:beforeAutospacing="0" w:afterLines="0" w:afterAutospacing="0"/>
        <w:ind w:left="170" w:leftChars="0" w:firstLine="0" w:firstLineChars="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styleId="SubSectionIndicatorHeaderMANDATORY" w:customStyle="1">
    <w:name w:val="Sub Section Indicator Header MANDATORY"/>
    <w:basedOn w:val="TableNormal"/>
    <w:uiPriority w:val="99"/>
    <w:rsid w:val="00356CDA"/>
    <w:pPr>
      <w:spacing w:before="60" w:after="120"/>
      <w:ind w:left="170"/>
    </w:pPr>
    <w:rPr>
      <w:rFonts w:ascii="Arial" w:hAnsi="Arial" w:eastAsia="Times New Roman" w:cs="Arial"/>
      <w:color w:val="FFFFFF" w:themeColor="background1"/>
      <w:sz w:val="18"/>
      <w:lang w:eastAsia="en-GB"/>
    </w:rPr>
    <w:tblPr>
      <w:tblInd w:w="567" w:type="dxa"/>
      <w:tblBorders>
        <w:insideV w:val="single" w:color="FFFFFF" w:themeColor="background1" w:sz="4" w:space="0"/>
      </w:tblBorders>
      <w:tblCellMar>
        <w:left w:w="0" w:type="dxa"/>
      </w:tblCellMar>
    </w:tblPr>
    <w:tcPr>
      <w:shd w:val="clear" w:color="auto" w:fill="0082C8"/>
    </w:tcPr>
    <w:tblStylePr w:type="firstRow">
      <w:pPr>
        <w:wordWrap/>
        <w:spacing w:beforeLines="0" w:beforeAutospacing="0" w:afterLines="0" w:afterAutospacing="0"/>
        <w:ind w:left="170" w:leftChars="0" w:firstLine="0" w:firstLineChars="0"/>
        <w:jc w:val="left"/>
      </w:pPr>
      <w:rPr>
        <w:rFonts w:ascii="Arial" w:hAnsi="Arial"/>
        <w:b w:val="0"/>
        <w:bCs w:val="0"/>
        <w:i w:val="0"/>
        <w:iCs w:val="0"/>
        <w:sz w:val="14"/>
        <w:szCs w:val="14"/>
      </w:rPr>
    </w:tblStylePr>
    <w:tblStylePr w:type="lastRow">
      <w:pPr>
        <w:wordWrap/>
        <w:spacing w:beforeLines="0" w:beforeAutospacing="0" w:afterLines="0" w:afterAutospacing="0"/>
        <w:ind w:left="170" w:leftChars="0" w:firstLine="0" w:firstLineChars="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styleId="SectionIndicatorHeaderBOLD" w:customStyle="1">
    <w:name w:val="Section Indicator Header BOLD"/>
    <w:basedOn w:val="SectionIndicatorHeaderText"/>
    <w:qFormat/>
    <w:rsid w:val="00356CDA"/>
    <w:rPr>
      <w:b/>
    </w:rPr>
  </w:style>
  <w:style w:type="paragraph" w:styleId="INDICATORNUMBER" w:customStyle="1">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styleId="INDICATORTEXT" w:customStyle="1">
    <w:name w:val="INDICATOR TEXT"/>
    <w:qFormat/>
    <w:rsid w:val="00356CDA"/>
    <w:pPr>
      <w:spacing w:before="80" w:after="120"/>
      <w:ind w:left="170"/>
    </w:pPr>
    <w:rPr>
      <w:rFonts w:ascii="Arial" w:hAnsi="Arial" w:eastAsia="Times New Roman" w:cs="Arial"/>
      <w:color w:val="595959"/>
      <w:sz w:val="18"/>
    </w:rPr>
  </w:style>
  <w:style w:type="table" w:styleId="SubSubSectionIndicatorTableMANDATORY" w:customStyle="1">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color="0082C8" w:sz="4" w:space="0"/>
        <w:left w:val="single" w:color="0082C8" w:sz="4" w:space="0"/>
        <w:bottom w:val="single" w:color="0082C8" w:sz="4" w:space="0"/>
        <w:right w:val="single" w:color="0082C8"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tblPr/>
      <w:tcPr>
        <w:tcBorders>
          <w:right w:val="single" w:color="5A5A5A" w:sz="4" w:space="0"/>
        </w:tcBorders>
        <w:shd w:val="clear" w:color="auto" w:fill="E7E7E7"/>
      </w:tcPr>
    </w:tblStylePr>
    <w:tblStylePr w:type="band1Horz">
      <w:tblPr/>
      <w:tcPr>
        <w:tcBorders>
          <w:top w:val="single" w:color="005DAA" w:sz="12" w:space="0"/>
          <w:bottom w:val="nil"/>
        </w:tcBorders>
        <w:shd w:val="clear" w:color="auto" w:fill="BBD5E9"/>
      </w:tcPr>
    </w:tblStylePr>
    <w:tblStylePr w:type="nwCell">
      <w:tblPr/>
      <w:tcPr>
        <w:tcBorders>
          <w:bottom w:val="single" w:color="00AAF0" w:sz="4" w:space="0"/>
        </w:tcBorders>
        <w:shd w:val="clear" w:color="auto" w:fill="00AAF0"/>
      </w:tcPr>
    </w:tblStylePr>
  </w:style>
  <w:style w:type="paragraph" w:styleId="INDICATORTEXTOPTIONAL" w:customStyle="1">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styleId="SubSubSectionMISCTableMANDATORY" w:customStyle="1">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color="0082C8" w:sz="4" w:space="0"/>
        <w:left w:val="single" w:color="0082C8" w:sz="4" w:space="0"/>
        <w:bottom w:val="single" w:color="0082C8" w:sz="4" w:space="0"/>
        <w:right w:val="single" w:color="0082C8"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single" w:color="005DAA" w:sz="12" w:space="0"/>
          <w:bottom w:val="nil"/>
        </w:tcBorders>
        <w:shd w:val="clear" w:color="auto" w:fill="FFFFFF" w:themeFill="background1"/>
      </w:tcPr>
    </w:tblStylePr>
    <w:tblStylePr w:type="nwCell">
      <w:tblPr/>
      <w:tcPr>
        <w:tcBorders>
          <w:bottom w:val="single" w:color="00AAF0" w:sz="4" w:space="0"/>
        </w:tcBorders>
        <w:shd w:val="clear" w:color="auto" w:fill="00AAF0"/>
      </w:tcPr>
    </w:tblStylePr>
  </w:style>
  <w:style w:type="table" w:styleId="SubSectionMISCTableMANDATORY" w:customStyle="1">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color="0082C8" w:sz="4" w:space="0"/>
        <w:left w:val="single" w:color="0082C8" w:sz="4" w:space="0"/>
        <w:bottom w:val="single" w:color="0082C8" w:sz="4" w:space="0"/>
        <w:right w:val="single" w:color="0082C8"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single" w:color="005DAA" w:sz="12" w:space="0"/>
          <w:bottom w:val="nil"/>
        </w:tcBorders>
        <w:shd w:val="clear" w:color="auto" w:fill="FFFFFF" w:themeFill="background1"/>
      </w:tcPr>
    </w:tblStylePr>
    <w:tblStylePr w:type="nwCell">
      <w:tblPr/>
      <w:tcPr>
        <w:tcBorders>
          <w:bottom w:val="single" w:color="00AAF0" w:sz="4" w:space="0"/>
        </w:tcBorders>
        <w:shd w:val="clear" w:color="auto" w:fill="00AAF0"/>
      </w:tcPr>
    </w:tblStylePr>
  </w:style>
  <w:style w:type="paragraph" w:styleId="Revision">
    <w:name w:val="Revision"/>
    <w:hidden/>
    <w:uiPriority w:val="71"/>
    <w:rsid w:val="00822AB2"/>
    <w:rPr>
      <w:rFonts w:ascii="Arial" w:hAnsi="Arial" w:cs="Arial"/>
    </w:rPr>
  </w:style>
  <w:style w:type="table" w:styleId="ModuleSub-SectionHeading" w:customStyle="1">
    <w:name w:val="Module Sub-Section Heading"/>
    <w:basedOn w:val="TableNormal"/>
    <w:uiPriority w:val="99"/>
    <w:rsid w:val="00ED1D5A"/>
    <w:rPr>
      <w:rFonts w:ascii="Arial" w:hAnsi="Arial" w:eastAsia="Times New Roman"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170" w:leftChars="0" w:firstLine="0" w:firstLineChars="0"/>
      </w:pPr>
    </w:tblStylePr>
    <w:tblStylePr w:type="lastRow">
      <w:pPr>
        <w:wordWrap/>
        <w:spacing w:beforeLines="0" w:beforeAutospacing="0" w:afterLines="0" w:afterAutospacing="0"/>
        <w:ind w:left="170" w:leftChars="0" w:firstLine="0" w:firstLineChars="0"/>
      </w:pPr>
    </w:tblStylePr>
    <w:tblStylePr w:type="lastCol">
      <w:pPr>
        <w:wordWrap/>
        <w:ind w:left="170" w:leftChars="0"/>
        <w:jc w:val="left"/>
        <w:outlineLvl w:val="9"/>
      </w:pPr>
      <w:rPr>
        <w:rFonts w:ascii="Arial" w:hAnsi="Arial"/>
        <w:color w:val="FFFFFF" w:themeColor="background1"/>
        <w:sz w:val="20"/>
      </w:rPr>
    </w:tblStylePr>
  </w:style>
  <w:style w:type="paragraph" w:styleId="ModuleSubSectionHeading" w:customStyle="1">
    <w:name w:val="Module Sub Section Heading"/>
    <w:qFormat/>
    <w:rsid w:val="00ED1D5A"/>
    <w:pPr>
      <w:ind w:left="170"/>
    </w:pPr>
    <w:rPr>
      <w:rFonts w:ascii="Arial" w:hAnsi="Arial" w:eastAsia="Times New Roman"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styleId="PlainTextChar" w:customStyle="1">
    <w:name w:val="Plain Text Char"/>
    <w:basedOn w:val="DefaultParagraphFont"/>
    <w:link w:val="PlainText"/>
    <w:uiPriority w:val="99"/>
    <w:semiHidden/>
    <w:rsid w:val="00ED1D5A"/>
    <w:rPr>
      <w:rFonts w:ascii="Consolas" w:hAnsi="Consolas" w:cs="Arial"/>
      <w:sz w:val="21"/>
      <w:szCs w:val="21"/>
    </w:rPr>
  </w:style>
  <w:style w:type="table" w:styleId="SubSectionIndicatorTableMANDATORY" w:customStyle="1">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color="0082C8" w:sz="4" w:space="0"/>
        <w:left w:val="single" w:color="0082C8" w:sz="4" w:space="0"/>
        <w:bottom w:val="single" w:color="0082C8" w:sz="4" w:space="0"/>
        <w:right w:val="single" w:color="0082C8"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tblPr/>
      <w:tcPr>
        <w:tcBorders>
          <w:right w:val="single" w:color="5A5A5A" w:sz="4" w:space="0"/>
        </w:tcBorders>
        <w:shd w:val="clear" w:color="auto" w:fill="E7E7E7"/>
      </w:tcPr>
    </w:tblStylePr>
    <w:tblStylePr w:type="band1Horz">
      <w:tblPr/>
      <w:tcPr>
        <w:tcBorders>
          <w:top w:val="single" w:color="005DAA" w:sz="12" w:space="0"/>
          <w:bottom w:val="nil"/>
        </w:tcBorders>
        <w:shd w:val="clear" w:color="auto" w:fill="BBD5E9"/>
      </w:tcPr>
    </w:tblStylePr>
    <w:tblStylePr w:type="nwCell">
      <w:tblPr/>
      <w:tcPr>
        <w:tcBorders>
          <w:bottom w:val="single" w:color="00AAF0" w:sz="4" w:space="0"/>
        </w:tcBorders>
        <w:shd w:val="clear" w:color="auto" w:fill="00AAF0"/>
      </w:tcPr>
    </w:tblStylePr>
  </w:style>
  <w:style w:type="table" w:styleId="SubSectionIndicatorTableVOLUNTARY" w:customStyle="1">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999999"/>
      </w:tcPr>
    </w:tblStylePr>
    <w:tblStylePr w:type="firstCol">
      <w:tblPr/>
      <w:tcPr>
        <w:tcBorders>
          <w:right w:val="single" w:color="5A5A5A" w:sz="4" w:space="0"/>
        </w:tcBorders>
        <w:shd w:val="clear" w:color="auto" w:fill="E7E7E7"/>
      </w:tcPr>
    </w:tblStylePr>
    <w:tblStylePr w:type="band1Horz">
      <w:tblPr/>
      <w:tcPr>
        <w:tcBorders>
          <w:top w:val="single" w:color="595959" w:sz="12" w:space="0"/>
          <w:bottom w:val="nil"/>
        </w:tcBorders>
        <w:shd w:val="clear" w:color="auto" w:fill="F3F3F3"/>
      </w:tcPr>
    </w:tblStylePr>
    <w:tblStylePr w:type="nwCell">
      <w:tblPr/>
      <w:tcPr>
        <w:tcBorders>
          <w:bottom w:val="single" w:color="00AAF0" w:sz="4" w:space="0"/>
        </w:tcBorders>
        <w:shd w:val="clear" w:color="auto" w:fill="737373"/>
      </w:tcPr>
    </w:tblStylePr>
  </w:style>
  <w:style w:type="table" w:styleId="SubSectionMISCTableVOLUNTARY" w:customStyle="1">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595959" w:sz="4" w:space="0"/>
          <w:insideV w:val="single" w:color="FFFFFF" w:themeColor="background1" w:sz="4" w:space="0"/>
        </w:tcBorders>
        <w:shd w:val="clear" w:color="auto" w:fill="999999"/>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color="595959" w:sz="4" w:space="0"/>
        </w:tcBorders>
        <w:shd w:val="clear" w:color="auto" w:fill="737373"/>
      </w:tcPr>
    </w:tblStylePr>
  </w:style>
  <w:style w:type="table" w:styleId="SubSectionIndicatorTableVOLUNTARY1" w:customStyle="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999999"/>
      </w:tcPr>
    </w:tblStylePr>
    <w:tblStylePr w:type="firstCol">
      <w:tblPr/>
      <w:tcPr>
        <w:tcBorders>
          <w:right w:val="single" w:color="5A5A5A" w:sz="4" w:space="0"/>
        </w:tcBorders>
        <w:shd w:val="clear" w:color="auto" w:fill="E7E7E7"/>
      </w:tcPr>
    </w:tblStylePr>
    <w:tblStylePr w:type="band1Horz">
      <w:tblPr/>
      <w:tcPr>
        <w:tcBorders>
          <w:top w:val="single" w:color="595959" w:sz="12" w:space="0"/>
          <w:bottom w:val="nil"/>
        </w:tcBorders>
        <w:shd w:val="clear" w:color="auto" w:fill="F3F3F3"/>
      </w:tcPr>
    </w:tblStylePr>
    <w:tblStylePr w:type="nwCell">
      <w:tblPr/>
      <w:tcPr>
        <w:tcBorders>
          <w:bottom w:val="single" w:color="00AAF0" w:sz="4" w:space="0"/>
        </w:tcBorders>
        <w:shd w:val="clear" w:color="auto" w:fill="737373"/>
      </w:tcPr>
    </w:tblStylePr>
  </w:style>
  <w:style w:type="character" w:styleId="FollowedHyperlink">
    <w:name w:val="FollowedHyperlink"/>
    <w:basedOn w:val="DefaultParagraphFont"/>
    <w:uiPriority w:val="99"/>
    <w:semiHidden/>
    <w:unhideWhenUsed/>
    <w:rsid w:val="002A5B09"/>
    <w:rPr>
      <w:color w:val="800080" w:themeColor="followedHyperlink"/>
      <w:u w:val="single"/>
    </w:rPr>
  </w:style>
  <w:style w:type="character" w:styleId="apple-converted-space" w:customStyle="1">
    <w:name w:val="apple-converted-space"/>
    <w:basedOn w:val="DefaultParagraphFont"/>
    <w:rsid w:val="0048640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60174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jpeg" Id="rId13" /><Relationship Type="http://schemas.openxmlformats.org/officeDocument/2006/relationships/image" Target="media/image6.png" Id="rId18" /><Relationship Type="http://schemas.openxmlformats.org/officeDocument/2006/relationships/header" Target="header8.xml" Id="rId39"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image" Target="media/image15.wmf" Id="rId34" /><Relationship Type="http://schemas.openxmlformats.org/officeDocument/2006/relationships/header" Target="header11.xml" Id="rId42" /><Relationship Type="http://schemas.openxmlformats.org/officeDocument/2006/relationships/fontTable" Target="fontTable.xml" Id="rId47"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image" Target="media/image5.png" Id="rId17" /><Relationship Type="http://schemas.openxmlformats.org/officeDocument/2006/relationships/image" Target="media/image12.png" Id="rId25" /><Relationship Type="http://schemas.openxmlformats.org/officeDocument/2006/relationships/header" Target="header7.xml" Id="rId38" /><Relationship Type="http://schemas.openxmlformats.org/officeDocument/2006/relationships/header" Target="header15.xml" Id="rId46" /><Relationship Type="http://schemas.openxmlformats.org/officeDocument/2006/relationships/customXml" Target="../customXml/item2.xml" Id="rId2" /><Relationship Type="http://schemas.openxmlformats.org/officeDocument/2006/relationships/image" Target="media/image3.png" Id="rId16" /><Relationship Type="http://schemas.openxmlformats.org/officeDocument/2006/relationships/image" Target="media/image8.png" Id="rId20" /><Relationship Type="http://schemas.openxmlformats.org/officeDocument/2006/relationships/image" Target="media/image13.png" Id="rId29" /><Relationship Type="http://schemas.openxmlformats.org/officeDocument/2006/relationships/header" Target="header10.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image" Target="media/image110.emf" Id="rId24" /><Relationship Type="http://schemas.openxmlformats.org/officeDocument/2006/relationships/image" Target="media/image14.wmf" Id="rId32" /><Relationship Type="http://schemas.openxmlformats.org/officeDocument/2006/relationships/header" Target="header6.xml" Id="rId37" /><Relationship Type="http://schemas.openxmlformats.org/officeDocument/2006/relationships/header" Target="header9.xml" Id="rId40" /><Relationship Type="http://schemas.openxmlformats.org/officeDocument/2006/relationships/header" Target="header14.xml" Id="rId45" /><Relationship Type="http://schemas.openxmlformats.org/officeDocument/2006/relationships/numbering" Target="numbering.xml" Id="rId5" /><Relationship Type="http://schemas.openxmlformats.org/officeDocument/2006/relationships/hyperlink" Target="mailto:reporting@unpri.org" TargetMode="External" Id="rId15" /><Relationship Type="http://schemas.openxmlformats.org/officeDocument/2006/relationships/image" Target="media/image11.emf" Id="rId23" /><Relationship Type="http://schemas.openxmlformats.org/officeDocument/2006/relationships/header" Target="header2.xml" Id="rId28" /><Relationship Type="http://schemas.openxmlformats.org/officeDocument/2006/relationships/header" Target="header5.xml" Id="rId36" /><Relationship Type="http://schemas.openxmlformats.org/officeDocument/2006/relationships/endnotes" Target="endnotes.xml" Id="rId10" /><Relationship Type="http://schemas.openxmlformats.org/officeDocument/2006/relationships/image" Target="media/image7.png" Id="rId19" /><Relationship Type="http://schemas.openxmlformats.org/officeDocument/2006/relationships/header" Target="header4.xml" Id="rId31" /><Relationship Type="http://schemas.openxmlformats.org/officeDocument/2006/relationships/header" Target="header13.xml" Id="rId44"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footer" Target="footer2.xml" Id="rId22" /><Relationship Type="http://schemas.openxmlformats.org/officeDocument/2006/relationships/header" Target="header1.xml" Id="rId27" /><Relationship Type="http://schemas.openxmlformats.org/officeDocument/2006/relationships/header" Target="header3.xml" Id="rId30" /><Relationship Type="http://schemas.openxmlformats.org/officeDocument/2006/relationships/header" Target="header12.xml" Id="rId43" /><Relationship Type="http://schemas.openxmlformats.org/officeDocument/2006/relationships/theme" Target="theme/theme1.xml" Id="rId48" /><Relationship Type="http://schemas.openxmlformats.org/officeDocument/2006/relationships/glossaryDocument" Target="/word/glossary/document.xml" Id="R430a2a7bee534b3b" /><Relationship Type="http://schemas.openxmlformats.org/officeDocument/2006/relationships/hyperlink" Target="http://www.unpri.org/about-pri/the-six-principles/" TargetMode="External" Id="R8d7d1699583a466b" /><Relationship Type="http://schemas.openxmlformats.org/officeDocument/2006/relationships/hyperlink" Target="https://www.unpri.org/download_report/23059" TargetMode="External" Id="R29325156b60d4b4e" /><Relationship Type="http://schemas.openxmlformats.org/officeDocument/2006/relationships/hyperlink" Target="http://www.unpri.org/wp-content/uploads/2013-14_PRI_RF_maindefinitions.pdf" TargetMode="External" Id="R2547c5062ea84352" /></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f29814ae-8024-4e77-9f5e-c28b91244470}"/>
      </w:docPartPr>
      <w:docPartBody>
        <w:p w14:paraId="3B8B009E">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Tatenda Kupara</DisplayName>
        <AccountId>15</AccountId>
        <AccountType/>
      </UserInfo>
      <UserInfo>
        <DisplayName>Hitender Gujral</DisplayName>
        <AccountId>91</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59B397-BE8E-433C-9ED5-F915F6E72FB4}">
  <ds:schemaRefs>
    <ds:schemaRef ds:uri="http://schemas.microsoft.com/sharepoint/v3/contenttype/forms"/>
  </ds:schemaRefs>
</ds:datastoreItem>
</file>

<file path=customXml/itemProps2.xml><?xml version="1.0" encoding="utf-8"?>
<ds:datastoreItem xmlns:ds="http://schemas.openxmlformats.org/officeDocument/2006/customXml" ds:itemID="{169D5F9C-B8CC-4F89-ABAE-B11B1B5132FD}">
  <ds:schemaRefs>
    <ds:schemaRef ds:uri="http://schemas.microsoft.com/office/2006/metadata/properties"/>
    <ds:schemaRef ds:uri="http://schemas.microsoft.com/office/infopath/2007/PartnerControls"/>
    <ds:schemaRef ds:uri="58f4f345-4ad1-474b-8443-5afef2d903e3"/>
  </ds:schemaRefs>
</ds:datastoreItem>
</file>

<file path=customXml/itemProps3.xml><?xml version="1.0" encoding="utf-8"?>
<ds:datastoreItem xmlns:ds="http://schemas.openxmlformats.org/officeDocument/2006/customXml" ds:itemID="{A2EFA3CE-731F-4757-8168-D03C44928F89}"/>
</file>

<file path=customXml/itemProps4.xml><?xml version="1.0" encoding="utf-8"?>
<ds:datastoreItem xmlns:ds="http://schemas.openxmlformats.org/officeDocument/2006/customXml" ds:itemID="{BA44C335-3751-4458-8B51-84CB92BE217A}">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PRI_template_2013_2.dotx</ap:Template>
  <ap:Application>Microsoft Office Word</ap:Application>
  <ap:DocSecurity>0</ap:DocSecurity>
  <ap:ScaleCrop>false</ap:ScaleCrop>
  <ap:Company>x</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Bhaarat Verma</cp:lastModifiedBy>
  <cp:revision>15</cp:revision>
  <cp:lastPrinted>2016-11-22T10:56:00Z</cp:lastPrinted>
  <dcterms:created xsi:type="dcterms:W3CDTF">2016-11-18T09:22:00Z</dcterms:created>
  <dcterms:modified xsi:type="dcterms:W3CDTF">2016-12-19T09:50:16Z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